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47c9" w14:paraId="36247c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E342BB">
        <w:t>128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E342BB" w:rsidRPr="00E342BB">
        <w:t>UDRUGA IZVOĐAČA ZABAVNIH UMJETNOSTI KIP - KREATIVNOST I PRODUKTIVNOST, Zagreb, I.B. Mažuranić 80, reg br: 21008003 OIB: 53223944598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E342BB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E342BB" w:rsidRPr="00E342BB">
        <w:t>UDRUGA IZVOĐAČA ZABAVNIH UMJETNOSTI KIP - KREATIVNOST I PRODUKTIVNOST, Zagreb, I.B. Mažuranić 80, reg br: 21008003 OIB: 53223944598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15147E">
        <w:t>Krešimir Maretić, Zagreb, Š. Starčevića 7, OIB: 66108961276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E342BB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E342BB" w:rsidRPr="00E342BB">
        <w:t>UDRUGA IZVOĐAČA ZABAVNIH UMJETNOSTI KIP - KREATIVNOST I PRODUKTIVNOST, Zagreb, I.B. Mažuranić 80, reg br: 21008003 OIB: 53223944598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15147E">
        <w:t>4</w:t>
      </w:r>
      <w:r w:rsidR="006D22B1">
        <w:t>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E342BB" w:rsidRPr="00E342BB">
        <w:t>UDRUGA IZVOĐAČA ZABAVNIH UMJETNOSTI KIP - KREATIVNOST I PRODUKTIVNOST, Zagreb, I.B. Mažuranić 80, reg br: 21008003 OIB: 53223944598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15147E">
        <w:t>6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15147E">
        <w:t>11</w:t>
      </w:r>
      <w:r w:rsidR="00A83D61">
        <w:t>28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A83D61">
        <w:t>1128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5147E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12D6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D47E0"/>
    <w:rsid w:val="008D7500"/>
    <w:rsid w:val="00917B69"/>
    <w:rsid w:val="009D33A7"/>
    <w:rsid w:val="009F5360"/>
    <w:rsid w:val="00A571AD"/>
    <w:rsid w:val="00A83D61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342BB"/>
    <w:rsid w:val="00E54C7F"/>
    <w:rsid w:val="00E85BE3"/>
    <w:rsid w:val="00E97025"/>
    <w:rsid w:val="00EC25D0"/>
    <w:rsid w:val="00EE3FB4"/>
    <w:rsid w:val="00F620B4"/>
    <w:rsid w:val="00F92412"/>
    <w:rsid w:val="00FA35FD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3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A35F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A35F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5F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5F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3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A35F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A35F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5F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5F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St-1128/2016</izvorni_sadrzaj>
    <derivirana_varijabla naziv="DomainObject.Predmet.OznakaBroj_1">St-1128/2016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IZVOĐAČA ZABAVNIH UMJETNOSTI KIP - KREATIVNOST I PRODUKTIVNOST</izvorni_sadrzaj>
    <derivirana_varijabla naziv="DomainObject.Predmet.ProtustrankaFormated_1">  UDRUGA IZVOĐAČA ZABAVNIH UMJETNOSTI KIP - KREATIVNOST I PRODUKTIVNOST</derivirana_varijabla>
  </DomainObject.Predmet.ProtustrankaFormated>
  <DomainObject.Predmet.ProtustrankaFormatedOIB>
    <izvorni_sadrzaj>  UDRUGA IZVOĐAČA ZABAVNIH UMJETNOSTI KIP - KREATIVNOST I PRODUKTIVNOST, OIB 53223944598</izvorni_sadrzaj>
    <derivirana_varijabla naziv="DomainObject.Predmet.ProtustrankaFormatedOIB_1">  UDRUGA IZVOĐAČA ZABAVNIH UMJETNOSTI KIP - KREATIVNOST I PRODUKTIVNOST, OIB 53223944598</derivirana_varijabla>
  </DomainObject.Predmet.ProtustrankaFormatedOIB>
  <DomainObject.Predmet.ProtustrankaFormatedWithAdress>
    <izvorni_sadrzaj> UDRUGA IZVOĐAČA ZABAVNIH UMJETNOSTI KIP - KREATIVNOST I PRODUKTIVNOST, I. B. Mažuranić 80, 10000 Zagreb</izvorni_sadrzaj>
    <derivirana_varijabla naziv="DomainObject.Predmet.ProtustrankaFormatedWithAdress_1"> UDRUGA IZVOĐAČA ZABAVNIH UMJETNOSTI KIP - KREATIVNOST I PRODUKTIVNOST, I. B. Mažuranić 80, 10000 Zagreb</derivirana_varijabla>
  </DomainObject.Predmet.ProtustrankaFormatedWithAdress>
  <DomainObject.Predmet.ProtustrankaFormatedWithAdressOIB>
    <izvorni_sadrzaj> UDRUGA IZVOĐAČA ZABAVNIH UMJETNOSTI KIP - KREATIVNOST I PRODUKTIVNOST, OIB 53223944598, I. B. Mažuranić 80, 10000 Zagreb</izvorni_sadrzaj>
    <derivirana_varijabla naziv="DomainObject.Predmet.ProtustrankaFormatedWithAdressOIB_1"> UDRUGA IZVOĐAČA ZABAVNIH UMJETNOSTI KIP - KREATIVNOST I PRODUKTIVNOST, OIB 53223944598, I. B. Mažuranić 80, 10000 Zagreb</derivirana_varijabla>
  </DomainObject.Predmet.ProtustrankaFormatedWithAdressOIB>
  <DomainObject.Predmet.ProtustrankaWithAdress>
    <izvorni_sadrzaj>UDRUGA IZVOĐAČA ZABAVNIH UMJETNOSTI KIP - KREATIVNOST I PRODUKTIVNOST I. B. Mažuranić 80, 10000 Zagreb</izvorni_sadrzaj>
    <derivirana_varijabla naziv="DomainObject.Predmet.ProtustrankaWithAdress_1">UDRUGA IZVOĐAČA ZABAVNIH UMJETNOSTI KIP - KREATIVNOST I PRODUKTIVNOST I. B. Mažuranić 80, 10000 Zagreb</derivirana_varijabla>
  </DomainObject.Predmet.ProtustrankaWithAdress>
  <DomainObject.Predmet.ProtustrankaWithAdressOIB>
    <izvorni_sadrzaj>UDRUGA IZVOĐAČA ZABAVNIH UMJETNOSTI KIP - KREATIVNOST I PRODUKTIVNOST, OIB 53223944598, I. B. Mažuranić 80, 10000 Zagreb</izvorni_sadrzaj>
    <derivirana_varijabla naziv="DomainObject.Predmet.ProtustrankaWithAdressOIB_1">UDRUGA IZVOĐAČA ZABAVNIH UMJETNOSTI KIP - KREATIVNOST I PRODUKTIVNOST, OIB 53223944598, I. B. Mažuranić 80, 10000 Zagreb</derivirana_varijabla>
  </DomainObject.Predmet.ProtustrankaWithAdressOIB>
  <DomainObject.Predmet.ProtustrankaNazivFormated>
    <izvorni_sadrzaj>UDRUGA IZVOĐAČA ZABAVNIH UMJETNOSTI KIP - KREATIVNOST I PRODUKTIVNOST</izvorni_sadrzaj>
    <derivirana_varijabla naziv="DomainObject.Predmet.ProtustrankaNazivFormated_1">UDRUGA IZVOĐAČA ZABAVNIH UMJETNOSTI KIP - KREATIVNOST I PRODUKTIVNOST</derivirana_varijabla>
  </DomainObject.Predmet.ProtustrankaNazivFormated>
  <DomainObject.Predmet.ProtustrankaNazivFormatedOIB>
    <izvorni_sadrzaj>UDRUGA IZVOĐAČA ZABAVNIH UMJETNOSTI KIP - KREATIVNOST I PRODUKTIVNOST, OIB 53223944598</izvorni_sadrzaj>
    <derivirana_varijabla naziv="DomainObject.Predmet.ProtustrankaNazivFormatedOIB_1">UDRUGA IZVOĐAČA ZABAVNIH UMJETNOSTI KIP - KREATIVNOST I PRODUKTIVNOST, OIB 53223944598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IZVOĐAČA ZABAVNIH UMJETNOSTI KIP - KREATIVNOST I PRODUKTIVNOST</item>
    </izvorni_sadrzaj>
    <derivirana_varijabla naziv="DomainObject.Predmet.ProtuStrankaListFormated_1">
      <item>UDRUGA IZVOĐAČA ZABAVNIH UMJETNOSTI KIP - KREATIVNOST I PRODUKTIVNOST</item>
    </derivirana_varijabla>
  </DomainObject.Predmet.ProtuStrankaListFormated>
  <DomainObject.Predmet.ProtuStrankaListFormatedOIB>
    <izvorni_sadrzaj>
      <item>UDRUGA IZVOĐAČA ZABAVNIH UMJETNOSTI KIP - KREATIVNOST I PRODUKTIVNOST, OIB 53223944598</item>
    </izvorni_sadrzaj>
    <derivirana_varijabla naziv="DomainObject.Predmet.ProtuStrankaListFormatedOIB_1">
      <item>UDRUGA IZVOĐAČA ZABAVNIH UMJETNOSTI KIP - KREATIVNOST I PRODUKTIVNOST, OIB 53223944598</item>
    </derivirana_varijabla>
  </DomainObject.Predmet.ProtuStrankaListFormatedOIB>
  <DomainObject.Predmet.ProtuStrankaListFormatedWithAdress>
    <izvorni_sadrzaj>
      <item>UDRUGA IZVOĐAČA ZABAVNIH UMJETNOSTI KIP - KREATIVNOST I PRODUKTIVNOST, I. B. Mažuranić 80, 10000 Zagreb</item>
    </izvorni_sadrzaj>
    <derivirana_varijabla naziv="DomainObject.Predmet.ProtuStrankaListFormatedWithAdress_1">
      <item>UDRUGA IZVOĐAČA ZABAVNIH UMJETNOSTI KIP - KREATIVNOST I PRODUKTIVNOST, I. B. Mažuranić 80, 10000 Zagreb</item>
    </derivirana_varijabla>
  </DomainObject.Predmet.ProtuStrankaListFormatedWithAdress>
  <DomainObject.Predmet.ProtuStrankaListFormatedWithAdressOIB>
    <izvorni_sadrzaj>
      <item>UDRUGA IZVOĐAČA ZABAVNIH UMJETNOSTI KIP - KREATIVNOST I PRODUKTIVNOST, OIB 53223944598, I. B. Mažuranić 80, 10000 Zagreb</item>
    </izvorni_sadrzaj>
    <derivirana_varijabla naziv="DomainObject.Predmet.ProtuStrankaListFormatedWithAdressOIB_1">
      <item>UDRUGA IZVOĐAČA ZABAVNIH UMJETNOSTI KIP - KREATIVNOST I PRODUKTIVNOST, OIB 53223944598, I. B. Mažuranić 80, 10000 Zagreb</item>
    </derivirana_varijabla>
  </DomainObject.Predmet.ProtuStrankaListFormatedWithAdressOIB>
  <DomainObject.Predmet.ProtuStrankaListNazivFormated>
    <izvorni_sadrzaj>
      <item>UDRUGA IZVOĐAČA ZABAVNIH UMJETNOSTI KIP - KREATIVNOST I PRODUKTIVNOST</item>
    </izvorni_sadrzaj>
    <derivirana_varijabla naziv="DomainObject.Predmet.ProtuStrankaListNazivFormated_1">
      <item>UDRUGA IZVOĐAČA ZABAVNIH UMJETNOSTI KIP - KREATIVNOST I PRODUKTIVNOST</item>
    </derivirana_varijabla>
  </DomainObject.Predmet.ProtuStrankaListNazivFormated>
  <DomainObject.Predmet.ProtuStrankaListNazivFormatedOIB>
    <izvorni_sadrzaj>
      <item>UDRUGA IZVOĐAČA ZABAVNIH UMJETNOSTI KIP - KREATIVNOST I PRODUKTIVNOST, OIB 53223944598</item>
    </izvorni_sadrzaj>
    <derivirana_varijabla naziv="DomainObject.Predmet.ProtuStrankaListNazivFormatedOIB_1">
      <item>UDRUGA IZVOĐAČA ZABAVNIH UMJETNOSTI KIP - KREATIVNOST I PRODUKTIVNOST, OIB 53223944598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IZVOĐAČA ZABAVNIH UMJETNOSTI KIP - KREATIVNOST I PRODUKTIVNOST</izvorni_sadrzaj>
    <derivirana_varijabla naziv="DomainObject.Predmet.ProtustrankaIDrugi_1">UDRUGA IZVOĐAČA ZABAVNIH UMJETNOSTI KIP - KREATIVNOST I PRODUKTIVNOST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IZVOĐAČA ZABAVNIH UMJETNOSTI KIP - KREATIVNOST I PRODUKTIVNOST, OIB 53223944598, I. B. Mažuranić 80, 10000 Zagreb</izvorni_sadrzaj>
    <derivirana_varijabla naziv="DomainObject.Predmet.ProtustrankaIDrugiAdressOIB_1">UDRUGA IZVOĐAČA ZABAVNIH UMJETNOSTI KIP - KREATIVNOST I PRODUKTIVNOST, OIB 53223944598, I. B. Mažuranić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IZVOĐAČA ZABAVNIH UMJETNOSTI KIP - KREATIVNOST I PRODUKTIVNOST</item>
      <item>FINA Regionalni centar Zagreb</item>
    </izvorni_sadrzaj>
    <derivirana_varijabla naziv="DomainObject.Predmet.SudioniciListNaziv_1">
      <item>UDRUGA IZVOĐAČA ZABAVNIH UMJETNOSTI KIP - KREATIVNOST I PRODUKTIVNOST</item>
      <item>FINA Regionalni centar Zagreb</item>
    </derivirana_varijabla>
  </DomainObject.Predmet.SudioniciListNaziv>
  <DomainObject.Predmet.SudioniciListAdressOIB>
    <izvorni_sadrzaj>
      <item>UDRUGA IZVOĐAČA ZABAVNIH UMJETNOSTI KIP - KREATIVNOST I PRODUKTIVNOST, OIB 53223944598, I. B. Mažuranić 80,10000 Zagreb</item>
      <item>FINA Regionalni centar Zagreb, OIB 85821130368, Trg svibanjskih žrtava 1995. br. 1,10000 Zagreb</item>
    </izvorni_sadrzaj>
    <derivirana_varijabla naziv="DomainObject.Predmet.SudioniciListAdressOIB_1">
      <item>UDRUGA IZVOĐAČA ZABAVNIH UMJETNOSTI KIP - KREATIVNOST I PRODUKTIVNOST, OIB 53223944598, I. B. Mažuranić 80,10000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53223944598</item>
      <item>, OIB 85821130368</item>
    </izvorni_sadrzaj>
    <derivirana_varijabla naziv="DomainObject.Predmet.SudioniciListNazivOIB_1">
      <item>, OIB 53223944598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2351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2016-07-01T06:39:00Z</dcterms:created>
  <dc:creator>korisnik</dc:creator>
  <cp:lastModifiedBy>Žana Bem</cp:lastModifiedBy>
  <cp:lastPrinted>2016-07-01T06:20:00Z</cp:lastPrinted>
  <dcterms:modified xmlns:xsi="http://www.w3.org/2001/XMLSchema-instance" xsi:type="dcterms:W3CDTF">2016-07-01T06:41:00Z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