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4f11c" w14:paraId="444f11c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6A3D35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</w:t>
      </w:r>
      <w:r w:rsidR="008E38C8">
        <w:rPr>
          <w:rFonts w:hAnsi="Times New Roman" w:ascii="Times New Roman"/>
        </w:rPr>
        <w:t xml:space="preserve">                   </w:t>
      </w:r>
      <w:r w:rsidRPr="008F27CC">
        <w:rPr>
          <w:rFonts w:hAnsi="Times New Roman" w:ascii="Times New Roman"/>
        </w:rPr>
        <w:t xml:space="preserve"> </w:t>
      </w:r>
      <w:r w:rsidR="00EF0738">
        <w:rPr>
          <w:rFonts w:hAnsi="Times New Roman" w:ascii="Times New Roman"/>
        </w:rPr>
        <w:t>48. St-</w:t>
      </w:r>
      <w:r w:rsidR="00E83A76">
        <w:rPr>
          <w:rFonts w:hAnsi="Times New Roman" w:ascii="Times New Roman"/>
        </w:rPr>
        <w:t>3334</w:t>
      </w:r>
      <w:r w:rsidRPr="008F27CC">
        <w:rPr>
          <w:rFonts w:hAnsi="Times New Roman" w:ascii="Times New Roman"/>
        </w:rPr>
        <w:t>/16</w:t>
      </w:r>
      <w:r w:rsidR="00217850">
        <w:rPr>
          <w:rFonts w:hAnsi="Times New Roman" w:ascii="Times New Roman"/>
        </w:rPr>
        <w:t>-18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705993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8E38C8" w:rsidP="00D4710A" w:rsidR="00D4710A" w:rsidRPr="008F27C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I M E  R E P U B L I K E  H R V A T S K E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972BDC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972BD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E83A76" w:rsidRPr="00E83A76">
        <w:rPr>
          <w:rFonts w:hAnsi="Times New Roman" w:ascii="Times New Roman"/>
        </w:rPr>
        <w:t>TINA BAR j.d.o.o. za trgovinu i usluge, Sisak, Tina Ujevića 23, OIB: 65986001528,  MBS: 080834146</w:t>
      </w:r>
      <w:r w:rsidR="00F40BFF"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123017">
        <w:rPr>
          <w:rFonts w:hAnsi="Times New Roman" w:ascii="Times New Roman"/>
        </w:rPr>
        <w:t>21</w:t>
      </w:r>
      <w:r w:rsidR="007D07A2"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E83A76" w:rsidRPr="00E83A76">
        <w:rPr>
          <w:rFonts w:hAnsi="Times New Roman" w:ascii="Times New Roman"/>
        </w:rPr>
        <w:t>TINA BAR j.d.o.o. za trgovinu i usluge, Sisak, Tina Ujevića 23, OIB: 65986001528,  MBS: 080834146</w:t>
      </w:r>
      <w:r w:rsidR="00E83A76">
        <w:rPr>
          <w:rFonts w:hAnsi="Times New Roman" w:ascii="Times New Roman"/>
        </w:rPr>
        <w:t xml:space="preserve"> </w:t>
      </w:r>
      <w:r w:rsidR="00123017">
        <w:rPr>
          <w:rFonts w:hAnsi="Times New Roman" w:ascii="Times New Roman"/>
        </w:rPr>
        <w:t>dana 21</w:t>
      </w:r>
      <w:r w:rsidR="007D07A2"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pnja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8E38C8" w:rsidR="00123017" w:rsidRPr="00123017">
      <w:pPr>
        <w:ind w:firstLine="720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E83A76" w:rsidRPr="00E83A76">
        <w:rPr>
          <w:rFonts w:hAnsi="Times New Roman" w:ascii="Times New Roman"/>
        </w:rPr>
        <w:t>Krvavica Nikola</w:t>
      </w:r>
      <w:r w:rsidR="0076442B">
        <w:rPr>
          <w:rFonts w:hAnsi="Times New Roman" w:ascii="Times New Roman"/>
        </w:rPr>
        <w:t xml:space="preserve"> </w:t>
      </w:r>
      <w:r w:rsidR="005004FD" w:rsidRPr="005004FD">
        <w:rPr>
          <w:rFonts w:hAnsi="Times New Roman" w:ascii="Times New Roman"/>
        </w:rPr>
        <w:t xml:space="preserve">iz Zagreba, </w:t>
      </w:r>
      <w:r w:rsidR="00E83A76">
        <w:rPr>
          <w:rFonts w:hAnsi="Times New Roman" w:ascii="Times New Roman"/>
        </w:rPr>
        <w:t>Vinogradska 15</w:t>
      </w:r>
      <w:r w:rsidR="005004FD" w:rsidRPr="005004FD">
        <w:rPr>
          <w:rFonts w:hAnsi="Times New Roman" w:ascii="Times New Roman"/>
        </w:rPr>
        <w:t>, OIB:</w:t>
      </w:r>
      <w:r w:rsidR="0076442B" w:rsidRPr="0076442B">
        <w:t xml:space="preserve"> </w:t>
      </w:r>
      <w:r w:rsidR="00E83A76" w:rsidRPr="00E83A76">
        <w:rPr>
          <w:rFonts w:hAnsi="Times New Roman" w:ascii="Times New Roman"/>
        </w:rPr>
        <w:t>96981389223</w:t>
      </w:r>
      <w:r w:rsidR="00123017" w:rsidRPr="00123017">
        <w:rPr>
          <w:rFonts w:hAnsi="Times New Roman" w:ascii="Times New Roman"/>
        </w:rPr>
        <w:t xml:space="preserve">. </w:t>
      </w:r>
    </w:p>
    <w:p w:rsidRDefault="007F04C0" w:rsidP="00446686" w:rsidR="007F04C0">
      <w:pPr>
        <w:ind w:firstLine="720"/>
        <w:jc w:val="both"/>
        <w:rPr>
          <w:rFonts w:hAnsi="Times New Roman" w:ascii="Times New Roman"/>
        </w:rPr>
      </w:pPr>
    </w:p>
    <w:p w:rsidRDefault="00553F9D" w:rsidP="008B012E" w:rsidR="00CC17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464385" w:rsidRPr="008F27CC">
        <w:rPr>
          <w:rFonts w:hAnsi="Times New Roman" w:ascii="Times New Roman"/>
        </w:rPr>
        <w:t>III.</w:t>
      </w:r>
      <w:r w:rsidR="00593A3F" w:rsidRPr="00593A3F">
        <w:t xml:space="preserve"> </w:t>
      </w:r>
      <w:r w:rsidR="00593A3F" w:rsidRPr="00593A3F">
        <w:rPr>
          <w:rFonts w:hAnsi="Times New Roman" w:ascii="Times New Roman"/>
        </w:rPr>
        <w:t xml:space="preserve">Zaključuje se stečajni postupak nad dužnikom </w:t>
      </w:r>
      <w:r w:rsidR="00E83A76" w:rsidRPr="00E83A76">
        <w:rPr>
          <w:rFonts w:hAnsi="Times New Roman" w:ascii="Times New Roman"/>
        </w:rPr>
        <w:t>TINA BAR j.d.o.o. za trgovinu i usluge, Sisak, Tina Ujevića 23, OIB: 65986001528,  MBS: 080834146</w:t>
      </w:r>
      <w:r w:rsidR="00CC1769">
        <w:rPr>
          <w:rFonts w:hAnsi="Times New Roman" w:ascii="Times New Roman"/>
        </w:rPr>
        <w:t>.</w:t>
      </w:r>
    </w:p>
    <w:p w:rsidRDefault="00464385" w:rsidP="008B012E" w:rsidR="00EC6334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</w:p>
    <w:p w:rsidRDefault="00464385" w:rsidP="008E38C8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E83A76" w:rsidRPr="00E83A76">
        <w:rPr>
          <w:rFonts w:hAnsi="Times New Roman" w:ascii="Times New Roman"/>
        </w:rPr>
        <w:t>TINA BAR j.d.o.o. za trgovinu i usluge, Sisak, Tina Ujevića 23, OIB: 65986001528,  MBS: 080834146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E83A76">
        <w:rPr>
          <w:rFonts w:hAnsi="Times New Roman" w:ascii="Times New Roman"/>
        </w:rPr>
        <w:t>04</w:t>
      </w:r>
      <w:r w:rsidRPr="008F27CC">
        <w:rPr>
          <w:rFonts w:hAnsi="Times New Roman" w:ascii="Times New Roman"/>
        </w:rPr>
        <w:t xml:space="preserve">. </w:t>
      </w:r>
      <w:r w:rsidR="00E83A76">
        <w:rPr>
          <w:rFonts w:hAnsi="Times New Roman" w:ascii="Times New Roman"/>
        </w:rPr>
        <w:t>04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F14657">
        <w:rPr>
          <w:rFonts w:hAnsi="Times New Roman" w:ascii="Times New Roman"/>
        </w:rPr>
        <w:t xml:space="preserve"> </w:t>
      </w:r>
      <w:r w:rsidR="00E83A76" w:rsidRPr="00E83A76">
        <w:rPr>
          <w:rFonts w:hAnsi="Times New Roman" w:ascii="Times New Roman"/>
        </w:rPr>
        <w:t>TINA BAR j.d.o.o. za trgovinu i usluge, Sisak, Tina Ujevića 23, OIB: 65986001528,  MBS: 080834146</w:t>
      </w:r>
      <w:r w:rsidR="001115CA" w:rsidRPr="008F27CC">
        <w:rPr>
          <w:rFonts w:hAnsi="Times New Roman" w:ascii="Times New Roman"/>
        </w:rPr>
        <w:t xml:space="preserve">, </w:t>
      </w:r>
      <w:r w:rsidR="00EF0738">
        <w:rPr>
          <w:rFonts w:hAnsi="Times New Roman" w:ascii="Times New Roman"/>
        </w:rPr>
        <w:t>temeljem odredbe čl.</w:t>
      </w:r>
      <w:r w:rsidR="00AB43D8">
        <w:rPr>
          <w:rFonts w:hAnsi="Times New Roman" w:ascii="Times New Roman"/>
        </w:rPr>
        <w:t xml:space="preserve"> </w:t>
      </w:r>
      <w:r w:rsidR="00E83A76">
        <w:rPr>
          <w:rFonts w:hAnsi="Times New Roman" w:ascii="Times New Roman"/>
        </w:rPr>
        <w:t>444</w:t>
      </w:r>
      <w:r w:rsidR="005004FD">
        <w:rPr>
          <w:rFonts w:hAnsi="Times New Roman" w:ascii="Times New Roman"/>
        </w:rPr>
        <w:t>.</w:t>
      </w:r>
      <w:r w:rsidR="00E83A76">
        <w:rPr>
          <w:rFonts w:hAnsi="Times New Roman" w:ascii="Times New Roman"/>
        </w:rPr>
        <w:t xml:space="preserve">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054C98">
        <w:rPr>
          <w:rFonts w:hAnsi="Times New Roman" w:ascii="Times New Roman"/>
        </w:rPr>
        <w:t>2</w:t>
      </w:r>
      <w:r w:rsidR="0076442B">
        <w:rPr>
          <w:rFonts w:hAnsi="Times New Roman" w:ascii="Times New Roman"/>
        </w:rPr>
        <w:t>1</w:t>
      </w:r>
      <w:r w:rsidR="00DC2885" w:rsidRPr="008F27CC">
        <w:rPr>
          <w:rFonts w:hAnsi="Times New Roman" w:ascii="Times New Roman"/>
        </w:rPr>
        <w:t xml:space="preserve">. </w:t>
      </w:r>
      <w:r w:rsidR="00054C98">
        <w:rPr>
          <w:rFonts w:hAnsi="Times New Roman" w:ascii="Times New Roman"/>
        </w:rPr>
        <w:t>11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5004FD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E83A76">
        <w:rPr>
          <w:rFonts w:hAnsi="Times New Roman" w:ascii="Times New Roman"/>
        </w:rPr>
        <w:t>288</w:t>
      </w:r>
      <w:r w:rsidR="00F14657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dan</w:t>
      </w:r>
      <w:r w:rsidR="00AB43D8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E83A76">
        <w:rPr>
          <w:rFonts w:hAnsi="Times New Roman" w:ascii="Times New Roman"/>
        </w:rPr>
        <w:t>1.189,42</w:t>
      </w:r>
      <w:r w:rsidR="0076442B">
        <w:rPr>
          <w:rFonts w:hAnsi="Times New Roman" w:ascii="Times New Roman"/>
        </w:rPr>
        <w:t xml:space="preserve"> </w:t>
      </w:r>
      <w:r w:rsidR="009A2BB6">
        <w:rPr>
          <w:rFonts w:hAnsi="Times New Roman" w:ascii="Times New Roman"/>
        </w:rPr>
        <w:t>kn</w:t>
      </w:r>
      <w:r w:rsidR="00DC2885" w:rsidRPr="008F27CC">
        <w:rPr>
          <w:rFonts w:hAnsi="Times New Roman" w:ascii="Times New Roman"/>
        </w:rPr>
        <w:t xml:space="preserve"> te da ima</w:t>
      </w:r>
      <w:r w:rsidR="00DE0F07">
        <w:rPr>
          <w:rFonts w:hAnsi="Times New Roman" w:ascii="Times New Roman"/>
        </w:rPr>
        <w:t xml:space="preserve"> </w:t>
      </w:r>
      <w:r w:rsidR="000362ED">
        <w:rPr>
          <w:rFonts w:hAnsi="Times New Roman" w:ascii="Times New Roman"/>
        </w:rPr>
        <w:t>1</w:t>
      </w:r>
      <w:r w:rsidR="00763EB6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E83A76">
        <w:rPr>
          <w:rFonts w:hAnsi="Times New Roman" w:ascii="Times New Roman"/>
        </w:rPr>
        <w:t>06</w:t>
      </w:r>
      <w:r w:rsidR="00CC1769">
        <w:rPr>
          <w:rFonts w:hAnsi="Times New Roman" w:ascii="Times New Roman"/>
        </w:rPr>
        <w:t xml:space="preserve">. </w:t>
      </w:r>
      <w:r w:rsidR="00E83A76">
        <w:rPr>
          <w:rFonts w:hAnsi="Times New Roman" w:ascii="Times New Roman"/>
        </w:rPr>
        <w:t>svibnja</w:t>
      </w:r>
      <w:r w:rsidR="00CC1769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E83A76">
        <w:rPr>
          <w:rFonts w:hAnsi="Times New Roman" w:ascii="Times New Roman"/>
        </w:rPr>
        <w:t>25</w:t>
      </w:r>
      <w:r w:rsidR="008F27CC"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E83A76">
        <w:rPr>
          <w:rFonts w:hAnsi="Times New Roman" w:ascii="Times New Roman"/>
        </w:rPr>
        <w:t>5</w:t>
      </w:r>
      <w:r w:rsidR="00DE0F07">
        <w:rPr>
          <w:rFonts w:hAnsi="Times New Roman" w:ascii="Times New Roman"/>
        </w:rPr>
        <w:t>.</w:t>
      </w:r>
      <w:r w:rsidR="009A2B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</w:t>
      </w:r>
      <w:r w:rsidR="00253CD7" w:rsidRPr="008F27CC">
        <w:rPr>
          <w:rFonts w:hAnsi="Times New Roman" w:ascii="Times New Roman"/>
        </w:rPr>
        <w:t xml:space="preserve">za dužnika </w:t>
      </w:r>
      <w:r w:rsidR="008421E4">
        <w:rPr>
          <w:rFonts w:hAnsi="Times New Roman" w:ascii="Times New Roman"/>
        </w:rPr>
        <w:t>ni</w:t>
      </w:r>
      <w:r w:rsidR="00CC1769">
        <w:rPr>
          <w:rFonts w:hAnsi="Times New Roman" w:ascii="Times New Roman"/>
        </w:rPr>
        <w:t>je</w:t>
      </w:r>
      <w:r w:rsidR="00763E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446686">
        <w:rPr>
          <w:rFonts w:hAnsi="Times New Roman" w:ascii="Times New Roman"/>
        </w:rPr>
        <w:t>koja</w:t>
      </w:r>
      <w:r w:rsidR="00680DD6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 xml:space="preserve">dostavila podnesak s </w:t>
      </w:r>
      <w:r w:rsidR="00DE0F07">
        <w:rPr>
          <w:rFonts w:hAnsi="Times New Roman" w:ascii="Times New Roman"/>
        </w:rPr>
        <w:lastRenderedPageBreak/>
        <w:t>prokaznim popisom imovine</w:t>
      </w:r>
      <w:r w:rsidR="008421E4">
        <w:rPr>
          <w:rFonts w:hAnsi="Times New Roman" w:ascii="Times New Roman"/>
        </w:rPr>
        <w:t>, ali spisu prileži dokaz</w:t>
      </w:r>
      <w:r w:rsidR="00DE0F07">
        <w:rPr>
          <w:rFonts w:hAnsi="Times New Roman" w:ascii="Times New Roman"/>
        </w:rPr>
        <w:t xml:space="preserve"> iz kojeg</w:t>
      </w:r>
      <w:r w:rsidR="00593A3F">
        <w:rPr>
          <w:rFonts w:hAnsi="Times New Roman" w:ascii="Times New Roman"/>
        </w:rPr>
        <w:t xml:space="preserve"> proizlazi</w:t>
      </w:r>
      <w:r w:rsidR="00FF0A52" w:rsidRPr="008F27CC">
        <w:rPr>
          <w:rFonts w:hAnsi="Times New Roman" w:ascii="Times New Roman"/>
        </w:rPr>
        <w:t xml:space="preserve"> da</w:t>
      </w:r>
      <w:r w:rsidR="008421E4">
        <w:rPr>
          <w:rFonts w:hAnsi="Times New Roman" w:ascii="Times New Roman"/>
        </w:rPr>
        <w:t xml:space="preserve"> dužnik</w:t>
      </w:r>
      <w:r w:rsidR="00FF0A52" w:rsidRPr="008F27CC">
        <w:rPr>
          <w:rFonts w:hAnsi="Times New Roman" w:ascii="Times New Roman"/>
        </w:rPr>
        <w:t xml:space="preserve">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E83A76">
        <w:rPr>
          <w:rFonts w:hAnsi="Times New Roman" w:ascii="Times New Roman"/>
        </w:rPr>
        <w:t>27</w:t>
      </w:r>
      <w:r w:rsidR="00571BB5" w:rsidRPr="008F27CC">
        <w:rPr>
          <w:rFonts w:hAnsi="Times New Roman" w:ascii="Times New Roman"/>
        </w:rPr>
        <w:t xml:space="preserve">. </w:t>
      </w:r>
      <w:r w:rsidR="00E83A76">
        <w:rPr>
          <w:rFonts w:hAnsi="Times New Roman" w:ascii="Times New Roman"/>
        </w:rPr>
        <w:t>lip</w:t>
      </w:r>
      <w:r w:rsidR="0076442B">
        <w:rPr>
          <w:rFonts w:hAnsi="Times New Roman" w:ascii="Times New Roman"/>
        </w:rPr>
        <w:t xml:space="preserve">nja </w:t>
      </w:r>
      <w:r w:rsidR="00571BB5" w:rsidRPr="008F27CC">
        <w:rPr>
          <w:rFonts w:hAnsi="Times New Roman" w:ascii="Times New Roman"/>
        </w:rPr>
        <w:t>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E83A76">
        <w:rPr>
          <w:rFonts w:hAnsi="Times New Roman" w:ascii="Times New Roman"/>
        </w:rPr>
        <w:t>27</w:t>
      </w:r>
      <w:r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E83A76">
        <w:rPr>
          <w:rFonts w:hAnsi="Times New Roman" w:ascii="Times New Roman"/>
        </w:rPr>
        <w:t>6</w:t>
      </w:r>
      <w:r w:rsidR="00571BB5" w:rsidRPr="008F27CC">
        <w:rPr>
          <w:rFonts w:hAnsi="Times New Roman" w:ascii="Times New Roman"/>
        </w:rPr>
        <w:t>. 2017</w:t>
      </w:r>
      <w:r w:rsidR="00763EB6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8E38C8" w:rsidR="00E83A76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A1652D">
        <w:rPr>
          <w:rFonts w:hAnsi="Times New Roman" w:ascii="Times New Roman"/>
        </w:rPr>
        <w:t>21</w:t>
      </w:r>
      <w:r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</w:t>
      </w:r>
      <w:r w:rsidR="008F27CC" w:rsidRPr="008F27CC">
        <w:rPr>
          <w:rFonts w:hAnsi="Times New Roman" w:ascii="Times New Roman"/>
        </w:rPr>
        <w:t xml:space="preserve">nja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E83A76" w:rsidP="001115CA" w:rsidR="00E83A76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8E38C8" w:rsidR="006A3D35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4535E1">
        <w:rPr>
          <w:rFonts w:hAnsi="Times New Roman" w:ascii="Times New Roman"/>
        </w:rPr>
        <w:t>,v.r.</w:t>
      </w: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4535E1" w:rsidP="00571BB5" w:rsidR="008E38C8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točnost otpravka-ovl. službenik</w:t>
      </w:r>
    </w:p>
    <w:p w:rsidRDefault="004535E1" w:rsidP="004535E1" w:rsidR="00B670B8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Vinka Mihalinčić</w:t>
      </w: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8E38C8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993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1FB5" w:rsidR="006D1FB5">
      <w:r>
        <w:separator/>
      </w:r>
    </w:p>
  </w:endnote>
  <w:endnote w:id="0" w:type="continuationSeparator">
    <w:p w:rsidRDefault="006D1FB5" w:rsidR="006D1F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1FB5" w:rsidR="006D1FB5">
      <w:r>
        <w:separator/>
      </w:r>
    </w:p>
  </w:footnote>
  <w:footnote w:id="0" w:type="continuationSeparator">
    <w:p w:rsidRDefault="006D1FB5" w:rsidR="006D1F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35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E83A76">
      <w:rPr>
        <w:rFonts w:hAnsi="Times New Roman" w:ascii="Times New Roman"/>
      </w:rPr>
      <w:t>3334</w:t>
    </w:r>
    <w:r w:rsidR="00054C98">
      <w:rPr>
        <w:rFonts w:hAnsi="Times New Roman" w:ascii="Times New Roman"/>
      </w:rPr>
      <w:t>/</w:t>
    </w:r>
    <w:r w:rsidR="00464385">
      <w:rPr>
        <w:rFonts w:hAnsi="Times New Roman" w:ascii="Times New Roman"/>
      </w:rPr>
      <w:t>1</w:t>
    </w:r>
    <w:r w:rsidR="0054065D">
      <w:rPr>
        <w:rFonts w:hAnsi="Times New Roman" w:ascii="Times New Roman"/>
      </w:rPr>
      <w:t>6</w:t>
    </w:r>
    <w:r w:rsidR="00217850">
      <w:rPr>
        <w:rFonts w:hAnsi="Times New Roman" w:ascii="Times New Roman"/>
      </w:rPr>
      <w:t>-18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6E6A34A2"/>
    <w:multiLevelType w:val="hybridMultilevel"/>
    <w:tmpl w:val="0DC454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  <w:num w:numId="1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362ED"/>
    <w:rsid w:val="0004277D"/>
    <w:rsid w:val="000447BA"/>
    <w:rsid w:val="00046A4F"/>
    <w:rsid w:val="00046AF9"/>
    <w:rsid w:val="00054C98"/>
    <w:rsid w:val="0006036C"/>
    <w:rsid w:val="000724F3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E4F14"/>
    <w:rsid w:val="001056B0"/>
    <w:rsid w:val="001115CA"/>
    <w:rsid w:val="00121C3B"/>
    <w:rsid w:val="00123017"/>
    <w:rsid w:val="001314E4"/>
    <w:rsid w:val="00137386"/>
    <w:rsid w:val="001638A5"/>
    <w:rsid w:val="00180A62"/>
    <w:rsid w:val="00192133"/>
    <w:rsid w:val="001A42DB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17850"/>
    <w:rsid w:val="002178A2"/>
    <w:rsid w:val="002236A7"/>
    <w:rsid w:val="00226E8F"/>
    <w:rsid w:val="00231C0F"/>
    <w:rsid w:val="002343E1"/>
    <w:rsid w:val="00235B74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66D26"/>
    <w:rsid w:val="0037654D"/>
    <w:rsid w:val="003811DD"/>
    <w:rsid w:val="003812AA"/>
    <w:rsid w:val="003A572A"/>
    <w:rsid w:val="003D1C43"/>
    <w:rsid w:val="003D2785"/>
    <w:rsid w:val="003E01D6"/>
    <w:rsid w:val="003E4AB9"/>
    <w:rsid w:val="003F3EBF"/>
    <w:rsid w:val="003F5409"/>
    <w:rsid w:val="00400CE0"/>
    <w:rsid w:val="00404EF6"/>
    <w:rsid w:val="00405622"/>
    <w:rsid w:val="00411F09"/>
    <w:rsid w:val="00412517"/>
    <w:rsid w:val="00417564"/>
    <w:rsid w:val="004301C7"/>
    <w:rsid w:val="00446686"/>
    <w:rsid w:val="00447E54"/>
    <w:rsid w:val="004535E1"/>
    <w:rsid w:val="00464385"/>
    <w:rsid w:val="004661FF"/>
    <w:rsid w:val="00466D65"/>
    <w:rsid w:val="00471B6C"/>
    <w:rsid w:val="0048728D"/>
    <w:rsid w:val="00491637"/>
    <w:rsid w:val="004B7D02"/>
    <w:rsid w:val="004D38B6"/>
    <w:rsid w:val="004F3313"/>
    <w:rsid w:val="005004FD"/>
    <w:rsid w:val="00500B0C"/>
    <w:rsid w:val="00503749"/>
    <w:rsid w:val="005101B9"/>
    <w:rsid w:val="00513210"/>
    <w:rsid w:val="0051510F"/>
    <w:rsid w:val="00515720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3F9D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93A3F"/>
    <w:rsid w:val="005A30D9"/>
    <w:rsid w:val="005A4334"/>
    <w:rsid w:val="005A5847"/>
    <w:rsid w:val="005C4796"/>
    <w:rsid w:val="005D5D32"/>
    <w:rsid w:val="00630958"/>
    <w:rsid w:val="00637330"/>
    <w:rsid w:val="006375A3"/>
    <w:rsid w:val="00641B2D"/>
    <w:rsid w:val="006501F2"/>
    <w:rsid w:val="00654207"/>
    <w:rsid w:val="00680DD6"/>
    <w:rsid w:val="006A3D35"/>
    <w:rsid w:val="006C7F6C"/>
    <w:rsid w:val="006D1FB5"/>
    <w:rsid w:val="006D44CD"/>
    <w:rsid w:val="006E12B0"/>
    <w:rsid w:val="006E1FD3"/>
    <w:rsid w:val="006E4748"/>
    <w:rsid w:val="00705993"/>
    <w:rsid w:val="007077A1"/>
    <w:rsid w:val="00735736"/>
    <w:rsid w:val="00737A4B"/>
    <w:rsid w:val="00763EB6"/>
    <w:rsid w:val="0076442B"/>
    <w:rsid w:val="007758C8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04C0"/>
    <w:rsid w:val="007F2409"/>
    <w:rsid w:val="007F3339"/>
    <w:rsid w:val="007F4EB7"/>
    <w:rsid w:val="007F5FA9"/>
    <w:rsid w:val="007F631F"/>
    <w:rsid w:val="00805AAC"/>
    <w:rsid w:val="00813CB5"/>
    <w:rsid w:val="0081479D"/>
    <w:rsid w:val="00821E8B"/>
    <w:rsid w:val="00825007"/>
    <w:rsid w:val="00830AD4"/>
    <w:rsid w:val="00835282"/>
    <w:rsid w:val="00837A97"/>
    <w:rsid w:val="008421E4"/>
    <w:rsid w:val="00861DDE"/>
    <w:rsid w:val="00875EDC"/>
    <w:rsid w:val="008870B9"/>
    <w:rsid w:val="00887880"/>
    <w:rsid w:val="00890661"/>
    <w:rsid w:val="008B012E"/>
    <w:rsid w:val="008B4C87"/>
    <w:rsid w:val="008B57BD"/>
    <w:rsid w:val="008C5622"/>
    <w:rsid w:val="008D782F"/>
    <w:rsid w:val="008E0EF7"/>
    <w:rsid w:val="008E38C8"/>
    <w:rsid w:val="008E4CF9"/>
    <w:rsid w:val="008F27CC"/>
    <w:rsid w:val="00901817"/>
    <w:rsid w:val="00906D58"/>
    <w:rsid w:val="009107AF"/>
    <w:rsid w:val="00912A09"/>
    <w:rsid w:val="00917783"/>
    <w:rsid w:val="00926AB4"/>
    <w:rsid w:val="009400B7"/>
    <w:rsid w:val="00940C93"/>
    <w:rsid w:val="009432E4"/>
    <w:rsid w:val="0094725F"/>
    <w:rsid w:val="0094799B"/>
    <w:rsid w:val="00965C09"/>
    <w:rsid w:val="00972BDC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52D"/>
    <w:rsid w:val="00A16F90"/>
    <w:rsid w:val="00A20210"/>
    <w:rsid w:val="00A262E2"/>
    <w:rsid w:val="00A27C87"/>
    <w:rsid w:val="00A3091F"/>
    <w:rsid w:val="00A42972"/>
    <w:rsid w:val="00A47BCA"/>
    <w:rsid w:val="00A76042"/>
    <w:rsid w:val="00A91DEF"/>
    <w:rsid w:val="00A92476"/>
    <w:rsid w:val="00AA2646"/>
    <w:rsid w:val="00AB43D8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0F16"/>
    <w:rsid w:val="00B415F4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299E"/>
    <w:rsid w:val="00C65AF4"/>
    <w:rsid w:val="00C77B87"/>
    <w:rsid w:val="00C92BB5"/>
    <w:rsid w:val="00C942F3"/>
    <w:rsid w:val="00CB732E"/>
    <w:rsid w:val="00CC1769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0F07"/>
    <w:rsid w:val="00DE2309"/>
    <w:rsid w:val="00DF2519"/>
    <w:rsid w:val="00E03B88"/>
    <w:rsid w:val="00E041B5"/>
    <w:rsid w:val="00E16F5D"/>
    <w:rsid w:val="00E24EFE"/>
    <w:rsid w:val="00E319FB"/>
    <w:rsid w:val="00E31AFD"/>
    <w:rsid w:val="00E56EAA"/>
    <w:rsid w:val="00E57739"/>
    <w:rsid w:val="00E57A13"/>
    <w:rsid w:val="00E72FA9"/>
    <w:rsid w:val="00E83A76"/>
    <w:rsid w:val="00E853C2"/>
    <w:rsid w:val="00E9393C"/>
    <w:rsid w:val="00EA5B3D"/>
    <w:rsid w:val="00EB6E7E"/>
    <w:rsid w:val="00EC037B"/>
    <w:rsid w:val="00EC6334"/>
    <w:rsid w:val="00ED5DE4"/>
    <w:rsid w:val="00EE23B8"/>
    <w:rsid w:val="00EE423A"/>
    <w:rsid w:val="00EE5722"/>
    <w:rsid w:val="00EF0738"/>
    <w:rsid w:val="00EF18D0"/>
    <w:rsid w:val="00F0156E"/>
    <w:rsid w:val="00F1465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3334</izvorni_sadrzaj>
    <derivirana_varijabla naziv="DomainObject.Predmet.Broj_1">3334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St-3334/2016</izvorni_sadrzaj>
    <derivirana_varijabla naziv="DomainObject.Predmet.OznakaBroj_1">St-3334/2016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TINA BAR j.d.o.o. za trgovinu i usluge zastupanog po punomoćniku MARTINA MERKAŠ</izvorni_sadrzaj>
    <derivirana_varijabla naziv="DomainObject.Predmet.ProtustrankaFormated_1">  TINA BAR j.d.o.o. za trgovinu i usluge zastupanog po punomoćniku MARTINA MERKAŠ</derivirana_varijabla>
  </DomainObject.Predmet.ProtustrankaFormated>
  <DomainObject.Predmet.ProtustrankaFormatedOIB>
    <izvorni_sadrzaj>  TINA BAR j.d.o.o. za trgovinu i usluge, OIB 65986001528 zastupanog po punomoćniku MARTINA MERKAŠ</izvorni_sadrzaj>
    <derivirana_varijabla naziv="DomainObject.Predmet.ProtustrankaFormatedOIB_1">  TINA BAR j.d.o.o. za trgovinu i usluge, OIB 65986001528 zastupanog po punomoćniku MARTINA MERKAŠ</derivirana_varijabla>
  </DomainObject.Predmet.ProtustrankaFormatedOIB>
  <DomainObject.Predmet.ProtustrankaFormatedWithAdress>
    <izvorni_sadrzaj> TINA BAR j.d.o.o. za trgovinu i usluge, Tina Ujevića 23, 44000 Sisak zastupanog po punomoćniku MARTINA MERKAŠ</izvorni_sadrzaj>
    <derivirana_varijabla naziv="DomainObject.Predmet.ProtustrankaFormatedWithAdress_1"> TINA BAR j.d.o.o. za trgovinu i usluge, Tina Ujevića 23, 44000 Sisak zastupanog po punomoćniku MARTINA MERKAŠ</derivirana_varijabla>
  </DomainObject.Predmet.ProtustrankaFormatedWithAdress>
  <DomainObject.Predmet.ProtustrankaFormatedWithAdressOIB>
    <izvorni_sadrzaj> TINA BAR j.d.o.o. za trgovinu i usluge, OIB 65986001528, Tina Ujevića 23, 44000 Sisak zastupanog po punomoćniku MARTINA MERKAŠ</izvorni_sadrzaj>
    <derivirana_varijabla naziv="DomainObject.Predmet.ProtustrankaFormatedWithAdressOIB_1"> TINA BAR j.d.o.o. za trgovinu i usluge, OIB 65986001528, Tina Ujevića 23, 44000 Sisak zastupanog po punomoćniku MARTINA MERKAŠ</derivirana_varijabla>
  </DomainObject.Predmet.ProtustrankaFormatedWithAdressOIB>
  <DomainObject.Predmet.ProtustrankaWithAdress>
    <izvorni_sadrzaj>TINA BAR j.d.o.o. za trgovinu i usluge Tina Ujevića 23, 44000 Sisak</izvorni_sadrzaj>
    <derivirana_varijabla naziv="DomainObject.Predmet.ProtustrankaWithAdress_1">TINA BAR j.d.o.o. za trgovinu i usluge Tina Ujevića 23, 44000 Sisak</derivirana_varijabla>
  </DomainObject.Predmet.ProtustrankaWithAdress>
  <DomainObject.Predmet.ProtustrankaWithAdressOIB>
    <izvorni_sadrzaj>TINA BAR j.d.o.o. za trgovinu i usluge, OIB 65986001528, Tina Ujevića 23, 44000 Sisak</izvorni_sadrzaj>
    <derivirana_varijabla naziv="DomainObject.Predmet.ProtustrankaWithAdressOIB_1">TINA BAR j.d.o.o. za trgovinu i usluge, OIB 65986001528, Tina Ujevića 23, 44000 Sisak</derivirana_varijabla>
  </DomainObject.Predmet.ProtustrankaWithAdressOIB>
  <DomainObject.Predmet.ProtustrankaNazivFormated>
    <izvorni_sadrzaj>TINA BAR j.d.o.o. za trgovinu i usluge</izvorni_sadrzaj>
    <derivirana_varijabla naziv="DomainObject.Predmet.ProtustrankaNazivFormated_1">TINA BAR j.d.o.o. za trgovinu i usluge</derivirana_varijabla>
  </DomainObject.Predmet.ProtustrankaNazivFormated>
  <DomainObject.Predmet.ProtustrankaNazivFormatedOIB>
    <izvorni_sadrzaj>TINA BAR j.d.o.o. za trgovinu i usluge, OIB 65986001528</izvorni_sadrzaj>
    <derivirana_varijabla naziv="DomainObject.Predmet.ProtustrankaNazivFormatedOIB_1">TINA BAR j.d.o.o. za trgovinu i usluge, OIB 65986001528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TINA BAR j.d.o.o. za trgovinu i usluge zastupanog po punomoćniku MARTINA MERKAŠ</item>
    </izvorni_sadrzaj>
    <derivirana_varijabla naziv="DomainObject.Predmet.ProtuStrankaListFormated_1">
      <item>TINA BAR j.d.o.o. za trgovinu i usluge zastupanog po punomoćniku MARTINA MERKAŠ</item>
    </derivirana_varijabla>
  </DomainObject.Predmet.ProtuStrankaListFormated>
  <DomainObject.Predmet.ProtuStrankaListFormatedOIB>
    <izvorni_sadrzaj>
      <item>TINA BAR j.d.o.o. za trgovinu i usluge, OIB 65986001528 zastupanog po punomoćniku MARTINA MERKAŠ</item>
    </izvorni_sadrzaj>
    <derivirana_varijabla naziv="DomainObject.Predmet.ProtuStrankaListFormatedOIB_1">
      <item>TINA BAR j.d.o.o. za trgovinu i usluge, OIB 65986001528 zastupanog po punomoćniku MARTINA MERKAŠ</item>
    </derivirana_varijabla>
  </DomainObject.Predmet.ProtuStrankaListFormatedOIB>
  <DomainObject.Predmet.ProtuStrankaListFormatedWithAdress>
    <izvorni_sadrzaj>
      <item>TINA BAR j.d.o.o. za trgovinu i usluge, Tina Ujevića 23, 44000 Sisak zastupanog po punomoćniku MARTINA MERKAŠ</item>
    </izvorni_sadrzaj>
    <derivirana_varijabla naziv="DomainObject.Predmet.ProtuStrankaListFormatedWithAdress_1">
      <item>TINA BAR j.d.o.o. za trgovinu i usluge, Tina Ujevića 23, 44000 Sisak zastupanog po punomoćniku MARTINA MERKAŠ</item>
    </derivirana_varijabla>
  </DomainObject.Predmet.ProtuStrankaListFormatedWithAdress>
  <DomainObject.Predmet.ProtuStrankaListFormatedWithAdressOIB>
    <izvorni_sadrzaj>
      <item>TINA BAR j.d.o.o. za trgovinu i usluge, OIB 65986001528, Tina Ujevića 23, 44000 Sisak zastupanog po punomoćniku MARTINA MERKAŠ</item>
    </izvorni_sadrzaj>
    <derivirana_varijabla naziv="DomainObject.Predmet.ProtuStrankaListFormatedWithAdressOIB_1">
      <item>TINA BAR j.d.o.o. za trgovinu i usluge, OIB 65986001528, Tina Ujevića 23, 44000 Sisak zastupanog po punomoćniku MARTINA MERKAŠ</item>
    </derivirana_varijabla>
  </DomainObject.Predmet.ProtuStrankaListFormatedWithAdressOIB>
  <DomainObject.Predmet.ProtuStrankaListNazivFormated>
    <izvorni_sadrzaj>
      <item>TINA BAR j.d.o.o. za trgovinu i usluge</item>
    </izvorni_sadrzaj>
    <derivirana_varijabla naziv="DomainObject.Predmet.ProtuStrankaListNazivFormated_1">
      <item>TINA BAR j.d.o.o. za trgovinu i usluge</item>
    </derivirana_varijabla>
  </DomainObject.Predmet.ProtuStrankaListNazivFormated>
  <DomainObject.Predmet.ProtuStrankaListNazivFormatedOIB>
    <izvorni_sadrzaj>
      <item>TINA BAR j.d.o.o. za trgovinu i usluge, OIB 65986001528</item>
    </izvorni_sadrzaj>
    <derivirana_varijabla naziv="DomainObject.Predmet.ProtuStrankaListNazivFormatedOIB_1">
      <item>TINA BAR j.d.o.o. za trgovinu i usluge, OIB 65986001528</item>
    </derivirana_varijabla>
  </DomainObject.Predmet.ProtuStrankaListNazivFormatedOIB>
  <DomainObject.Predmet.OstaliListFormated>
    <izvorni_sadrzaj>
      <item>MARTINA MERKAŠ punomoćnik sudionika u postupku TINA BAR j.d.o.o. za trgovinu i usluge</item>
    </izvorni_sadrzaj>
    <derivirana_varijabla naziv="DomainObject.Predmet.OstaliListFormated_1">
      <item>MARTINA MERKAŠ punomoćnik sudionika u postupku TINA BAR j.d.o.o. za trgovinu i usluge</item>
    </derivirana_varijabla>
  </DomainObject.Predmet.OstaliListFormated>
  <DomainObject.Predmet.OstaliListFormatedOIB>
    <izvorni_sadrzaj>
      <item>MARTINA MERKAŠ, OIB 32780627058 punomoćnik sudionika u postupku TINA BAR j.d.o.o. za trgovinu i usluge</item>
    </izvorni_sadrzaj>
    <derivirana_varijabla naziv="DomainObject.Predmet.OstaliListFormatedOIB_1">
      <item>MARTINA MERKAŠ, OIB 32780627058 punomoćnik sudionika u postupku TINA BAR j.d.o.o. za trgovinu i usluge</item>
    </derivirana_varijabla>
  </DomainObject.Predmet.OstaliListFormatedOIB>
  <DomainObject.Predmet.OstaliListFormatedWithAdress>
    <izvorni_sadrzaj>
      <item>MARTINA MERKAŠ, Tina Ujevića 23, 44000 Sisak punomoćnik sudionika u postupku TINA BAR j.d.o.o. za trgovinu i usluge</item>
    </izvorni_sadrzaj>
    <derivirana_varijabla naziv="DomainObject.Predmet.OstaliListFormatedWithAdress_1">
      <item>MARTINA MERKAŠ, Tina Ujevića 23, 44000 Sisak punomoćnik sudionika u postupku TINA BAR j.d.o.o. za trgovinu i usluge</item>
    </derivirana_varijabla>
  </DomainObject.Predmet.OstaliListFormatedWithAdress>
  <DomainObject.Predmet.OstaliListFormatedWithAdressOIB>
    <izvorni_sadrzaj>
      <item>MARTINA MERKAŠ, OIB 32780627058, Tina Ujevića 23, 44000 Sisak punomoćnik sudionika u postupku TINA BAR j.d.o.o. za trgovinu i usluge</item>
    </izvorni_sadrzaj>
    <derivirana_varijabla naziv="DomainObject.Predmet.OstaliListFormatedWithAdressOIB_1">
      <item>MARTINA MERKAŠ, OIB 32780627058, Tina Ujevića 23, 44000 Sisak punomoćnik sudionika u postupku TINA BAR j.d.o.o. za trgovinu i usluge</item>
    </derivirana_varijabla>
  </DomainObject.Predmet.OstaliListFormatedWithAdressOIB>
  <DomainObject.Predmet.OstaliListNazivFormated>
    <izvorni_sadrzaj>
      <item>MARTINA MERKAŠ</item>
    </izvorni_sadrzaj>
    <derivirana_varijabla naziv="DomainObject.Predmet.OstaliListNazivFormated_1">
      <item>MARTINA MERKAŠ</item>
    </derivirana_varijabla>
  </DomainObject.Predmet.OstaliListNazivFormated>
  <DomainObject.Predmet.OstaliListNazivFormatedOIB>
    <izvorni_sadrzaj>
      <item>MARTINA MERKAŠ, OIB 32780627058</item>
    </izvorni_sadrzaj>
    <derivirana_varijabla naziv="DomainObject.Predmet.OstaliListNazivFormatedOIB_1">
      <item>MARTINA MERKAŠ, OIB 32780627058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TINA BAR j.d.o.o. za trgovinu i usluge</izvorni_sadrzaj>
    <derivirana_varijabla naziv="DomainObject.Predmet.ProtustrankaIDrugi_1">TINA BAR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TINA BAR j.d.o.o. za trgovinu i usluge, OIB 65986001528, Tina Ujevića 23, 44000 Sisak</izvorni_sadrzaj>
    <derivirana_varijabla naziv="DomainObject.Predmet.ProtustrankaIDrugiAdressOIB_1">TINA BAR j.d.o.o. za trgovinu i usluge, OIB 65986001528, Tina Ujevića 23,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TINA BAR j.d.o.o. za trgovinu i usluge</item>
      <item>MARTINA MERKAŠ</item>
    </izvorni_sadrzaj>
    <derivirana_varijabla naziv="DomainObject.Predmet.SudioniciListNaziv_1">
      <item>FINA Regionalni centar Zagreb</item>
      <item>TINA BAR j.d.o.o. za trgovinu i usluge</item>
      <item>MARTINA MERKAŠ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TINA BAR j.d.o.o. za trgovinu i usluge, OIB 65986001528, Tina Ujevića 23,44000 Sisak</item>
      <item>MARTINA MERKAŠ, OIB 32780627058, Tina Ujevića 23,44000 Sisak</item>
    </izvorni_sadrzaj>
    <derivirana_varijabla naziv="DomainObject.Predmet.SudioniciListAdressOIB_1">
      <item>FINA Regionalni centar Zagreb, OIB 85821130368, Trg svibanjskih žrtava 1995. br. 1,10000 Zagreb</item>
      <item>TINA BAR j.d.o.o. za trgovinu i usluge, OIB 65986001528, Tina Ujevića 23,44000 Sisak</item>
      <item>MARTINA MERKAŠ, OIB 32780627058, Tina Ujevića 23,44000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65986001528</item>
      <item>, OIB 32780627058</item>
    </izvorni_sadrzaj>
    <derivirana_varijabla naziv="DomainObject.Predmet.SudioniciListNazivOIB_1">
      <item>, OIB 85821130368</item>
      <item>, OIB 65986001528</item>
      <item>, OIB 32780627058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B09766-F033-4480-853E-35505855A5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827</properties:Words>
  <properties:Characters>4333</properties:Characters>
  <properties:Lines>97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2017-07-21T12:24:00Z</dcterms:created>
  <dc:creator>x</dc:creator>
  <cp:lastModifiedBy>Zlatka Plivelić</cp:lastModifiedBy>
  <cp:lastPrinted>2017-01-31T09:15:00Z</cp:lastPrinted>
  <dcterms:modified xmlns:xsi="http://www.w3.org/2001/XMLSchema-instance" xsi:type="dcterms:W3CDTF">2017-07-21T12:26:00Z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