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2834" w14:paraId="1462834" w:rsidRDefault="00FF3082" w:rsidP="00FF3082" w:rsidR="00FF308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Giardini 5, za provedbu skraćenog stečajnog postupka nad pravnom osobom (dužnikom) LABIN KAVA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Labin, Zelenice 2, OIB </w:t>
      </w:r>
      <w:r w:rsidRPr="00FF3082">
        <w:rPr>
          <w:rFonts w:cs="Times New Roman" w:eastAsia="Times New Roman"/>
          <w:szCs w:val="24"/>
          <w:lang w:eastAsia="hr-HR"/>
        </w:rPr>
        <w:t>33789347098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F3082">
        <w:rPr>
          <w:rFonts w:cs="Times New Roman" w:eastAsia="Times New Roman"/>
          <w:szCs w:val="24"/>
          <w:lang w:eastAsia="hr-HR"/>
        </w:rPr>
        <w:t>040268186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13. rujna 2017. objavljuje sljedeći</w:t>
      </w:r>
    </w:p>
    <w:p w:rsidRDefault="00FF3082" w:rsidP="00FF3082" w:rsidR="00FF30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3082" w:rsidP="00FF3082" w:rsidR="00FF308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F3082" w:rsidP="00FF3082" w:rsidR="00FF3082">
      <w:pPr>
        <w:ind w:firstLine="708"/>
        <w:rPr>
          <w:szCs w:val="24"/>
        </w:rPr>
      </w:pPr>
    </w:p>
    <w:p w:rsidRDefault="00FF3082" w:rsidP="00FF3082" w:rsidR="00FF30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LABIN KAVA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Labin, Zelenice 2, OIB </w:t>
      </w:r>
      <w:r w:rsidRPr="00FF3082">
        <w:rPr>
          <w:rFonts w:cs="Times New Roman" w:eastAsia="Times New Roman"/>
          <w:szCs w:val="24"/>
          <w:lang w:eastAsia="hr-HR"/>
        </w:rPr>
        <w:t>33789347098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F3082">
        <w:rPr>
          <w:rFonts w:cs="Times New Roman" w:eastAsia="Times New Roman"/>
          <w:szCs w:val="24"/>
          <w:lang w:eastAsia="hr-HR"/>
        </w:rPr>
        <w:t>040268186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F3082" w:rsidP="00FF3082" w:rsidR="00FF3082">
      <w:pPr>
        <w:ind w:firstLine="708"/>
        <w:rPr>
          <w:szCs w:val="24"/>
        </w:rPr>
      </w:pPr>
    </w:p>
    <w:p w:rsidRDefault="00FF3082" w:rsidP="00FF3082" w:rsidR="00FF308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4. rujna 2017. iznosio 8.294,96 kn.</w:t>
      </w:r>
    </w:p>
    <w:p w:rsidRDefault="00FF3082" w:rsidP="00FF3082" w:rsidR="00FF3082">
      <w:pPr>
        <w:rPr>
          <w:szCs w:val="24"/>
        </w:rPr>
      </w:pPr>
    </w:p>
    <w:p w:rsidRDefault="00FF3082" w:rsidP="00FF3082" w:rsidR="00FF30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F3082" w:rsidP="00FF3082" w:rsidR="00FF30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3082" w:rsidP="00FF3082" w:rsidR="00FF30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3333-506-2017, i da u istom roku uplate na depozit ovog suda broj HR 4323900011300029763, poziv na broj 020-506-17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F3082" w:rsidP="00FF3082" w:rsidR="00FF3082">
      <w:pPr>
        <w:ind w:firstLine="708"/>
        <w:rPr>
          <w:szCs w:val="24"/>
        </w:rPr>
      </w:pPr>
    </w:p>
    <w:p w:rsidRDefault="00FF3082" w:rsidP="00FF3082" w:rsidR="00FF308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F3082" w:rsidP="00FF3082" w:rsidR="00FF3082">
      <w:pPr>
        <w:ind w:firstLine="708"/>
        <w:rPr>
          <w:szCs w:val="24"/>
        </w:rPr>
      </w:pPr>
    </w:p>
    <w:p w:rsidRDefault="00FF3082" w:rsidP="00FF3082" w:rsidR="00FF3082">
      <w:pPr>
        <w:jc w:val="center"/>
        <w:rPr>
          <w:szCs w:val="24"/>
        </w:rPr>
      </w:pPr>
      <w:r>
        <w:rPr>
          <w:szCs w:val="24"/>
        </w:rPr>
        <w:t>U Pazinu 13. rujna 2017.</w:t>
      </w:r>
    </w:p>
    <w:p w:rsidRDefault="00FF3082" w:rsidP="00FF3082" w:rsidR="00FF308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F3082" w:rsidP="00FF3082" w:rsidR="00FF3082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  <w:r w:rsidR="00BB47D9">
        <w:rPr>
          <w:szCs w:val="24"/>
        </w:rPr>
        <w:t>, v. r.</w:t>
      </w:r>
    </w:p>
    <w:p w:rsidRDefault="00FF3082" w:rsidP="00FF3082" w:rsidR="00FF3082">
      <w:pPr>
        <w:rPr>
          <w:szCs w:val="24"/>
        </w:rPr>
      </w:pPr>
      <w:r>
        <w:rPr>
          <w:szCs w:val="24"/>
        </w:rPr>
        <w:t>DNA:</w:t>
      </w:r>
    </w:p>
    <w:p w:rsidRDefault="00FF3082" w:rsidP="00FF3082" w:rsidR="004F4DFC" w:rsidRPr="00FF308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F4DFC" w:rsidRPr="00FF308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082" w:rsidP="00FF3082" w:rsidR="00FF3082">
      <w:r>
        <w:separator/>
      </w:r>
    </w:p>
  </w:endnote>
  <w:endnote w:id="0" w:type="continuationSeparator">
    <w:p w:rsidRDefault="00FF3082" w:rsidP="00FF3082" w:rsidR="00FF3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082" w:rsidP="00FF3082" w:rsidR="00FF3082">
      <w:r>
        <w:separator/>
      </w:r>
    </w:p>
  </w:footnote>
  <w:footnote w:id="0" w:type="continuationSeparator">
    <w:p w:rsidRDefault="00FF3082" w:rsidP="00FF3082" w:rsidR="00FF3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082" w:rsidP="00BD7031" w:rsidR="00C57457">
    <w:pPr>
      <w:pStyle w:val="Zaglavlje"/>
      <w:jc w:val="right"/>
    </w:pPr>
    <w:r>
      <w:t>2 St-506/2017-3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03D"/>
    <w:rsid w:val="004F4DFC"/>
    <w:rsid w:val="007E003D"/>
    <w:rsid w:val="00BB47D9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0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08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3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0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4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0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08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3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0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4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8924.96</izvorni_sadrzaj>
    <derivirana_varijabla naziv="DomainObject.Predmet.TrenutnaVrijednost_1">8924.96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Ulica grada Vukovara 70,10000 Zagreb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2629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2017-09-12T07:04:00Z</dcterms:created>
  <dc:creator>Morena Brajuha</dc:creator>
  <dc:description/>
  <cp:keywords/>
  <cp:lastModifiedBy>Jasmina Matika</cp:lastModifiedBy>
  <cp:lastPrinted>2017-09-12T07:06:00Z</cp:lastPrinted>
  <dcterms:modified xmlns:xsi="http://www.w3.org/2001/XMLSchema-instance" xsi:type="dcterms:W3CDTF">2017-09-13T06:23:00Z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