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fd9b" w14:paraId="405fd9b" w:rsidRDefault="006F69E1" w:rsidP="006F69E1" w:rsidR="006F69E1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6F69E1" w:rsidP="006F69E1" w:rsidR="006F69E1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2 St-671/2016-96</w:t>
      </w:r>
    </w:p>
    <w:p w:rsidRDefault="006F69E1" w:rsidP="006F69E1" w:rsidR="006F69E1" w:rsidRPr="00AA4F81">
      <w:r w:rsidRPr="00AA4F81">
        <w:t xml:space="preserve"> TRGOVAČKI SUD U </w:t>
      </w:r>
      <w:r>
        <w:t>PAZINU</w:t>
      </w:r>
    </w:p>
    <w:p w:rsidRDefault="006F69E1" w:rsidP="006F69E1" w:rsidR="006F69E1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6F69E1" w:rsidP="006F69E1" w:rsidR="006F69E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F69E1" w:rsidP="006F69E1" w:rsidR="00841E7E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6F69E1" w:rsidP="006F69E1" w:rsidR="006F69E1" w:rsidRPr="00A06BE6">
      <w:pPr>
        <w:jc w:val="center"/>
      </w:pPr>
      <w:r>
        <w:rPr>
          <w:b/>
        </w:rPr>
        <w:tab/>
        <w:t xml:space="preserve">               </w:t>
      </w:r>
    </w:p>
    <w:p w:rsidRDefault="006F69E1" w:rsidP="006F69E1" w:rsidR="006F69E1" w:rsidRPr="00A06BE6">
      <w:pPr>
        <w:jc w:val="center"/>
      </w:pPr>
      <w:r w:rsidRPr="00A06BE6">
        <w:t xml:space="preserve">POZIV NA ROČIŠTE </w:t>
      </w:r>
    </w:p>
    <w:p w:rsidRDefault="006F69E1" w:rsidP="006F69E1" w:rsidR="006F69E1" w:rsidRPr="00A06BE6">
      <w:pPr>
        <w:jc w:val="center"/>
      </w:pPr>
      <w:r w:rsidRPr="00A06BE6">
        <w:t>ZA DIOBU KUPOVNINE</w:t>
      </w:r>
    </w:p>
    <w:p w:rsidRDefault="006F69E1" w:rsidP="006F69E1" w:rsidR="006F69E1">
      <w:pPr>
        <w:jc w:val="center"/>
      </w:pPr>
    </w:p>
    <w:p w:rsidRDefault="006F69E1" w:rsidP="006F69E1" w:rsidR="006F69E1" w:rsidRPr="00A06BE6">
      <w:pPr>
        <w:jc w:val="center"/>
      </w:pPr>
    </w:p>
    <w:p w:rsidRDefault="006F69E1" w:rsidP="006F69E1" w:rsidR="006F69E1" w:rsidRPr="006F69E1">
      <w:pPr>
        <w:ind w:firstLine="708"/>
        <w:jc w:val="center"/>
      </w:pPr>
      <w:r w:rsidRPr="006F69E1">
        <w:t xml:space="preserve">Pozivate se na ročište za diobu kupovnine za nekretninu </w:t>
      </w:r>
    </w:p>
    <w:p w:rsidRDefault="006F69E1" w:rsidP="006F69E1" w:rsidR="006F69E1" w:rsidRPr="006F69E1">
      <w:pPr>
        <w:ind w:firstLine="708"/>
        <w:jc w:val="center"/>
        <w:rPr>
          <w:bCs/>
        </w:rPr>
      </w:pPr>
      <w:r w:rsidRPr="006F69E1">
        <w:t>k.č.br. 2432/6 upisana u zk.ul. 1402 k.o. Kringa</w:t>
      </w:r>
    </w:p>
    <w:p w:rsidRDefault="006F69E1" w:rsidP="006F69E1" w:rsidR="006F69E1" w:rsidRPr="006F69E1">
      <w:pPr>
        <w:ind w:firstLine="708"/>
        <w:jc w:val="center"/>
      </w:pPr>
      <w:r w:rsidRPr="006F69E1">
        <w:t xml:space="preserve">u stečajnom postupku nad dužnikom </w:t>
      </w:r>
    </w:p>
    <w:p w:rsidRDefault="006F69E1" w:rsidP="006F69E1" w:rsidR="006F69E1" w:rsidRPr="006F69E1">
      <w:pPr>
        <w:ind w:firstLine="708"/>
        <w:jc w:val="center"/>
        <w:rPr>
          <w:bCs/>
          <w:sz w:val="23"/>
          <w:szCs w:val="23"/>
        </w:rPr>
      </w:pPr>
      <w:r w:rsidRPr="006F69E1">
        <w:t>ISTRA RUSTICA d.o.o. u stečaju, Poreč, Stancija Diklić 2, OIB: 84989772187,</w:t>
      </w:r>
      <w:r w:rsidRPr="006F69E1">
        <w:rPr>
          <w:bCs/>
          <w:sz w:val="23"/>
          <w:szCs w:val="23"/>
        </w:rPr>
        <w:t xml:space="preserve"> </w:t>
      </w:r>
    </w:p>
    <w:p w:rsidRDefault="006F69E1" w:rsidP="006F69E1" w:rsidR="006F69E1" w:rsidRPr="002738EB">
      <w:pPr>
        <w:ind w:firstLine="708"/>
        <w:jc w:val="center"/>
        <w:rPr>
          <w:bCs/>
          <w:sz w:val="23"/>
          <w:szCs w:val="23"/>
        </w:rPr>
      </w:pPr>
      <w:r w:rsidRPr="000344B4">
        <w:t>koje će se održati u Trgovačkom sudu u Pazinu, Pazin, Dršćevka 1, sudnica broj 5,</w:t>
      </w:r>
    </w:p>
    <w:p w:rsidRDefault="006F69E1" w:rsidP="006F69E1" w:rsidR="006F69E1" w:rsidRPr="007511B7">
      <w:pPr>
        <w:jc w:val="both"/>
      </w:pPr>
    </w:p>
    <w:p w:rsidRDefault="006F69E1" w:rsidP="006F69E1" w:rsidR="006F69E1">
      <w:pPr>
        <w:jc w:val="both"/>
      </w:pPr>
    </w:p>
    <w:p w:rsidRDefault="00841E7E" w:rsidP="006F69E1" w:rsidR="00841E7E" w:rsidRPr="00A06BE6">
      <w:pPr>
        <w:jc w:val="both"/>
      </w:pPr>
    </w:p>
    <w:p w:rsidRDefault="006F69E1" w:rsidP="006F69E1" w:rsidR="006F69E1" w:rsidRPr="00FF41D0">
      <w:pPr>
        <w:jc w:val="center"/>
      </w:pPr>
      <w:r w:rsidRPr="00E72224">
        <w:t>da</w:t>
      </w:r>
      <w:r w:rsidRPr="00FF41D0">
        <w:t xml:space="preserve">na </w:t>
      </w:r>
      <w:r>
        <w:t>6. srpnja 2018. u 10</w:t>
      </w:r>
      <w:r w:rsidRPr="00FF41D0">
        <w:t>:</w:t>
      </w:r>
      <w:r>
        <w:t>30</w:t>
      </w:r>
      <w:r w:rsidRPr="00FF41D0">
        <w:t xml:space="preserve"> sati. </w:t>
      </w:r>
    </w:p>
    <w:p w:rsidRDefault="006F69E1" w:rsidP="006F69E1" w:rsidR="006F69E1">
      <w:pPr>
        <w:jc w:val="both"/>
      </w:pPr>
    </w:p>
    <w:p w:rsidRDefault="00841E7E" w:rsidP="006F69E1" w:rsidR="00841E7E">
      <w:pPr>
        <w:jc w:val="both"/>
      </w:pPr>
    </w:p>
    <w:p w:rsidRDefault="006F69E1" w:rsidP="006F69E1" w:rsidR="006F69E1" w:rsidRPr="00A06BE6">
      <w:pPr>
        <w:jc w:val="both"/>
      </w:pPr>
    </w:p>
    <w:p w:rsidRDefault="006F69E1" w:rsidP="006F69E1" w:rsidR="006F69E1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6F69E1" w:rsidP="006F69E1" w:rsidR="006F69E1" w:rsidRPr="008110D5">
      <w:pPr>
        <w:jc w:val="both"/>
      </w:pPr>
      <w:r w:rsidRPr="008110D5">
        <w:t>UPOZORENJE:</w:t>
      </w:r>
    </w:p>
    <w:p w:rsidRDefault="006F69E1" w:rsidP="006F69E1" w:rsidR="006F69E1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6F69E1" w:rsidP="006F69E1" w:rsidR="006F69E1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6F69E1" w:rsidP="006F69E1" w:rsidR="006F69E1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6F69E1" w:rsidP="006F69E1" w:rsidR="006F69E1"/>
    <w:p w:rsidRDefault="006F69E1" w:rsidP="006F69E1" w:rsidR="006F69E1"/>
    <w:p w:rsidRDefault="006F69E1" w:rsidP="006F69E1" w:rsidR="006F69E1" w:rsidRPr="008110D5"/>
    <w:p w:rsidRDefault="006F69E1" w:rsidP="006F69E1" w:rsidR="006F69E1" w:rsidRPr="008110D5">
      <w:pPr>
        <w:jc w:val="center"/>
      </w:pPr>
      <w:r w:rsidRPr="008110D5">
        <w:t xml:space="preserve">U Pazinu </w:t>
      </w:r>
      <w:r>
        <w:t>12. lipnja 2018</w:t>
      </w:r>
      <w:r w:rsidRPr="008110D5">
        <w:t>.</w:t>
      </w:r>
    </w:p>
    <w:p w:rsidRDefault="006F69E1" w:rsidP="006F69E1" w:rsidR="006F69E1">
      <w:pPr>
        <w:ind w:left="7080"/>
        <w:jc w:val="both"/>
      </w:pPr>
    </w:p>
    <w:p w:rsidRDefault="006F69E1" w:rsidP="006F69E1" w:rsidR="006F69E1">
      <w:pPr>
        <w:ind w:left="7080"/>
        <w:jc w:val="both"/>
      </w:pPr>
    </w:p>
    <w:p w:rsidRDefault="006F69E1" w:rsidP="006F69E1" w:rsidR="006F69E1" w:rsidRPr="00A06BE6">
      <w:pPr>
        <w:ind w:left="6480"/>
        <w:jc w:val="both"/>
      </w:pPr>
      <w:r>
        <w:t xml:space="preserve">   Stečajna sutkinja</w:t>
      </w:r>
    </w:p>
    <w:p w:rsidRDefault="006F69E1" w:rsidP="006F69E1" w:rsidR="006F69E1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6F69E1" w:rsidP="006F69E1" w:rsidR="006F69E1">
      <w:pPr>
        <w:jc w:val="both"/>
      </w:pPr>
      <w:r w:rsidRPr="00A06BE6">
        <w:tab/>
      </w:r>
    </w:p>
    <w:p w:rsidRDefault="006F69E1" w:rsidP="006F69E1" w:rsidR="006F69E1">
      <w:pPr>
        <w:jc w:val="both"/>
      </w:pPr>
    </w:p>
    <w:p w:rsidRDefault="006F69E1" w:rsidP="006F69E1" w:rsidR="006F69E1">
      <w:pPr>
        <w:jc w:val="both"/>
      </w:pPr>
    </w:p>
    <w:p w:rsidRDefault="006F69E1" w:rsidP="006F69E1" w:rsidR="006F69E1" w:rsidRPr="005A1E57">
      <w:pPr>
        <w:jc w:val="both"/>
      </w:pPr>
      <w:r w:rsidRPr="005A1E57">
        <w:t>DNA:</w:t>
      </w:r>
    </w:p>
    <w:p w:rsidRDefault="006F69E1" w:rsidP="006F69E1" w:rsidR="006F69E1">
      <w:pPr>
        <w:jc w:val="both"/>
        <w:rPr>
          <w:b/>
        </w:rPr>
      </w:pPr>
      <w:r w:rsidRPr="00774411">
        <w:t>- stečajni upravitelj Zdravko Tešić iz Ogulina, Bukovnik 36</w:t>
      </w:r>
    </w:p>
    <w:p w:rsidRDefault="006F69E1" w:rsidP="006F69E1" w:rsidR="006F69E1" w:rsidRPr="00774411">
      <w:pPr>
        <w:rPr>
          <w:b/>
        </w:rPr>
      </w:pPr>
      <w:r w:rsidRPr="00774411">
        <w:t>- REPUBLIKA HRVATSKA po ŽDO u Puli, Pula, Rovinjska ul. 2</w:t>
      </w:r>
    </w:p>
    <w:p w:rsidRDefault="006F69E1" w:rsidP="006F69E1" w:rsidR="006F69E1">
      <w:r w:rsidRPr="00774411">
        <w:t>- e-Oglasna ploča sudova (8 dana)</w:t>
      </w:r>
    </w:p>
    <w:p w:rsidRDefault="006F69E1" w:rsidP="006F69E1" w:rsidR="006F69E1"/>
    <w:p w:rsidRDefault="007E4974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9E1"/>
    <w:rsid w:val="00361390"/>
    <w:rsid w:val="00554328"/>
    <w:rsid w:val="006F69E1"/>
    <w:rsid w:val="007E4974"/>
    <w:rsid w:val="00841E7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69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F69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69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69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F69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69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4.6.18. dostavlja se samo 
zadnji svežanj u pisarnicu</izvorni_sadrzaj>
    <derivirana_varijabla naziv="DomainObject.Predmet.PrimjedbaSuca_1">od 4.6.18. dostavlja se samo 
zadnji svežanj u pisarnicu</derivirana_varijabla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969</properties:Characters>
  <properties:Lines>47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2018-06-12T07:02:00Z</dcterms:created>
  <dc:creator>Jasmina Matika</dc:creator>
  <cp:lastModifiedBy>Jasmina Matika</cp:lastModifiedBy>
  <dcterms:modified xmlns:xsi="http://www.w3.org/2001/XMLSchema-instance" xsi:type="dcterms:W3CDTF">2018-06-12T07:33:00Z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(St-671-16 - POZIV ZA ROČIŠTE ZA DIOBU KUPOVNINE - 6.7.18..docx)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