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94dc" w14:paraId="b7794dc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B01D49">
        <w:rPr>
          <w:lang w:val="hr-HR"/>
        </w:rPr>
        <w:t>St-691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B01D49">
        <w:t>MEDEA DESIGN d.o.o., OIB: 02685403869</w:t>
      </w:r>
      <w:r w:rsidR="0029395B">
        <w:t xml:space="preserve"> </w:t>
      </w:r>
      <w:r w:rsidR="00E66FC5">
        <w:t xml:space="preserve"> sa</w:t>
      </w:r>
      <w:r w:rsidR="00B01D49">
        <w:t xml:space="preserve"> sjedištem u Kordunska 13, 42000 Varaždin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B01D49">
        <w:t xml:space="preserve"> MEDEA DESIGN d.o.o., OIB: 02685403869  sa sjedištem u Kordunska 13, 42000 Varaždin</w:t>
      </w:r>
      <w:r w:rsidR="0029395B"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B01D49">
        <w:rPr>
          <w:lang w:val="hr-HR"/>
        </w:rPr>
        <w:t>31.731,61</w:t>
      </w:r>
      <w:r w:rsidR="0029395B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B01D49">
        <w:t xml:space="preserve"> MEDEA DESIGN d.o.o., OIB: 02685403869  sa sjedištem u Kordunska 13, 42000 Varaždin</w:t>
      </w:r>
      <w:r w:rsidR="00ED4957">
        <w:t>,</w:t>
      </w:r>
      <w:r w:rsidR="00B01D49">
        <w:t xml:space="preserve"> </w:t>
      </w:r>
      <w:r w:rsidR="00B42637">
        <w:t>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B01D49">
        <w:rPr>
          <w:lang w:val="hr-HR"/>
        </w:rPr>
        <w:t xml:space="preserve"> ovome sudu dana 03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B01D49">
        <w:rPr>
          <w:lang w:val="hr-HR"/>
        </w:rPr>
        <w:t xml:space="preserve"> </w:t>
      </w:r>
      <w:r w:rsidR="00B01D49">
        <w:t>MEDEA DESIGN d.o.o., OIB: 02685403869  sa sjedištem u Kordunska 13,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B01D49">
        <w:rPr>
          <w:lang w:val="hr-HR"/>
        </w:rPr>
        <w:t xml:space="preserve">31.731,61 </w:t>
      </w:r>
      <w:r w:rsidR="006C6589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ED4957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823" w:rsidP="007F64E0" w:rsidR="008B0823">
      <w:r>
        <w:separator/>
      </w:r>
    </w:p>
  </w:endnote>
  <w:endnote w:id="0" w:type="continuationSeparator">
    <w:p w:rsidRDefault="008B0823" w:rsidP="007F64E0" w:rsidR="008B0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823" w:rsidP="007F64E0" w:rsidR="008B0823">
      <w:r>
        <w:separator/>
      </w:r>
    </w:p>
  </w:footnote>
  <w:footnote w:id="0" w:type="continuationSeparator">
    <w:p w:rsidRDefault="008B0823" w:rsidP="007F64E0" w:rsidR="008B0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B01D49">
      <w:rPr>
        <w:lang w:val="hr-HR"/>
      </w:rPr>
      <w:t>St-691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3D65" w:rsidRPr="00423D6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D65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0823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1D49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1817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4957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3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3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MEDEA DESIGN društvo s ograničenom odgovornošću za trgovinu i ugostiteljstvo</izvorni_sadrzaj>
    <derivirana_varijabla naziv="DomainObject.Predmet.ProtustrankaFormated_1">  MEDEA DESIGN društvo s ograničenom odgovornošću za trgovinu i ugostiteljstvo</derivirana_varijabla>
  </DomainObject.Predmet.ProtustrankaFormated>
  <DomainObject.Predmet.ProtustrankaFormatedOIB>
    <izvorni_sadrzaj>  MEDEA DESIGN društvo s ograničenom odgovornošću za trgovinu i ugostiteljstvo, OIB 02685403869</izvorni_sadrzaj>
    <derivirana_varijabla naziv="DomainObject.Predmet.ProtustrankaFormatedOIB_1">  MEDEA DESIGN društvo s ograničenom odgovornošću za trgovinu i ugostiteljstvo, OIB 02685403869</derivirana_varijabla>
  </DomainObject.Predmet.ProtustrankaFormatedOIB>
  <DomainObject.Predmet.ProtustrankaFormatedWithAdress>
    <izvorni_sadrzaj> MEDEA DESIGN društvo s ograničenom odgovornošću za trgovinu i ugostiteljstvo, Kordunska 13, 42000 Varaždin</izvorni_sadrzaj>
    <derivirana_varijabla naziv="DomainObject.Predmet.ProtustrankaFormatedWithAdress_1"> MEDEA DESIGN društvo s ograničenom odgovornošću za trgovinu i ugostiteljstvo, Kordunska 13, 42000 Varaždin</derivirana_varijabla>
  </DomainObject.Predmet.ProtustrankaFormatedWithAdress>
  <DomainObject.Predmet.ProtustrankaFormatedWithAdressOIB>
    <izvorni_sadrzaj> MEDEA DESIGN društvo s ograničenom odgovornošću za trgovinu i ugostiteljstvo, OIB 02685403869, Kordunska 13, 42000 Varaždin</izvorni_sadrzaj>
    <derivirana_varijabla naziv="DomainObject.Predmet.ProtustrankaFormatedWithAdressOIB_1"> MEDEA DESIGN društvo s ograničenom odgovornošću za trgovinu i ugostiteljstvo, OIB 02685403869, Kordunska 13, 42000 Varaždin</derivirana_varijabla>
  </DomainObject.Predmet.ProtustrankaFormatedWithAdressOIB>
  <DomainObject.Predmet.ProtustrankaWithAdress>
    <izvorni_sadrzaj>MEDEA DESIGN društvo s ograničenom odgovornošću za trgovinu i ugostiteljstvo Kordunska 13, 42000 Varaždin</izvorni_sadrzaj>
    <derivirana_varijabla naziv="DomainObject.Predmet.ProtustrankaWithAdress_1">MEDEA DESIGN društvo s ograničenom odgovornošću za trgovinu i ugostiteljstvo Kordunska 13, 42000 Varaždin</derivirana_varijabla>
  </DomainObject.Predmet.ProtustrankaWithAdress>
  <DomainObject.Predmet.ProtustrankaWithAdressOIB>
    <izvorni_sadrzaj>MEDEA DESIGN društvo s ograničenom odgovornošću za trgovinu i ugostiteljstvo, OIB 02685403869, Kordunska 13, 42000 Varaždin</izvorni_sadrzaj>
    <derivirana_varijabla naziv="DomainObject.Predmet.ProtustrankaWithAdressOIB_1">MEDEA DESIGN društvo s ograničenom odgovornošću za trgovinu i ugostiteljstvo, OIB 02685403869, Kordunska 13, 42000 Varaždin</derivirana_varijabla>
  </DomainObject.Predmet.ProtustrankaWithAdressOIB>
  <DomainObject.Predmet.ProtustrankaNazivFormated>
    <izvorni_sadrzaj>MEDEA DESIGN društvo s ograničenom odgovornošću za trgovinu i ugostiteljstvo</izvorni_sadrzaj>
    <derivirana_varijabla naziv="DomainObject.Predmet.ProtustrankaNazivFormated_1">MEDEA DESIGN društvo s ograničenom odgovornošću za trgovinu i ugostiteljstvo</derivirana_varijabla>
  </DomainObject.Predmet.ProtustrankaNazivFormated>
  <DomainObject.Predmet.ProtustrankaNazivFormatedOIB>
    <izvorni_sadrzaj>MEDEA DESIGN društvo s ograničenom odgovornošću za trgovinu i ugostiteljstvo, OIB 02685403869</izvorni_sadrzaj>
    <derivirana_varijabla naziv="DomainObject.Predmet.ProtustrankaNazivFormatedOIB_1">MEDEA DESIGN društvo s ograničenom odgovornošću za trgovinu i ugostiteljstvo, OIB 02685403869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31731.61</izvorni_sadrzaj>
    <derivirana_varijabla naziv="DomainObject.Predmet.TrenutnaVrijednost_1">31731.61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MEDEA DESIGN društvo s ograničenom odgovornošću za trgovinu i ugostiteljstvo</item>
    </izvorni_sadrzaj>
    <derivirana_varijabla naziv="DomainObject.Predmet.ProtuStrankaListFormated_1">
      <item>MEDEA DESIGN društvo s ograničenom odgovornošću za trgovinu i ugostiteljstvo</item>
    </derivirana_varijabla>
  </DomainObject.Predmet.ProtuStrankaListFormated>
  <DomainObject.Predmet.ProtuStrankaListFormatedOIB>
    <izvorni_sadrzaj>
      <item>MEDEA DESIGN društvo s ograničenom odgovornošću za trgovinu i ugostiteljstvo, OIB 02685403869</item>
    </izvorni_sadrzaj>
    <derivirana_varijabla naziv="DomainObject.Predmet.ProtuStrankaListFormatedOIB_1">
      <item>MEDEA DESIGN društvo s ograničenom odgovornošću za trgovinu i ugostiteljstvo, OIB 02685403869</item>
    </derivirana_varijabla>
  </DomainObject.Predmet.ProtuStrankaListFormatedOIB>
  <DomainObject.Predmet.ProtuStrankaListFormatedWithAdress>
    <izvorni_sadrzaj>
      <item>MEDEA DESIGN društvo s ograničenom odgovornošću za trgovinu i ugostiteljstvo, Kordunska 13, 42000 Varaždin</item>
    </izvorni_sadrzaj>
    <derivirana_varijabla naziv="DomainObject.Predmet.ProtuStrankaListFormatedWithAdress_1">
      <item>MEDEA DESIGN društvo s ograničenom odgovornošću za trgovinu i ugostiteljstvo, Kordunska 13, 42000 Varaždin</item>
    </derivirana_varijabla>
  </DomainObject.Predmet.ProtuStrankaListFormatedWithAdress>
  <DomainObject.Predmet.ProtuStrankaListFormatedWithAdressOIB>
    <izvorni_sadrzaj>
      <item>MEDEA DESIGN društvo s ograničenom odgovornošću za trgovinu i ugostiteljstvo, OIB 02685403869, Kordunska 13, 42000 Varaždin</item>
    </izvorni_sadrzaj>
    <derivirana_varijabla naziv="DomainObject.Predmet.ProtuStrankaListFormatedWithAdressOIB_1">
      <item>MEDEA DESIGN društvo s ograničenom odgovornošću za trgovinu i ugostiteljstvo, OIB 02685403869, Kordunska 13, 42000 Varaždin</item>
    </derivirana_varijabla>
  </DomainObject.Predmet.ProtuStrankaListFormatedWithAdressOIB>
  <DomainObject.Predmet.ProtuStrankaListNazivFormated>
    <izvorni_sadrzaj>
      <item>MEDEA DESIGN društvo s ograničenom odgovornošću za trgovinu i ugostiteljstvo</item>
    </izvorni_sadrzaj>
    <derivirana_varijabla naziv="DomainObject.Predmet.ProtuStrankaListNazivFormated_1">
      <item>MEDEA DESIGN društvo s ograničenom odgovornošću za trgovinu i ugostiteljstvo</item>
    </derivirana_varijabla>
  </DomainObject.Predmet.ProtuStrankaListNazivFormated>
  <DomainObject.Predmet.ProtuStrankaListNazivFormatedOIB>
    <izvorni_sadrzaj>
      <item>MEDEA DESIGN društvo s ograničenom odgovornošću za trgovinu i ugostiteljstvo, OIB 02685403869</item>
    </izvorni_sadrzaj>
    <derivirana_varijabla naziv="DomainObject.Predmet.ProtuStrankaListNazivFormatedOIB_1">
      <item>MEDEA DESIGN društvo s ograničenom odgovornošću za trgovinu i ugostiteljstvo, OIB 02685403869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MEDEA DESIGN društvo s ograničenom odgovornošću za trgovinu i ugostiteljstvo</izvorni_sadrzaj>
    <derivirana_varijabla naziv="DomainObject.Predmet.ProtustrankaIDrugi_1">MEDEA DESIGN društvo s ograničenom odgovornošću za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MEDEA DESIGN društvo s ograničenom odgovornošću za trgovinu i ugostiteljstvo, OIB 02685403869, Kordunska 13, 42000 Varaždin</izvorni_sadrzaj>
    <derivirana_varijabla naziv="DomainObject.Predmet.ProtustrankaIDrugiAdressOIB_1">MEDEA DESIGN društvo s ograničenom odgovornošću za trgovinu i ugostiteljstvo, OIB 02685403869, Kordunska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MEDEA DESIGN društvo s ograničenom odgovornošću za trgovinu i ugostiteljstvo</item>
      <item>e-Oglasna</item>
      <item>Sudski registar</item>
    </izvorni_sadrzaj>
    <derivirana_varijabla naziv="DomainObject.Predmet.SudioniciListNaziv_1">
      <item>Financijska agencija</item>
      <item>MEDEA DESIGN društvo s ograničenom odgovornošću za trgovinu i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MEDEA DESIGN društvo s ograničenom odgovornošću za trgovinu i ugostiteljstvo, OIB 02685403869, Kordunska 13,42000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MEDEA DESIGN društvo s ograničenom odgovornošću za trgovinu i ugostiteljstvo, OIB 02685403869, Kordunska 13,42000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02685403869</item>
      <item>, OIB null</item>
      <item>, OIB null</item>
    </izvorni_sadrzaj>
    <derivirana_varijabla naziv="DomainObject.Predmet.SudioniciListNazivOIB_1">
      <item>, OIB 85821130368</item>
      <item>, OIB 02685403869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2295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2015-11-06T08:58:00Z</dcterms:created>
  <dc:creator>user</dc:creator>
  <cp:lastModifiedBy>Marko Makaj</cp:lastModifiedBy>
  <cp:lastPrinted>2015-11-06T09:10:00Z</cp:lastPrinted>
  <dcterms:modified xmlns:xsi="http://www.w3.org/2001/XMLSchema-instance" xsi:type="dcterms:W3CDTF">2015-11-06T13:35:00Z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