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5812" w14:paraId="2bd5812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76C59">
        <w:rPr>
          <w:b/>
        </w:rPr>
        <w:t>Broj: 7/St-559/2016-56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METAL KOLOR d.o.o. za antikoroziju, metalizaciju i graditeljstvo "u stečaju", skraćena tvrtka ; METAL KOLOR  d.o.o. " u stečaju", Slavonski Brod, Dr. Mile Budaka 1, OIB: 72961932455,  dana 0</w:t>
      </w:r>
      <w:r w:rsidR="00776C59">
        <w:t>5</w:t>
      </w:r>
      <w:r>
        <w:t xml:space="preserve">. </w:t>
      </w:r>
      <w:r w:rsidR="00776C59">
        <w:t>lipnja</w:t>
      </w:r>
      <w:r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I. Skupština vjerovnika stečajnog dužnika METAL KOLOR d.o.o. za antikoroziju, metalizaciju i graditeljstvo "u stečaju", skraćena tvrtka ; METAL KOLOR  d.o.o. " u stečaju", Slavonski Brod, Dr. Mile Budaka 1, OIB: 72961932455, saziva se za dan:</w:t>
      </w:r>
    </w:p>
    <w:p w:rsidRDefault="00596FA9" w:rsidP="00596FA9" w:rsidR="00596FA9">
      <w:pPr>
        <w:jc w:val="both"/>
      </w:pPr>
    </w:p>
    <w:p w:rsidRDefault="00E650E8" w:rsidP="00596FA9" w:rsidR="00596FA9">
      <w:pPr>
        <w:ind w:firstLine="708" w:left="2124"/>
        <w:rPr>
          <w:b/>
        </w:rPr>
      </w:pPr>
      <w:r>
        <w:rPr>
          <w:b/>
        </w:rPr>
        <w:t>1</w:t>
      </w:r>
      <w:r w:rsidR="00776C59">
        <w:rPr>
          <w:b/>
        </w:rPr>
        <w:t>7</w:t>
      </w:r>
      <w:r w:rsidR="00596FA9">
        <w:rPr>
          <w:b/>
        </w:rPr>
        <w:t xml:space="preserve">. </w:t>
      </w:r>
      <w:r w:rsidR="00776C59">
        <w:rPr>
          <w:b/>
        </w:rPr>
        <w:t>kolovoza</w:t>
      </w:r>
      <w:r w:rsidR="00596FA9">
        <w:rPr>
          <w:b/>
        </w:rPr>
        <w:t xml:space="preserve"> 2017. godine u 09,00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</w:t>
      </w:r>
      <w:r>
        <w:tab/>
        <w:t xml:space="preserve"> </w:t>
      </w:r>
      <w:r>
        <w:tab/>
        <w:t>1. Izvješće stečajnog upravitelja o tijeku stečajnog postupka i stanju stečajne mase.</w:t>
      </w:r>
    </w:p>
    <w:p w:rsidRDefault="00596FA9" w:rsidP="00596FA9" w:rsidR="00596FA9">
      <w:pPr>
        <w:ind w:firstLine="708"/>
        <w:jc w:val="both"/>
      </w:pPr>
      <w:r>
        <w:tab/>
        <w:t xml:space="preserve">2. Odlučivanje o prijedlogu stečajnog upravitelja za davanje suglasnosti  stečajnom upravitelju za pobijanje pravnih radnji stečajnog dužnika i to Sporazuma o međusobnom otpisu potraživanja sklopljenog između stečajnog dužnika i trgovačkih društava Antikorozija metalizacija i graditeljstvo d.o.o. Slavonski Brod, </w:t>
      </w:r>
      <w:proofErr w:type="spellStart"/>
      <w:r>
        <w:t>Artes</w:t>
      </w:r>
      <w:proofErr w:type="spellEnd"/>
      <w:r>
        <w:t xml:space="preserve"> d.o.o. Slavonski Brod, Đuro Đaković Holding d.d. Slavonski Brod, Đuro Đaković Energetika i infrastruktura d.o.o. Slavonski Brod, Đuro Đaković Specijalna vozila d.d. Slavonski Brod i Đuro Đaković </w:t>
      </w:r>
      <w:proofErr w:type="spellStart"/>
      <w:r>
        <w:t>Elektromont</w:t>
      </w:r>
      <w:proofErr w:type="spellEnd"/>
      <w:r>
        <w:t xml:space="preserve">  d.d. Slavonski Brod.</w:t>
      </w:r>
    </w:p>
    <w:p w:rsidRDefault="00596FA9" w:rsidP="00596FA9" w:rsidR="00596FA9">
      <w:pPr>
        <w:ind w:firstLine="708"/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3. Pribavljanje očitovanja Skupštine vjerovnika i vjerovnika stečajne mase o prijedlogu stečajnog upravitelja za obustavu stečajnog postupka zbog nedostatnosti stečajne mase za namirenje troškova stečajnog postupka.</w:t>
      </w:r>
    </w:p>
    <w:p w:rsidRDefault="00596FA9" w:rsidP="00596FA9" w:rsidR="00596FA9">
      <w:pPr>
        <w:ind w:firstLine="708"/>
        <w:jc w:val="both"/>
      </w:pPr>
    </w:p>
    <w:p w:rsidRDefault="00596FA9" w:rsidP="00596FA9" w:rsidR="00596FA9">
      <w:pPr>
        <w:ind w:firstLine="708"/>
        <w:jc w:val="both"/>
      </w:pPr>
      <w:r>
        <w:tab/>
        <w:t>4. Razno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6C59">
        <w:rPr>
          <w:b/>
        </w:rPr>
        <w:t>Broj:7/St-559/2016-56</w:t>
      </w:r>
      <w:r>
        <w:rPr>
          <w:b/>
        </w:rPr>
        <w:tab/>
      </w:r>
    </w:p>
    <w:p w:rsidRDefault="00596FA9" w:rsidP="00596FA9" w:rsidR="00596FA9">
      <w:pPr>
        <w:ind w:firstLine="708"/>
        <w:jc w:val="both"/>
      </w:pPr>
      <w:r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F508B5">
        <w:t>i</w:t>
      </w:r>
      <w:r>
        <w:t xml:space="preserve"> upravitelj.</w:t>
      </w:r>
      <w:r w:rsidR="00E650E8">
        <w:t xml:space="preserve"> </w:t>
      </w:r>
    </w:p>
    <w:p w:rsidRDefault="00596FA9" w:rsidP="00596FA9" w:rsidR="00596FA9">
      <w:pPr>
        <w:jc w:val="right"/>
      </w:pPr>
      <w:r>
        <w:t xml:space="preserve">                                                   </w:t>
      </w:r>
    </w:p>
    <w:p w:rsidRDefault="00596FA9" w:rsidP="00596FA9" w:rsidR="00596FA9">
      <w:pPr>
        <w:jc w:val="center"/>
      </w:pPr>
      <w:r>
        <w:t>Obrazloženje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</w:t>
      </w:r>
      <w:r>
        <w:tab/>
        <w:t xml:space="preserve"> </w:t>
      </w:r>
      <w:r>
        <w:tab/>
        <w:t xml:space="preserve">Kako je </w:t>
      </w:r>
      <w:r w:rsidR="00E650E8">
        <w:t>Skupšt</w:t>
      </w:r>
      <w:r w:rsidR="00776C59">
        <w:t>ina vjerovnika zakazana za dan 15</w:t>
      </w:r>
      <w:r w:rsidR="00E650E8">
        <w:t xml:space="preserve">. </w:t>
      </w:r>
      <w:r w:rsidR="00776C59">
        <w:t>svibnja</w:t>
      </w:r>
      <w:r w:rsidR="00E650E8">
        <w:t xml:space="preserve"> 2017. godine odgođena</w:t>
      </w:r>
      <w:r w:rsidR="002C2148">
        <w:t xml:space="preserve"> iz razloga što je</w:t>
      </w:r>
      <w:r w:rsidR="007847FA">
        <w:t xml:space="preserve"> po</w:t>
      </w:r>
      <w:r w:rsidR="002C2148">
        <w:t xml:space="preserve">stavljen zahtjev za izuzeće uređujuće sutkinje o kojem je odlučeno na način da je zahtjev za izuzeće odbijen, </w:t>
      </w:r>
      <w:r w:rsidR="00E650E8">
        <w:t>a potrebno je odlučiti</w:t>
      </w:r>
      <w:r>
        <w:t xml:space="preserve"> o pitanjima koja su od važnosti za tijek </w:t>
      </w:r>
      <w:r w:rsidR="002C2148">
        <w:t xml:space="preserve">i okončanje stečajnog postupka i koja su vezana uz zakonske </w:t>
      </w:r>
      <w:proofErr w:type="spellStart"/>
      <w:r w:rsidR="002C2148">
        <w:t>prekluzivne</w:t>
      </w:r>
      <w:proofErr w:type="spellEnd"/>
      <w:r w:rsidR="002C2148">
        <w:t xml:space="preserve"> rokove </w:t>
      </w:r>
      <w:r>
        <w:t>valjalo je saziva</w:t>
      </w:r>
      <w:r w:rsidR="00E650E8">
        <w:t xml:space="preserve">ti novu </w:t>
      </w:r>
      <w:r>
        <w:t xml:space="preserve"> Skupštin</w:t>
      </w:r>
      <w:r w:rsidR="00E650E8">
        <w:t>u</w:t>
      </w:r>
      <w:r>
        <w:t xml:space="preserve"> vjerovnika, pa je na temelju odredbe čl. 103. Stečajnog zakona ( dalje SZ, NN 71/15), odlučeno kao u izreci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776C59" w:rsidP="00596FA9" w:rsidR="00596FA9">
      <w:pPr>
        <w:jc w:val="center"/>
      </w:pPr>
      <w:r>
        <w:t>U Slavonskom Brodu, 05</w:t>
      </w:r>
      <w:r w:rsidR="00596FA9">
        <w:t xml:space="preserve">. </w:t>
      </w:r>
      <w:r>
        <w:t>lipnja</w:t>
      </w:r>
      <w:r w:rsidR="00596FA9"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stečajnom upravitelju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2C2148"/>
    <w:rsid w:val="00455F12"/>
    <w:rsid w:val="00596FA9"/>
    <w:rsid w:val="00776C59"/>
    <w:rsid w:val="007847FA"/>
    <w:rsid w:val="007A232F"/>
    <w:rsid w:val="00DB052E"/>
    <w:rsid w:val="00E02B17"/>
    <w:rsid w:val="00E650E8"/>
    <w:rsid w:val="00F5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F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F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F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F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F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F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F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F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2698</properties:Characters>
  <properties:Lines>95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2017-06-05T09:06:00Z</dcterms:created>
  <dc:creator>wsadmin</dc:creator>
  <cp:lastModifiedBy>wsadmin</cp:lastModifiedBy>
  <cp:lastPrinted>2017-06-05T09:10:00Z</cp:lastPrinted>
  <dcterms:modified xmlns:xsi="http://www.w3.org/2001/XMLSchema-instance" xsi:type="dcterms:W3CDTF">2017-06-05T10:10:00Z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