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31409" w14:paraId="b931409"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D6516E" w:rsidR="00AC775F">
      <w:pPr>
        <w:ind w:firstLine="708"/>
        <w:jc w:val="both"/>
      </w:pPr>
      <w:r>
        <w:t>A</w:t>
      </w:r>
      <w:r w:rsidR="00FD7EA8">
        <w:t>mruševa 2/II</w:t>
      </w:r>
      <w:r w:rsidR="00D6516E">
        <w:t xml:space="preserve"> </w:t>
      </w:r>
      <w:r w:rsidR="00D6516E">
        <w:tab/>
      </w:r>
      <w:r w:rsidR="00D6516E">
        <w:tab/>
      </w:r>
      <w:r w:rsidR="00D6516E">
        <w:tab/>
      </w:r>
      <w:r w:rsidR="00D6516E">
        <w:tab/>
      </w:r>
      <w:r w:rsidR="00D6516E">
        <w:tab/>
      </w:r>
      <w:r w:rsidR="00D6516E">
        <w:tab/>
      </w:r>
      <w:r w:rsidR="00D6516E">
        <w:tab/>
        <w:t xml:space="preserve">   </w:t>
      </w:r>
      <w:r w:rsidR="00880212">
        <w:t xml:space="preserve"> </w:t>
      </w:r>
      <w:r w:rsidR="00FD7EA8">
        <w:t>20. St-</w:t>
      </w:r>
      <w:r w:rsidR="000F55B5">
        <w:t>4808</w:t>
      </w:r>
      <w:r>
        <w:t>/16</w:t>
      </w:r>
      <w:r w:rsidR="000F7BE6">
        <w:t>-29</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NJ E</w:t>
      </w:r>
    </w:p>
    <w:p w:rsidRDefault="00AC775F" w:rsidP="00AC775F" w:rsidR="00AC775F">
      <w:pPr>
        <w:jc w:val="both"/>
        <w:rPr>
          <w:b/>
        </w:rPr>
      </w:pPr>
    </w:p>
    <w:p w:rsidRDefault="00AC775F" w:rsidP="00AC775F" w:rsidR="00AC775F" w:rsidRPr="005610AF">
      <w:pPr>
        <w:ind w:firstLine="720"/>
        <w:jc w:val="both"/>
      </w:pPr>
      <w:r>
        <w:t>Trgovački sud u Zagrebu, po sucu Luciji Butigan, u stečajnom postupku povodom prijedloga predlagatelja FINANCIJSKE AGENC</w:t>
      </w:r>
      <w:r w:rsidR="00FA1A74">
        <w:t>IJE, Regionalni centar Zagreb, P</w:t>
      </w:r>
      <w:r>
        <w:t xml:space="preserve">odružnica Zagreb,Trg svibanjskih žrtava 1995. 1, za otvaranje stečajnog postupka nad dužnikom </w:t>
      </w:r>
      <w:r w:rsidR="000F55B5">
        <w:t>MOGILA TISUĆU DEVETSTO DVADESETPET d.o.o. za usluge, Zagreb (Grad Zagreb), Mogilska 5,OIB 24043360319</w:t>
      </w:r>
      <w:r w:rsidR="00AF0DA7">
        <w:t xml:space="preserve">,  dana </w:t>
      </w:r>
      <w:r w:rsidR="000F55B5">
        <w:t>11</w:t>
      </w:r>
      <w:r w:rsidRPr="005610AF">
        <w:t xml:space="preserve">. </w:t>
      </w:r>
      <w:r w:rsidR="001C1E82">
        <w:t>prosinca</w:t>
      </w:r>
      <w:r w:rsidRPr="005610AF">
        <w:t xml:space="preserve">  2018.</w:t>
      </w:r>
      <w:r w:rsidR="00FA1A74" w:rsidRPr="005610AF">
        <w:t xml:space="preserve"> godine</w:t>
      </w:r>
    </w:p>
    <w:p w:rsidRDefault="00AC775F" w:rsidP="00AC775F" w:rsidR="00AC775F" w:rsidRPr="005610A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0F55B5">
        <w:t>MOGILA TISUĆU DEVETSTO DVADESETPET d.o.o. za usluge, Zagreb (Grad Zagreb), Mogilska 5,OIB 24043360319</w:t>
      </w:r>
      <w:r>
        <w:t>,</w:t>
      </w:r>
      <w:r>
        <w:rPr>
          <w:lang w:val="pt-BR"/>
        </w:rPr>
        <w:t xml:space="preserve"> da u roku od 15 dana nakon isteka 8 dana od dana objave ovog Rješenja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006683">
        <w:t>480816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2C3993" w:rsidP="002C3993" w:rsidR="002C3993" w:rsidRPr="00537299">
      <w:pPr>
        <w:ind w:firstLine="708"/>
        <w:jc w:val="both"/>
      </w:pPr>
      <w:r w:rsidRPr="00537299">
        <w:t xml:space="preserve">Financijska agencija, Regionalni centar Zagreb, podnijela je ovom sudu prijedlog za otvaranje stečajnog postupka nad dužnikom </w:t>
      </w:r>
      <w:r w:rsidR="00930AE1">
        <w:t>MOGILA TISUĆU DEVETSTO DVADESETPET d.o.o. za usluge, Zagreb (Grad Zagreb), Mogilska 5,OIB 24043360319</w:t>
      </w:r>
      <w:r w:rsidRPr="00537299">
        <w:t>.</w:t>
      </w:r>
    </w:p>
    <w:p w:rsidRDefault="002C3993" w:rsidP="002C3993" w:rsidR="002C3993">
      <w:pPr>
        <w:jc w:val="both"/>
      </w:pPr>
    </w:p>
    <w:p w:rsidRDefault="002C3993" w:rsidP="002C3993" w:rsidR="002C3993" w:rsidRPr="00537299">
      <w:pPr>
        <w:ind w:firstLine="720"/>
        <w:jc w:val="both"/>
      </w:pPr>
      <w:r w:rsidRPr="00537299">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2C3993" w:rsidP="002C3993" w:rsidR="002C3993" w:rsidRPr="00537299">
      <w:pPr>
        <w:jc w:val="both"/>
      </w:pPr>
      <w:r>
        <w:t>-</w:t>
      </w:r>
      <w:r>
        <w:tab/>
      </w:r>
      <w:r w:rsidRPr="00537299">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2C3993" w:rsidP="002C3993" w:rsidR="002C3993" w:rsidRPr="00537299">
      <w:pPr>
        <w:jc w:val="both"/>
      </w:pPr>
      <w:r w:rsidRPr="00537299">
        <w:t>-</w:t>
      </w:r>
      <w:r w:rsidRPr="00537299">
        <w:tab/>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2C3993" w:rsidP="002C3993" w:rsidR="002C3993" w:rsidRPr="00537299">
      <w:pPr>
        <w:jc w:val="both"/>
      </w:pPr>
    </w:p>
    <w:p w:rsidRDefault="002C3993" w:rsidP="002C3993" w:rsidR="009255AC" w:rsidRPr="005435E9">
      <w:pPr>
        <w:ind w:firstLine="720"/>
        <w:jc w:val="both"/>
      </w:pPr>
      <w:r w:rsidRPr="005435E9">
        <w:lastRenderedPageBreak/>
        <w:t>Financijska ag</w:t>
      </w:r>
      <w:r w:rsidR="00E76B44" w:rsidRPr="005435E9">
        <w:t>encija, kao predlagatelj, naveo</w:t>
      </w:r>
      <w:r w:rsidRPr="005435E9">
        <w:t xml:space="preserve"> je u prijedlogu za otvaranje stečajnog postupka kako dužnik na dan 1. rujna 2015.</w:t>
      </w:r>
      <w:r w:rsidR="00876E94" w:rsidRPr="005435E9">
        <w:t xml:space="preserve"> godine</w:t>
      </w:r>
      <w:r w:rsidRPr="005435E9">
        <w:t xml:space="preserve"> u Očevidniku redoslijeda osnova za plaćanje ima evidentirane neizvršene osnove za plaćanje</w:t>
      </w:r>
      <w:r w:rsidR="0036547E" w:rsidRPr="005435E9">
        <w:t xml:space="preserve"> </w:t>
      </w:r>
      <w:r w:rsidR="00EF5242" w:rsidRPr="005435E9">
        <w:t xml:space="preserve">u neprekinutom razdoblju od </w:t>
      </w:r>
      <w:r w:rsidR="005435E9">
        <w:t>2473</w:t>
      </w:r>
      <w:r w:rsidR="00606E16" w:rsidRPr="005435E9">
        <w:t xml:space="preserve"> dana</w:t>
      </w:r>
      <w:r w:rsidRPr="005435E9">
        <w:t xml:space="preserve"> u ukupnom iznosu od </w:t>
      </w:r>
      <w:r w:rsidR="005435E9">
        <w:t>8.363,24</w:t>
      </w:r>
      <w:r w:rsidR="00EF5242" w:rsidRPr="005435E9">
        <w:t xml:space="preserve"> </w:t>
      </w:r>
      <w:r w:rsidRPr="005435E9">
        <w:t xml:space="preserve">kn. </w:t>
      </w:r>
    </w:p>
    <w:p w:rsidRDefault="009255AC" w:rsidP="002C3993" w:rsidR="009255AC">
      <w:pPr>
        <w:ind w:firstLine="720"/>
        <w:jc w:val="both"/>
      </w:pPr>
    </w:p>
    <w:p w:rsidRDefault="002C3993" w:rsidP="002C3993" w:rsidR="002C3993" w:rsidRPr="009255AC">
      <w:pPr>
        <w:ind w:firstLine="720"/>
        <w:jc w:val="both"/>
      </w:pPr>
      <w:r w:rsidRPr="009255AC">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C3993" w:rsidP="002C3993" w:rsidR="002C3993" w:rsidRPr="00537299">
      <w:pPr>
        <w:jc w:val="both"/>
      </w:pPr>
    </w:p>
    <w:p w:rsidRDefault="002C3993" w:rsidP="002C3993" w:rsidR="002C3993">
      <w:pPr>
        <w:ind w:firstLine="720"/>
        <w:jc w:val="both"/>
      </w:pPr>
      <w:r w:rsidRPr="00537299">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C3993" w:rsidP="002C3993" w:rsidR="002C3993" w:rsidRPr="00537299">
      <w:pPr>
        <w:ind w:firstLine="720"/>
        <w:jc w:val="both"/>
      </w:pPr>
    </w:p>
    <w:p w:rsidRDefault="00DF07A5" w:rsidP="002C3993" w:rsidR="002C3993">
      <w:pPr>
        <w:ind w:firstLine="720"/>
        <w:jc w:val="both"/>
      </w:pPr>
      <w:r>
        <w:t xml:space="preserve">Sud je Rješenjem </w:t>
      </w:r>
      <w:r w:rsidR="00AF0DA7">
        <w:t xml:space="preserve"> pod posl. br. </w:t>
      </w:r>
      <w:r w:rsidR="00606E16">
        <w:t>St-</w:t>
      </w:r>
      <w:r w:rsidR="00930AE1">
        <w:t>4808</w:t>
      </w:r>
      <w:r w:rsidR="00795222">
        <w:t xml:space="preserve">/16 od </w:t>
      </w:r>
      <w:r w:rsidR="007C164F">
        <w:t>28</w:t>
      </w:r>
      <w:r w:rsidR="002C3993" w:rsidRPr="00537299">
        <w:t xml:space="preserve">. </w:t>
      </w:r>
      <w:r w:rsidR="007C164F">
        <w:t>veljače 2018</w:t>
      </w:r>
      <w:r w:rsidR="002C3993" w:rsidRPr="00537299">
        <w:t>.</w:t>
      </w:r>
      <w:r>
        <w:t>g.</w:t>
      </w:r>
      <w:r w:rsidR="002C3993" w:rsidRPr="00537299">
        <w:t xml:space="preserve"> pokrenuo prethodni postupak nad dužnikom, te odredio i održao ročište radi očitovanja o prijedlogu z</w:t>
      </w:r>
      <w:r w:rsidR="00EF5242">
        <w:t>a otvaranje stečajnog postupka, te je zatim imenovao privremenog stečajnog upravitelja sa zadatkom da ispita da li kod dužnika  i nadalje postoji koji od stečajnih razloga, kao i to da utvrdi da li dužnik ima imovinu koja bi činila stečajnu masu, odnosno da li se eventualnom imovinom mogu pokriti troškovi postupka.</w:t>
      </w:r>
    </w:p>
    <w:p w:rsidRDefault="00EF5242" w:rsidP="007C164F" w:rsidR="007C164F">
      <w:pPr>
        <w:ind w:firstLine="708"/>
        <w:jc w:val="both"/>
      </w:pPr>
      <w:r>
        <w:t xml:space="preserve">Na ročištu radi rasprave o pretpostavkama za otvaranje stečajnog postupka </w:t>
      </w:r>
      <w:r w:rsidR="003766E3">
        <w:t>privremeni stečajni upravitelj</w:t>
      </w:r>
      <w:r>
        <w:t xml:space="preserve"> ostao</w:t>
      </w:r>
      <w:r w:rsidR="003766E3">
        <w:t xml:space="preserve"> je</w:t>
      </w:r>
      <w:r>
        <w:t xml:space="preserve"> kao </w:t>
      </w:r>
      <w:r w:rsidR="003766E3">
        <w:t>kod pisanih navoda iz pisanog izvješća</w:t>
      </w:r>
      <w:r w:rsidR="00BD6DF5">
        <w:t xml:space="preserve"> od</w:t>
      </w:r>
      <w:r>
        <w:t xml:space="preserve"> </w:t>
      </w:r>
      <w:r w:rsidR="00BD6DF5">
        <w:t>22. kolovoza 2018.g. (list 49-68 spisa), te dopune istoga od 12. rujna 2018.g. (list 69</w:t>
      </w:r>
      <w:r w:rsidR="00E77EA5">
        <w:t>-</w:t>
      </w:r>
      <w:r w:rsidR="00BD6DF5">
        <w:t>73 spisa)</w:t>
      </w:r>
      <w:r w:rsidR="00354F62">
        <w:t xml:space="preserve">, </w:t>
      </w:r>
      <w:r>
        <w:t xml:space="preserve"> </w:t>
      </w:r>
      <w:r w:rsidR="007C164F">
        <w:t xml:space="preserve">te posebno naveo da kod ovog dužnika i nadalje postoji stečajni razlog nesposobnost za plaćanje, te da dužnik u svom vlasništvu  nema nikakve imovine koja bi činila stečajnu masu, te da je vozilo marke CHRYSLER VOYAGER 2,5, godina proizvodnje 1996., odjavljeno 2009.g., te da ga uistinu nije uspjela ni identificirati, da zaposlenika nema, da se djelatnost ne obavlja od 2014.g., pa </w:t>
      </w:r>
      <w:r w:rsidR="00AF3449">
        <w:t>je predložio</w:t>
      </w:r>
      <w:r w:rsidR="007C164F">
        <w:t xml:space="preserve"> da se ovaj stečajni postupak otvori i istovremeno zaključi temeljem čl. 132. SZ-a, a da se prethodno pozovu zainteresirane osobe koje imaju interes da se stečaj otvori i provede, da predujme troškove  provedbe stečajnog postupka.</w:t>
      </w:r>
    </w:p>
    <w:p w:rsidRDefault="000B61A0" w:rsidP="007C164F" w:rsidR="000B61A0">
      <w:pPr>
        <w:ind w:firstLine="708"/>
        <w:jc w:val="both"/>
      </w:pPr>
    </w:p>
    <w:p w:rsidRDefault="000B61A0" w:rsidP="000B61A0" w:rsidR="000B61A0">
      <w:pPr>
        <w:ind w:firstLine="708"/>
        <w:jc w:val="both"/>
      </w:pPr>
      <w:r>
        <w:t>Izvršenim elektronskim pretra</w:t>
      </w:r>
      <w:r w:rsidR="00123B88">
        <w:t xml:space="preserve">živanjem u e-nekretnine (list </w:t>
      </w:r>
      <w:r w:rsidR="00F62F80">
        <w:t>39</w:t>
      </w:r>
      <w:r>
        <w:t xml:space="preserve"> spisa), a u odnosu na popis nekretnina ovog dužnika, utvrđeno je da  isti u vlasništvu nema nikakve nekretnine. </w:t>
      </w:r>
    </w:p>
    <w:p w:rsidRDefault="000B61A0" w:rsidP="002C3993" w:rsidR="000B61A0">
      <w:pPr>
        <w:ind w:firstLine="720"/>
        <w:jc w:val="both"/>
      </w:pPr>
    </w:p>
    <w:p w:rsidRDefault="002C3993" w:rsidP="002C3993" w:rsidR="002C3993">
      <w:pPr>
        <w:jc w:val="both"/>
      </w:pPr>
      <w:r w:rsidRPr="00537299">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4769FF" w:rsidP="002C3993" w:rsidR="004769FF">
      <w:pPr>
        <w:jc w:val="both"/>
      </w:pPr>
    </w:p>
    <w:p w:rsidRDefault="002C3993" w:rsidP="002C3993" w:rsidR="002C3993">
      <w:pPr>
        <w:jc w:val="both"/>
      </w:pPr>
      <w:r w:rsidRPr="00537299">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4769FF" w:rsidP="002C3993" w:rsidR="004769FF">
      <w:pPr>
        <w:jc w:val="both"/>
      </w:pPr>
    </w:p>
    <w:p w:rsidRDefault="002C3993" w:rsidP="002C3993" w:rsidR="002C3993">
      <w:pPr>
        <w:jc w:val="both"/>
      </w:pPr>
      <w:r w:rsidRPr="00537299">
        <w:tab/>
        <w:t xml:space="preserve">Imajući u vidu navode iz rješenja o pokretanju prethodnog postupka, odnosno,  upozorenja zakonskom zastupniku dužnika na pravne posljedice davanja netočnih ili nepotpunih podataka, obavijesti, izvješća, izjava ili popisa, sud je, u smislu odredbe čl. 132. </w:t>
      </w:r>
      <w:r w:rsidRPr="00537299">
        <w:lastRenderedPageBreak/>
        <w:t xml:space="preserve">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2C3993" w:rsidP="002C3993" w:rsidR="002C3993" w:rsidRPr="00537299">
      <w:pPr>
        <w:jc w:val="both"/>
      </w:pPr>
    </w:p>
    <w:p w:rsidRDefault="002C3993" w:rsidP="002C3993" w:rsidR="002C3993">
      <w:pPr>
        <w:ind w:firstLine="720"/>
        <w:jc w:val="both"/>
      </w:pPr>
      <w:r w:rsidRPr="00537299">
        <w:t>Slijedom svega prethodno iznesenog, doneseno je ovo rješenje.</w:t>
      </w:r>
    </w:p>
    <w:p w:rsidRDefault="00AC775F" w:rsidP="00AC775F" w:rsidR="00AC775F">
      <w:pPr>
        <w:jc w:val="both"/>
      </w:pPr>
      <w:r>
        <w:tab/>
        <w:t xml:space="preserve"> </w:t>
      </w:r>
    </w:p>
    <w:p w:rsidRDefault="00FD2296" w:rsidP="00AC775F" w:rsidR="00AC775F">
      <w:pPr>
        <w:jc w:val="center"/>
      </w:pPr>
      <w:r>
        <w:t>U Zagrebu, 11</w:t>
      </w:r>
      <w:r w:rsidR="002811D1">
        <w:t xml:space="preserve">. </w:t>
      </w:r>
      <w:r w:rsidR="00B31E7F">
        <w:t>prosinca</w:t>
      </w:r>
      <w:r w:rsidR="002811D1">
        <w:t xml:space="preserve">  2018</w:t>
      </w:r>
      <w:r w:rsidR="00AC775F">
        <w:t xml:space="preserve">. </w:t>
      </w:r>
    </w:p>
    <w:p w:rsidRDefault="00AC775F" w:rsidP="0036547E" w:rsidR="00AC775F">
      <w:r>
        <w:t xml:space="preserve">                                                                                                                  </w:t>
      </w:r>
      <w:r w:rsidR="0036547E">
        <w:tab/>
      </w:r>
      <w:r w:rsidR="0036547E">
        <w:tab/>
      </w:r>
      <w:r w:rsidR="00886149">
        <w:t>SUDAC:</w:t>
      </w:r>
    </w:p>
    <w:p w:rsidRDefault="00886149" w:rsidP="00AC775F" w:rsidR="00AC775F">
      <w:pPr>
        <w:jc w:val="right"/>
      </w:pPr>
      <w:r>
        <w:t>LUCIJA BUTIGAN</w:t>
      </w:r>
      <w:r w:rsidR="000F7BE6">
        <w:t>,v.r.</w:t>
      </w:r>
      <w:r>
        <w:t xml:space="preserve"> </w:t>
      </w:r>
    </w:p>
    <w:p w:rsidRDefault="00AC775F" w:rsidP="00AC775F" w:rsidR="00AC775F"/>
    <w:p w:rsidRDefault="00E94348" w:rsidP="00AC775F" w:rsidR="00E94348"/>
    <w:p w:rsidRDefault="00AC775F" w:rsidP="00AC775F" w:rsidR="00AC775F">
      <w:r>
        <w:t>Uputa o pravnom lijeku:</w:t>
      </w:r>
    </w:p>
    <w:p w:rsidRDefault="00AC775F" w:rsidP="00AC775F" w:rsidR="00AC775F">
      <w:pPr>
        <w:jc w:val="both"/>
      </w:pPr>
      <w:r>
        <w:t>Protiv ovog rješenja može se izjaviti žalba. Žalba se podnosi ovom sudu u 2 primjerka za Visoki trgovački sud RH u roku od 8 dana, od dana dostave rješenja.</w:t>
      </w:r>
    </w:p>
    <w:p w:rsidRDefault="00AC775F" w:rsidP="00AC775F" w:rsidR="00AC775F">
      <w:r>
        <w:t xml:space="preserve"> </w:t>
      </w:r>
    </w:p>
    <w:p w:rsidRDefault="00AC775F" w:rsidP="00AC775F" w:rsidR="00AC775F">
      <w:pPr>
        <w:pStyle w:val="Odlomakpopisa"/>
        <w:jc w:val="right"/>
      </w:pPr>
    </w:p>
    <w:p w:rsidRDefault="000F7BE6" w:rsidP="00692346" w:rsidR="000F7BE6">
      <w:pPr>
        <w:ind w:left="4956"/>
        <w:rPr>
          <w:color w:val="000000"/>
        </w:rPr>
      </w:pPr>
      <w:r>
        <w:rPr>
          <w:color w:val="000000"/>
        </w:rPr>
        <w:t>Za točnost otpravka-ovlašteni službenik</w:t>
      </w:r>
    </w:p>
    <w:p w:rsidRDefault="000F7BE6" w:rsidP="00C662EE" w:rsidR="000F7BE6" w:rsidRPr="00C662EE">
      <w:pPr>
        <w:ind w:firstLine="720" w:left="5760"/>
      </w:pPr>
      <w:r w:rsidRPr="00C662EE">
        <w:rPr>
          <w:color w:val="000000"/>
        </w:rPr>
        <w:t>Monika Grbac</w:t>
      </w:r>
    </w:p>
    <w:p w:rsidRDefault="00AC775F" w:rsidR="00AC775F"/>
    <w:sectPr w:rsidSect="000B61A0" w:rsidR="00AC775F">
      <w:headerReference w:type="default" r:id="rId9"/>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081585">
          <w:rPr>
            <w:noProof/>
          </w:rPr>
          <w:t>3</w:t>
        </w:r>
        <w:r>
          <w:fldChar w:fldCharType="end"/>
        </w:r>
        <w:r w:rsidR="00D707AE">
          <w:tab/>
        </w:r>
        <w:r w:rsidR="00D707AE">
          <w:tab/>
        </w:r>
        <w:r w:rsidR="00FD7EA8">
          <w:t xml:space="preserve"> 20. St-</w:t>
        </w:r>
        <w:r w:rsidR="00930AE1">
          <w:t>4808</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0471E"/>
    <w:rsid w:val="00006683"/>
    <w:rsid w:val="00042D53"/>
    <w:rsid w:val="000441BA"/>
    <w:rsid w:val="0006118E"/>
    <w:rsid w:val="00081585"/>
    <w:rsid w:val="000B61A0"/>
    <w:rsid w:val="000E4CA5"/>
    <w:rsid w:val="000F143F"/>
    <w:rsid w:val="000F55B5"/>
    <w:rsid w:val="000F7BE6"/>
    <w:rsid w:val="00123B88"/>
    <w:rsid w:val="00166C0E"/>
    <w:rsid w:val="0018060D"/>
    <w:rsid w:val="00184C8B"/>
    <w:rsid w:val="001879A1"/>
    <w:rsid w:val="00197C90"/>
    <w:rsid w:val="001B2A51"/>
    <w:rsid w:val="001B3151"/>
    <w:rsid w:val="001C1E82"/>
    <w:rsid w:val="0020035F"/>
    <w:rsid w:val="0021012A"/>
    <w:rsid w:val="00234353"/>
    <w:rsid w:val="0027755A"/>
    <w:rsid w:val="002811D1"/>
    <w:rsid w:val="002B4A0D"/>
    <w:rsid w:val="002C3993"/>
    <w:rsid w:val="002E2668"/>
    <w:rsid w:val="002F3C0F"/>
    <w:rsid w:val="0032757E"/>
    <w:rsid w:val="00352753"/>
    <w:rsid w:val="00354F62"/>
    <w:rsid w:val="0036547E"/>
    <w:rsid w:val="003725AF"/>
    <w:rsid w:val="003766E3"/>
    <w:rsid w:val="003855AC"/>
    <w:rsid w:val="003B32C9"/>
    <w:rsid w:val="003E6FF2"/>
    <w:rsid w:val="00430DFC"/>
    <w:rsid w:val="00434720"/>
    <w:rsid w:val="004769FF"/>
    <w:rsid w:val="00497B80"/>
    <w:rsid w:val="00497BA4"/>
    <w:rsid w:val="004E72CE"/>
    <w:rsid w:val="00537E48"/>
    <w:rsid w:val="005435E9"/>
    <w:rsid w:val="005610AF"/>
    <w:rsid w:val="00574377"/>
    <w:rsid w:val="00576363"/>
    <w:rsid w:val="005C1F5D"/>
    <w:rsid w:val="00606E16"/>
    <w:rsid w:val="00621A73"/>
    <w:rsid w:val="006963D8"/>
    <w:rsid w:val="006A0860"/>
    <w:rsid w:val="006A5342"/>
    <w:rsid w:val="006D768E"/>
    <w:rsid w:val="007810AA"/>
    <w:rsid w:val="00795222"/>
    <w:rsid w:val="007A691E"/>
    <w:rsid w:val="007C164F"/>
    <w:rsid w:val="007F25F3"/>
    <w:rsid w:val="008274A5"/>
    <w:rsid w:val="00827C96"/>
    <w:rsid w:val="00835B31"/>
    <w:rsid w:val="00876E94"/>
    <w:rsid w:val="00880212"/>
    <w:rsid w:val="00886149"/>
    <w:rsid w:val="008A7EDC"/>
    <w:rsid w:val="0092161E"/>
    <w:rsid w:val="009255AC"/>
    <w:rsid w:val="00930AE1"/>
    <w:rsid w:val="009535DF"/>
    <w:rsid w:val="00987F81"/>
    <w:rsid w:val="00A20DF1"/>
    <w:rsid w:val="00A43A92"/>
    <w:rsid w:val="00A72948"/>
    <w:rsid w:val="00A809C6"/>
    <w:rsid w:val="00A90D68"/>
    <w:rsid w:val="00A96CDC"/>
    <w:rsid w:val="00AC4027"/>
    <w:rsid w:val="00AC775F"/>
    <w:rsid w:val="00AF0DA7"/>
    <w:rsid w:val="00AF29AA"/>
    <w:rsid w:val="00AF3449"/>
    <w:rsid w:val="00AF796B"/>
    <w:rsid w:val="00B007EC"/>
    <w:rsid w:val="00B229F0"/>
    <w:rsid w:val="00B31E7F"/>
    <w:rsid w:val="00B52B98"/>
    <w:rsid w:val="00B7099D"/>
    <w:rsid w:val="00B86C69"/>
    <w:rsid w:val="00BD6DF5"/>
    <w:rsid w:val="00C02426"/>
    <w:rsid w:val="00C03CEA"/>
    <w:rsid w:val="00C376B1"/>
    <w:rsid w:val="00C43B32"/>
    <w:rsid w:val="00C44AAA"/>
    <w:rsid w:val="00C54431"/>
    <w:rsid w:val="00C75F8C"/>
    <w:rsid w:val="00CA019E"/>
    <w:rsid w:val="00CA28E9"/>
    <w:rsid w:val="00CE7E1C"/>
    <w:rsid w:val="00D60E3E"/>
    <w:rsid w:val="00D6516E"/>
    <w:rsid w:val="00D707AE"/>
    <w:rsid w:val="00D966F4"/>
    <w:rsid w:val="00DC34E8"/>
    <w:rsid w:val="00DC7CFF"/>
    <w:rsid w:val="00DF07A5"/>
    <w:rsid w:val="00DF1616"/>
    <w:rsid w:val="00E4032D"/>
    <w:rsid w:val="00E530D4"/>
    <w:rsid w:val="00E76B44"/>
    <w:rsid w:val="00E77EA5"/>
    <w:rsid w:val="00E94348"/>
    <w:rsid w:val="00ED689C"/>
    <w:rsid w:val="00EF5242"/>
    <w:rsid w:val="00F169F5"/>
    <w:rsid w:val="00F25C54"/>
    <w:rsid w:val="00F34CE5"/>
    <w:rsid w:val="00F53493"/>
    <w:rsid w:val="00F57EEF"/>
    <w:rsid w:val="00F62F80"/>
    <w:rsid w:val="00F70D3C"/>
    <w:rsid w:val="00F9002D"/>
    <w:rsid w:val="00FA1A74"/>
    <w:rsid w:val="00FD2296"/>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0F7BE6"/>
    <w:rPr>
      <w:color w:val="808080"/>
      <w:bdr w:space="0" w:sz="0" w:color="auto" w:val="none"/>
      <w:shd w:fill="auto" w:color="auto" w:val="clear"/>
    </w:rPr>
  </w:style>
  <w:style w:customStyle="true" w:styleId="eSPISCCParagraphDefaultFont" w:type="character">
    <w:name w:val="eSPIS_CC_Paragraph Default Font"/>
    <w:basedOn w:val="Zadanifontodlomka"/>
    <w:rsid w:val="000F7BE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F7BE6"/>
    <w:rPr>
      <w:noProof/>
      <w:bdr w:space="0" w:sz="0" w:color="auto" w:val="none"/>
      <w:shd w:fill="FFFFCC" w:color="auto" w:val="clear"/>
      <w:lang w:val="hr-HR"/>
    </w:rPr>
  </w:style>
  <w:style w:customStyle="true" w:styleId="PozadinaSvijetloCrvena" w:type="character">
    <w:name w:val="Pozadina_SvijetloCrvena"/>
    <w:basedOn w:val="eSPISCCParagraphDefaultFont"/>
    <w:rsid w:val="000F7BE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F7BE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0F7BE6"/>
    <w:rPr>
      <w:color w:val="808080"/>
      <w:bdr w:color="auto" w:space="0" w:sz="0" w:val="none"/>
      <w:shd w:color="auto" w:fill="auto" w:val="clear"/>
    </w:rPr>
  </w:style>
  <w:style w:customStyle="1" w:styleId="eSPISCCParagraphDefaultFont" w:type="character">
    <w:name w:val="eSPIS_CC_Paragraph Default Font"/>
    <w:basedOn w:val="Zadanifontodlomka"/>
    <w:rsid w:val="000F7BE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F7BE6"/>
    <w:rPr>
      <w:noProof/>
      <w:bdr w:color="auto" w:space="0" w:sz="0" w:val="none"/>
      <w:shd w:color="auto" w:fill="FFFFCC" w:val="clear"/>
      <w:lang w:val="hr-HR"/>
    </w:rPr>
  </w:style>
  <w:style w:customStyle="1" w:styleId="PozadinaSvijetloCrvena" w:type="character">
    <w:name w:val="Pozadina_SvijetloCrvena"/>
    <w:basedOn w:val="eSPISCCParagraphDefaultFont"/>
    <w:rsid w:val="000F7BE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F7BE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546454546">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1610117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St-4808/2016-29</izvorni_sadrzaj>
    <derivirana_varijabla naziv="DomainObject.Oznaka_1">St-4808/2016-29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4808</izvorni_sadrzaj>
    <derivirana_varijabla naziv="DomainObject.Predmet.Broj_1">4808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St-4808/2016</izvorni_sadrzaj>
    <derivirana_varijabla naziv="DomainObject.Predmet.OznakaBroj_1">St-4808/2016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MOGILA TISUĆU DEVETSTO DVADESETPET d.o.o. zastupanog po punomoćniku Tomislav Cvjetković</izvorni_sadrzaj>
    <derivirana_varijabla naziv="DomainObject.Predmet.ProtustrankaFormated_1">  MOGILA TISUĆU DEVETSTO DVADESETPET d.o.o. zastupanog po punomoćniku Tomislav Cvjetković</derivirana_varijabla>
  </DomainObject.Predmet.ProtustrankaFormated>
  <DomainObject.Predmet.ProtustrankaFormatedOIB>
    <izvorni_sadrzaj>  MOGILA TISUĆU DEVETSTO DVADESETPET d.o.o., OIB 24043360319 zastupanog po punomoćniku Tomislav Cvjetković</izvorni_sadrzaj>
    <derivirana_varijabla naziv="DomainObject.Predmet.ProtustrankaFormatedOIB_1">  MOGILA TISUĆU DEVETSTO DVADESETPET d.o.o., OIB 24043360319 zastupanog po punomoćniku Tomislav Cvjetković</derivirana_varijabla>
  </DomainObject.Predmet.ProtustrankaFormatedOIB>
  <DomainObject.Predmet.ProtustrankaFormatedWithAdress>
    <izvorni_sadrzaj> MOGILA TISUĆU DEVETSTO DVADESETPET d.o.o., Mogilska 5, 10000 Zagreb zastupanog po punomoćniku Tomislav Cvjetković</izvorni_sadrzaj>
    <derivirana_varijabla naziv="DomainObject.Predmet.ProtustrankaFormatedWithAdress_1"> MOGILA TISUĆU DEVETSTO DVADESETPET d.o.o., Mogilska 5, 10000 Zagreb zastupanog po punomoćniku Tomislav Cvjetković</derivirana_varijabla>
  </DomainObject.Predmet.ProtustrankaFormatedWithAdress>
  <DomainObject.Predmet.ProtustrankaFormatedWithAdressOIB>
    <izvorni_sadrzaj> MOGILA TISUĆU DEVETSTO DVADESETPET d.o.o., OIB 24043360319, Mogilska 5, 10000 Zagreb zastupanog po punomoćniku Tomislav Cvjetković</izvorni_sadrzaj>
    <derivirana_varijabla naziv="DomainObject.Predmet.ProtustrankaFormatedWithAdressOIB_1"> MOGILA TISUĆU DEVETSTO DVADESETPET d.o.o., OIB 24043360319, Mogilska 5, 10000 Zagreb zastupanog po punomoćniku Tomislav Cvjetković</derivirana_varijabla>
  </DomainObject.Predmet.ProtustrankaFormatedWithAdressOIB>
  <DomainObject.Predmet.ProtustrankaWithAdress>
    <izvorni_sadrzaj>MOGILA TISUĆU DEVETSTO DVADESETPET d.o.o. Mogilska 5, 10000 Zagreb</izvorni_sadrzaj>
    <derivirana_varijabla naziv="DomainObject.Predmet.ProtustrankaWithAdress_1">MOGILA TISUĆU DEVETSTO DVADESETPET d.o.o. Mogilska 5, 10000 Zagreb</derivirana_varijabla>
  </DomainObject.Predmet.ProtustrankaWithAdress>
  <DomainObject.Predmet.ProtustrankaWithAdressOIB>
    <izvorni_sadrzaj>MOGILA TISUĆU DEVETSTO DVADESETPET d.o.o., OIB 24043360319, Mogilska 5, 10000 Zagreb</izvorni_sadrzaj>
    <derivirana_varijabla naziv="DomainObject.Predmet.ProtustrankaWithAdressOIB_1">MOGILA TISUĆU DEVETSTO DVADESETPET d.o.o., OIB 24043360319, Mogilska 5, 10000 Zagreb</derivirana_varijabla>
  </DomainObject.Predmet.ProtustrankaWithAdressOIB>
  <DomainObject.Predmet.ProtustrankaNazivFormated>
    <izvorni_sadrzaj>MOGILA TISUĆU DEVETSTO DVADESETPET d.o.o.</izvorni_sadrzaj>
    <derivirana_varijabla naziv="DomainObject.Predmet.ProtustrankaNazivFormated_1">MOGILA TISUĆU DEVETSTO DVADESETPET d.o.o.</derivirana_varijabla>
  </DomainObject.Predmet.ProtustrankaNazivFormated>
  <DomainObject.Predmet.ProtustrankaNazivFormatedOIB>
    <izvorni_sadrzaj>MOGILA TISUĆU DEVETSTO DVADESETPET d.o.o., OIB 24043360319</izvorni_sadrzaj>
    <derivirana_varijabla naziv="DomainObject.Predmet.ProtustrankaNazivFormatedOIB_1">MOGILA TISUĆU DEVETSTO DVADESETPET d.o.o., OIB 24043360319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Cvjetković</izvorni_sadrzaj>
    <derivirana_varijabla naziv="DomainObject.Predmet.StrankaFormated_1">  FINA Regionalni centar Zagreb; Tomislav Cvjetković</derivirana_varijabla>
  </DomainObject.Predmet.StrankaFormated>
  <DomainObject.Predmet.StrankaFormatedOIB>
    <izvorni_sadrzaj>  FINA Regionalni centar Zagreb, OIB 85821130368; Tomislav Cvjetković, OIB 74995756768</izvorni_sadrzaj>
    <derivirana_varijabla naziv="DomainObject.Predmet.StrankaFormatedOIB_1">  FINA Regionalni centar Zagreb, OIB 85821130368; Tomislav Cvjetković, OIB 74995756768</derivirana_varijabla>
  </DomainObject.Predmet.StrankaFormatedOIB>
  <DomainObject.Predmet.StrankaFormatedWithAdress>
    <izvorni_sadrzaj> FINA Regionalni centar Zagreb, Trg svibanjskih žrtava 1995. 1, 10000 Zagreb; Tomislav Cvjetković, Mogilska 5, 10000 Zagreb</izvorni_sadrzaj>
    <derivirana_varijabla naziv="DomainObject.Predmet.StrankaFormatedWithAdress_1"> FINA Regionalni centar Zagreb, Trg svibanjskih žrtava 1995. 1, 10000 Zagreb; Tomislav Cvjetković, Mogilska 5, 10000 Zagreb</derivirana_varijabla>
  </DomainObject.Predmet.StrankaFormatedWithAdress>
  <DomainObject.Predmet.StrankaFormatedWithAdressOIB>
    <izvorni_sadrzaj> FINA Regionalni centar Zagreb, OIB 85821130368, Trg svibanjskih žrtava 1995. 1, 10000 Zagreb; Tomislav Cvjetković, OIB 74995756768, Mogilska 5, 10000 Zagreb</izvorni_sadrzaj>
    <derivirana_varijabla naziv="DomainObject.Predmet.StrankaFormatedWithAdressOIB_1"> FINA Regionalni centar Zagreb, OIB 85821130368, Trg svibanjskih žrtava 1995. 1, 10000 Zagreb; Tomislav Cvjetković, OIB 74995756768, Mogilska 5, 10000 Zagreb</derivirana_varijabla>
  </DomainObject.Predmet.StrankaFormatedWithAdressOIB>
  <DomainObject.Predmet.StrankaWithAdress>
    <izvorni_sadrzaj>FINA Regionalni centar Zagreb Trg svibanjskih žrtava 1995. 1,10000 Zagreb,Tomislav Cvjetković Mogilska 5,10000 Zagreb</izvorni_sadrzaj>
    <derivirana_varijabla naziv="DomainObject.Predmet.StrankaWithAdress_1">FINA Regionalni centar Zagreb Trg svibanjskih žrtava 1995. 1,10000 Zagreb,Tomislav Cvjetković Mogilska 5,10000 Zagreb</derivirana_varijabla>
  </DomainObject.Predmet.StrankaWithAdress>
  <DomainObject.Predmet.StrankaWithAdressOIB>
    <izvorni_sadrzaj>FINA Regionalni centar Zagreb, OIB 85821130368, Trg svibanjskih žrtava 1995. 1,10000 Zagreb,Tomislav Cvjetković, OIB 74995756768, Mogilska 5,10000 Zagreb</izvorni_sadrzaj>
    <derivirana_varijabla naziv="DomainObject.Predmet.StrankaWithAdressOIB_1">FINA Regionalni centar Zagreb, OIB 85821130368, Trg svibanjskih žrtava 1995. 1,10000 Zagreb,Tomislav Cvjetković, OIB 74995756768, Mogilska 5,10000 Zagreb</derivirana_varijabla>
  </DomainObject.Predmet.StrankaWithAdressOIB>
  <DomainObject.Predmet.StrankaNazivFormated>
    <izvorni_sadrzaj>FINA Regionalni centar Zagreb,Tomislav Cvjetković</izvorni_sadrzaj>
    <derivirana_varijabla naziv="DomainObject.Predmet.StrankaNazivFormated_1">FINA Regionalni centar Zagreb,Tomislav Cvjetković</derivirana_varijabla>
  </DomainObject.Predmet.StrankaNazivFormated>
  <DomainObject.Predmet.StrankaNazivFormatedOIB>
    <izvorni_sadrzaj>FINA Regionalni centar Zagreb, OIB 85821130368,Tomislav Cvjetković, OIB 74995756768</izvorni_sadrzaj>
    <derivirana_varijabla naziv="DomainObject.Predmet.StrankaNazivFormatedOIB_1">FINA Regionalni centar Zagreb, OIB 85821130368,Tomislav Cvjetković, OIB 74995756768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Tomislav Cvjetković</item>
    </izvorni_sadrzaj>
    <derivirana_varijabla naziv="DomainObject.Predmet.StrankaListFormated_1">
      <item>FINA Regionalni centar Zagreb</item>
      <item>Tomislav Cvjetković</item>
    </derivirana_varijabla>
  </DomainObject.Predmet.StrankaListFormated>
  <DomainObject.Predmet.StrankaListFormatedOIB>
    <izvorni_sadrzaj>
      <item>FINA Regionalni centar Zagreb, OIB 85821130368</item>
      <item>Tomislav Cvjetković, OIB 74995756768</item>
    </izvorni_sadrzaj>
    <derivirana_varijabla naziv="DomainObject.Predmet.StrankaListFormatedOIB_1">
      <item>FINA Regionalni centar Zagreb, OIB 85821130368</item>
      <item>Tomislav Cvjetković, OIB 74995756768</item>
    </derivirana_varijabla>
  </DomainObject.Predmet.StrankaListFormatedOIB>
  <DomainObject.Predmet.StrankaListFormatedWithAdress>
    <izvorni_sadrzaj>
      <item>FINA Regionalni centar Zagreb, Trg svibanjskih žrtava 1995. 1, 10000 Zagreb</item>
      <item>Tomislav Cvjetković, Mogilska 5, 10000 Zagreb</item>
    </izvorni_sadrzaj>
    <derivirana_varijabla naziv="DomainObject.Predmet.StrankaListFormatedWithAdress_1">
      <item>FINA Regionalni centar Zagreb, Trg svibanjskih žrtava 1995. 1, 10000 Zagreb</item>
      <item>Tomislav Cvjetković, Mogilska 5, 10000 Zagreb</item>
    </derivirana_varijabla>
  </DomainObject.Predmet.StrankaListFormatedWithAdress>
  <DomainObject.Predmet.StrankaListFormatedWithAdressOIB>
    <izvorni_sadrzaj>
      <item>FINA Regionalni centar Zagreb, OIB 85821130368, Trg svibanjskih žrtava 1995. 1, 10000 Zagreb</item>
      <item>Tomislav Cvjetković, OIB 74995756768, Mogilska 5, 10000 Zagreb</item>
    </izvorni_sadrzaj>
    <derivirana_varijabla naziv="DomainObject.Predmet.StrankaListFormatedWithAdressOIB_1">
      <item>FINA Regionalni centar Zagreb, OIB 85821130368, Trg svibanjskih žrtava 1995. 1, 10000 Zagreb</item>
      <item>Tomislav Cvjetković, OIB 74995756768, Mogilska 5, 10000 Zagreb</item>
    </derivirana_varijabla>
  </DomainObject.Predmet.StrankaListFormatedWithAdressOIB>
  <DomainObject.Predmet.StrankaListNazivFormated>
    <izvorni_sadrzaj>
      <item>FINA Regionalni centar Zagreb</item>
      <item>Tomislav Cvjetković</item>
    </izvorni_sadrzaj>
    <derivirana_varijabla naziv="DomainObject.Predmet.StrankaListNazivFormated_1">
      <item>FINA Regionalni centar Zagreb</item>
      <item>Tomislav Cvjetković</item>
    </derivirana_varijabla>
  </DomainObject.Predmet.StrankaListNazivFormated>
  <DomainObject.Predmet.StrankaListNazivFormatedOIB>
    <izvorni_sadrzaj>
      <item>FINA Regionalni centar Zagreb, OIB 85821130368</item>
      <item>Tomislav Cvjetković, OIB 74995756768</item>
    </izvorni_sadrzaj>
    <derivirana_varijabla naziv="DomainObject.Predmet.StrankaListNazivFormatedOIB_1">
      <item>FINA Regionalni centar Zagreb, OIB 85821130368</item>
      <item>Tomislav Cvjetković, OIB 74995756768</item>
    </derivirana_varijabla>
  </DomainObject.Predmet.StrankaListNazivFormatedOIB>
  <DomainObject.Predmet.ProtuStrankaListFormated>
    <izvorni_sadrzaj>
      <item>MOGILA TISUĆU DEVETSTO DVADESETPET d.o.o. zastupanog po punomoćniku Tomislav Cvjetković</item>
    </izvorni_sadrzaj>
    <derivirana_varijabla naziv="DomainObject.Predmet.ProtuStrankaListFormated_1">
      <item>MOGILA TISUĆU DEVETSTO DVADESETPET d.o.o. zastupanog po punomoćniku Tomislav Cvjetković</item>
    </derivirana_varijabla>
  </DomainObject.Predmet.ProtuStrankaListFormated>
  <DomainObject.Predmet.ProtuStrankaListFormatedOIB>
    <izvorni_sadrzaj>
      <item>MOGILA TISUĆU DEVETSTO DVADESETPET d.o.o., OIB 24043360319 zastupanog po punomoćniku Tomislav Cvjetković</item>
    </izvorni_sadrzaj>
    <derivirana_varijabla naziv="DomainObject.Predmet.ProtuStrankaListFormatedOIB_1">
      <item>MOGILA TISUĆU DEVETSTO DVADESETPET d.o.o., OIB 24043360319 zastupanog po punomoćniku Tomislav Cvjetković</item>
    </derivirana_varijabla>
  </DomainObject.Predmet.ProtuStrankaListFormatedOIB>
  <DomainObject.Predmet.ProtuStrankaListFormatedWithAdress>
    <izvorni_sadrzaj>
      <item>MOGILA TISUĆU DEVETSTO DVADESETPET d.o.o., Mogilska 5, 10000 Zagreb zastupanog po punomoćniku Tomislav Cvjetković</item>
    </izvorni_sadrzaj>
    <derivirana_varijabla naziv="DomainObject.Predmet.ProtuStrankaListFormatedWithAdress_1">
      <item>MOGILA TISUĆU DEVETSTO DVADESETPET d.o.o., Mogilska 5, 10000 Zagreb zastupanog po punomoćniku Tomislav Cvjetković</item>
    </derivirana_varijabla>
  </DomainObject.Predmet.ProtuStrankaListFormatedWithAdress>
  <DomainObject.Predmet.ProtuStrankaListFormatedWithAdressOIB>
    <izvorni_sadrzaj>
      <item>MOGILA TISUĆU DEVETSTO DVADESETPET d.o.o., OIB 24043360319, Mogilska 5, 10000 Zagreb zastupanog po punomoćniku Tomislav Cvjetković</item>
    </izvorni_sadrzaj>
    <derivirana_varijabla naziv="DomainObject.Predmet.ProtuStrankaListFormatedWithAdressOIB_1">
      <item>MOGILA TISUĆU DEVETSTO DVADESETPET d.o.o., OIB 24043360319, Mogilska 5, 10000 Zagreb zastupanog po punomoćniku Tomislav Cvjetković</item>
    </derivirana_varijabla>
  </DomainObject.Predmet.ProtuStrankaListFormatedWithAdressOIB>
  <DomainObject.Predmet.ProtuStrankaListNazivFormated>
    <izvorni_sadrzaj>
      <item>MOGILA TISUĆU DEVETSTO DVADESETPET d.o.o.</item>
    </izvorni_sadrzaj>
    <derivirana_varijabla naziv="DomainObject.Predmet.ProtuStrankaListNazivFormated_1">
      <item>MOGILA TISUĆU DEVETSTO DVADESETPET d.o.o.</item>
    </derivirana_varijabla>
  </DomainObject.Predmet.ProtuStrankaListNazivFormated>
  <DomainObject.Predmet.ProtuStrankaListNazivFormatedOIB>
    <izvorni_sadrzaj>
      <item>MOGILA TISUĆU DEVETSTO DVADESETPET d.o.o., OIB 24043360319</item>
    </izvorni_sadrzaj>
    <derivirana_varijabla naziv="DomainObject.Predmet.ProtuStrankaListNazivFormatedOIB_1">
      <item>MOGILA TISUĆU DEVETSTO DVADESETPET d.o.o., OIB 24043360319</item>
    </derivirana_varijabla>
  </DomainObject.Predmet.ProtuStrankaListNazivFormatedOIB>
  <DomainObject.Predmet.OstaliListFormated>
    <izvorni_sadrzaj>
      <item>Tomislav Cvjetković punomoćnik sudionika u postupku MOGILA TISUĆU DEVETSTO DVADESETPET d.o.o.</item>
    </izvorni_sadrzaj>
    <derivirana_varijabla naziv="DomainObject.Predmet.OstaliListFormated_1">
      <item>Tomislav Cvjetković punomoćnik sudionika u postupku MOGILA TISUĆU DEVETSTO DVADESETPET d.o.o.</item>
    </derivirana_varijabla>
  </DomainObject.Predmet.OstaliListFormated>
  <DomainObject.Predmet.OstaliListFormatedOIB>
    <izvorni_sadrzaj>
      <item>Tomislav Cvjetković, OIB 74995756768 punomoćnik sudionika u postupku MOGILA TISUĆU DEVETSTO DVADESETPET d.o.o.</item>
    </izvorni_sadrzaj>
    <derivirana_varijabla naziv="DomainObject.Predmet.OstaliListFormatedOIB_1">
      <item>Tomislav Cvjetković, OIB 74995756768 punomoćnik sudionika u postupku MOGILA TISUĆU DEVETSTO DVADESETPET d.o.o.</item>
    </derivirana_varijabla>
  </DomainObject.Predmet.OstaliListFormatedOIB>
  <DomainObject.Predmet.OstaliListFormatedWithAdress>
    <izvorni_sadrzaj>
      <item>Tomislav Cvjetković, Mogilska 5, 10000 Zagreb punomoćnik sudionika u postupku MOGILA TISUĆU DEVETSTO DVADESETPET d.o.o.</item>
    </izvorni_sadrzaj>
    <derivirana_varijabla naziv="DomainObject.Predmet.OstaliListFormatedWithAdress_1">
      <item>Tomislav Cvjetković, Mogilska 5, 10000 Zagreb punomoćnik sudionika u postupku MOGILA TISUĆU DEVETSTO DVADESETPET d.o.o.</item>
    </derivirana_varijabla>
  </DomainObject.Predmet.OstaliListFormatedWithAdress>
  <DomainObject.Predmet.OstaliListFormatedWithAdressOIB>
    <izvorni_sadrzaj>
      <item>Tomislav Cvjetković, OIB 74995756768, Mogilska 5, 10000 Zagreb punomoćnik sudionika u postupku MOGILA TISUĆU DEVETSTO DVADESETPET d.o.o.</item>
    </izvorni_sadrzaj>
    <derivirana_varijabla naziv="DomainObject.Predmet.OstaliListFormatedWithAdressOIB_1">
      <item>Tomislav Cvjetković, OIB 74995756768, Mogilska 5, 10000 Zagreb punomoćnik sudionika u postupku MOGILA TISUĆU DEVETSTO DVADESETPET d.o.o.</item>
    </derivirana_varijabla>
  </DomainObject.Predmet.OstaliListFormatedWithAdressOIB>
  <DomainObject.Predmet.OstaliListNazivFormated>
    <izvorni_sadrzaj>
      <item>Tomislav Cvjetković</item>
    </izvorni_sadrzaj>
    <derivirana_varijabla naziv="DomainObject.Predmet.OstaliListNazivFormated_1">
      <item>Tomislav Cvjetković</item>
    </derivirana_varijabla>
  </DomainObject.Predmet.OstaliListNazivFormated>
  <DomainObject.Predmet.OstaliListNazivFormatedOIB>
    <izvorni_sadrzaj>
      <item>Tomislav Cvjetković, OIB 74995756768</item>
    </izvorni_sadrzaj>
    <derivirana_varijabla naziv="DomainObject.Predmet.OstaliListNazivFormatedOIB_1">
      <item>Tomislav Cvjetković, OIB 74995756768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St-4808/2016-29</izvorni_sadrzaj>
    <derivirana_varijabla naziv="DomainObject.PoslovniBrojDokumenta_1">St-4808/2016-29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MOGILA TISUĆU DEVETSTO DVADESETPET d.o.o.</izvorni_sadrzaj>
    <derivirana_varijabla naziv="DomainObject.Predmet.ProtustrankaIDrugi_1">MOGILA TISUĆU DEVETSTO DVADESETPET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MOGILA TISUĆU DEVETSTO DVADESETPET d.o.o., OIB 24043360319, Mogilska 5, 10000 Zagreb</izvorni_sadrzaj>
    <derivirana_varijabla naziv="DomainObject.Predmet.ProtustrankaIDrugiAdressOIB_1">MOGILA TISUĆU DEVETSTO DVADESETPET d.o.o., OIB 24043360319, Mogilska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MOGILA TISUĆU DEVETSTO DVADESETPET d.o.o.</item>
      <item>FINA Regionalni centar Zagreb</item>
      <item>Tomislav Cvjetković</item>
      <item>Tomislav Cvjetković</item>
    </izvorni_sadrzaj>
    <derivirana_varijabla naziv="DomainObject.Predmet.SudioniciListNaziv_1">
      <item>MOGILA TISUĆU DEVETSTO DVADESETPET d.o.o.</item>
      <item>FINA Regionalni centar Zagreb</item>
      <item>Tomislav Cvjetković</item>
      <item>Tomislav Cvjetković</item>
    </derivirana_varijabla>
  </DomainObject.Predmet.SudioniciListNaziv>
  <DomainObject.Predmet.SudioniciListAdressOIB>
    <izvorni_sadrzaj>
      <item>MOGILA TISUĆU DEVETSTO DVADESETPET d.o.o., OIB 24043360319, Mogilska 5,10000 Zagreb</item>
      <item>FINA Regionalni centar Zagreb, OIB 85821130368, Trg svibanjskih žrtava 1995. 1,10000 Zagreb</item>
      <item>Tomislav Cvjetković, OIB 74995756768, Mogilska 5,10000 Zagreb</item>
      <item>Tomislav Cvjetković, OIB 74995756768, Mogilska 5,10000 Zagreb</item>
    </izvorni_sadrzaj>
    <derivirana_varijabla naziv="DomainObject.Predmet.SudioniciListAdressOIB_1">
      <item>MOGILA TISUĆU DEVETSTO DVADESETPET d.o.o., OIB 24043360319, Mogilska 5,10000 Zagreb</item>
      <item>FINA Regionalni centar Zagreb, OIB 85821130368, Trg svibanjskih žrtava 1995. 1,10000 Zagreb</item>
      <item>Tomislav Cvjetković, OIB 74995756768, Mogilska 5,10000 Zagreb</item>
      <item>Tomislav Cvjetković, OIB 74995756768, Mogilska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24043360319</item>
      <item>, OIB 85821130368</item>
      <item>, OIB 74995756768</item>
      <item>, OIB 74995756768</item>
    </izvorni_sadrzaj>
    <derivirana_varijabla naziv="DomainObject.Predmet.SudioniciListNazivOIB_1">
      <item>, OIB 24043360319</item>
      <item>, OIB 85821130368</item>
      <item>, OIB 74995756768</item>
      <item>, OIB 74995756768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19. srpnja 2018.</izvorni_sadrzaj>
    <derivirana_varijabla naziv="DomainObject.PredzadnjaOdlukaIzPredmeta.DatumDonosenjaOdluke_1">19. srpnja 2018.</derivirana_varijabla>
  </DomainObject.PredzadnjaOdlukaIzPredmeta.DatumDonosenjaOdluke>
  <DomainObject.PredzadnjaOdlukaIzPredmeta.Oznaka>
    <izvorni_sadrzaj>St-4808/2016-23</izvorni_sadrzaj>
    <derivirana_varijabla naziv="DomainObject.PredzadnjaOdlukaIzPredmeta.Oznaka_1">St-4808/2016-23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1037</properties:Words>
  <properties:Characters>5804</properties:Characters>
  <properties:Lines>118</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2018-12-11T12:36:00Z</dcterms:created>
  <dc:creator>Monika Grbac</dc:creator>
  <cp:lastModifiedBy>Monika Grbac</cp:lastModifiedBy>
  <cp:lastPrinted>2018-12-11T12:48:00Z</cp:lastPrinted>
  <dcterms:modified xmlns:xsi="http://www.w3.org/2001/XMLSchema-instance" xsi:type="dcterms:W3CDTF">2018-12-11T12:52:00Z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St-4808/2016-29 / Odluka - Rješenje (st-4808-16_MOGILA.docx)</vt:lpwstr>
  </prop:property>
  <prop:property name="CC_coloring" pid="4" fmtid="{D5CDD505-2E9C-101B-9397-08002B2CF9AE}">
    <vt:bool>false</vt:bool>
  </prop:property>
  <prop:property name="BrojStranica" pid="5" fmtid="{D5CDD505-2E9C-101B-9397-08002B2CF9AE}">
    <vt:i4>3</vt:i4>
  </prop:property>
</prop:Properties>
</file>