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50466" w14:paraId="c750466"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C559B">
        <w:t>4717</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AC559B">
        <w:t xml:space="preserve">ZENO, d.o.o. </w:t>
      </w:r>
      <w:r w:rsidR="00AC559B" w:rsidRPr="000C1432">
        <w:t xml:space="preserve"> </w:t>
      </w:r>
      <w:r w:rsidR="00AC559B">
        <w:t>Zagreb</w:t>
      </w:r>
      <w:r w:rsidR="00AC559B" w:rsidRPr="000C1432">
        <w:t xml:space="preserve">, </w:t>
      </w:r>
      <w:r w:rsidR="00AC559B">
        <w:t>Petrovaradinska 9 a</w:t>
      </w:r>
      <w:r w:rsidR="00AC559B" w:rsidRPr="000C1432">
        <w:t xml:space="preserve">, OIB </w:t>
      </w:r>
      <w:r w:rsidR="00AC559B">
        <w:t>54882637930</w:t>
      </w:r>
      <w:r w:rsidR="009A30C2" w:rsidRPr="00E0021E">
        <w:t xml:space="preserve">, dana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C559B">
        <w:t>Tomislav Zebić</w:t>
      </w:r>
      <w:r w:rsidR="009F328B" w:rsidRPr="00E0021E">
        <w:t xml:space="preserve">, </w:t>
      </w:r>
      <w:r w:rsidR="008E3777">
        <w:t>Zagreb</w:t>
      </w:r>
      <w:r w:rsidR="009F328B" w:rsidRPr="00E0021E">
        <w:t xml:space="preserve">, </w:t>
      </w:r>
      <w:r w:rsidR="00AC559B">
        <w:t>Petrovaradinska 9a</w:t>
      </w:r>
      <w:r w:rsidR="009F328B" w:rsidRPr="00E0021E">
        <w:t xml:space="preserve">, OIB </w:t>
      </w:r>
      <w:r w:rsidR="00AC559B">
        <w:t>06786451131</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6F161B">
        <w:t xml:space="preserve"> </w:t>
      </w:r>
      <w:r w:rsidR="00822770">
        <w:t xml:space="preserve">   </w:t>
      </w:r>
      <w:r w:rsidR="003E495D">
        <w:t xml:space="preserve">   </w:t>
      </w:r>
      <w:r w:rsidRPr="00E0021E">
        <w:t xml:space="preserve">Sudac: </w:t>
      </w:r>
    </w:p>
    <w:p w:rsidRDefault="001818A3" w:rsidP="00155437" w:rsidR="00155437">
      <w:r w:rsidRPr="00E0021E">
        <w:t xml:space="preserve">                                                                                 </w:t>
      </w:r>
      <w:r w:rsidR="00584889">
        <w:t xml:space="preserve">               </w:t>
      </w:r>
      <w:r w:rsidR="005570F6">
        <w:t xml:space="preserve">    </w:t>
      </w:r>
      <w:r w:rsidR="00D938D8">
        <w:t xml:space="preserve">  </w:t>
      </w:r>
      <w:r w:rsidR="00BB28D9">
        <w:t xml:space="preserve"> </w:t>
      </w:r>
      <w:r w:rsidR="003E495D">
        <w:t xml:space="preserve">       </w:t>
      </w:r>
      <w:r w:rsidR="00155437">
        <w:t>Vesna Fundurulić Perišin</w:t>
      </w:r>
    </w:p>
    <w:p w:rsidRDefault="00822770" w:rsidP="00822770" w:rsidR="00822770">
      <w:pPr>
        <w:tabs>
          <w:tab w:pos="1416" w:val="left"/>
          <w:tab w:pos="2124" w:val="left"/>
          <w:tab w:pos="2832" w:val="left"/>
          <w:tab w:pos="3540" w:val="left"/>
          <w:tab w:pos="4248" w:val="left"/>
          <w:tab w:pos="4956" w:val="left"/>
          <w:tab w:pos="6180" w:val="left"/>
        </w:tabs>
      </w:pPr>
    </w:p>
    <w:p w:rsidRDefault="001818A3" w:rsidP="00822770" w:rsidR="001818A3">
      <w:pPr>
        <w:tabs>
          <w:tab w:pos="1416" w:val="left"/>
          <w:tab w:pos="2124" w:val="left"/>
          <w:tab w:pos="2832" w:val="left"/>
          <w:tab w:pos="3540" w:val="left"/>
          <w:tab w:pos="4248" w:val="left"/>
          <w:tab w:pos="4956" w:val="left"/>
          <w:tab w:pos="6180" w:val="left"/>
        </w:tabs>
      </w:pPr>
      <w:r w:rsidRPr="00E0021E">
        <w:tab/>
      </w:r>
    </w:p>
    <w:p w:rsidRDefault="00155437" w:rsidP="00822770" w:rsidR="00155437" w:rsidRPr="00E0021E">
      <w:pPr>
        <w:tabs>
          <w:tab w:pos="1416" w:val="left"/>
          <w:tab w:pos="2124" w:val="left"/>
          <w:tab w:pos="2832" w:val="left"/>
          <w:tab w:pos="3540" w:val="left"/>
          <w:tab w:pos="4248" w:val="left"/>
          <w:tab w:pos="4956" w:val="left"/>
          <w:tab w:pos="6180" w:val="left"/>
        </w:tabs>
      </w:pP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155437"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5DD9" w:rsidR="00575DD9">
      <w:r>
        <w:separator/>
      </w:r>
    </w:p>
  </w:endnote>
  <w:endnote w:id="0" w:type="continuationSeparator">
    <w:p w:rsidRDefault="00575DD9" w:rsidR="00575D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5DD9" w:rsidR="00575DD9">
      <w:r>
        <w:separator/>
      </w:r>
    </w:p>
  </w:footnote>
  <w:footnote w:id="0" w:type="continuationSeparator">
    <w:p w:rsidRDefault="00575DD9" w:rsidR="00575D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197"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2197">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C559B">
      <w:t>4717</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55437"/>
    <w:rsid w:val="001818A3"/>
    <w:rsid w:val="00212DD8"/>
    <w:rsid w:val="002428A6"/>
    <w:rsid w:val="002A62BE"/>
    <w:rsid w:val="002C7C39"/>
    <w:rsid w:val="00300351"/>
    <w:rsid w:val="00340980"/>
    <w:rsid w:val="00345871"/>
    <w:rsid w:val="0035218B"/>
    <w:rsid w:val="00362EF5"/>
    <w:rsid w:val="0037071F"/>
    <w:rsid w:val="00375ECD"/>
    <w:rsid w:val="003B5D0E"/>
    <w:rsid w:val="003C389E"/>
    <w:rsid w:val="003D0FCB"/>
    <w:rsid w:val="003E495D"/>
    <w:rsid w:val="003F2E88"/>
    <w:rsid w:val="004424C7"/>
    <w:rsid w:val="004B3AE7"/>
    <w:rsid w:val="004D10DB"/>
    <w:rsid w:val="004D2124"/>
    <w:rsid w:val="004F5942"/>
    <w:rsid w:val="005570F6"/>
    <w:rsid w:val="00572794"/>
    <w:rsid w:val="00575DD9"/>
    <w:rsid w:val="00584889"/>
    <w:rsid w:val="005F1C2D"/>
    <w:rsid w:val="005F20DD"/>
    <w:rsid w:val="006B0EBB"/>
    <w:rsid w:val="006B43F5"/>
    <w:rsid w:val="006B7878"/>
    <w:rsid w:val="006D437D"/>
    <w:rsid w:val="006D5FCF"/>
    <w:rsid w:val="006F161B"/>
    <w:rsid w:val="00755775"/>
    <w:rsid w:val="00795DB1"/>
    <w:rsid w:val="007A790F"/>
    <w:rsid w:val="008048F2"/>
    <w:rsid w:val="00806DBD"/>
    <w:rsid w:val="00822770"/>
    <w:rsid w:val="008337AE"/>
    <w:rsid w:val="0086694B"/>
    <w:rsid w:val="008A4669"/>
    <w:rsid w:val="008C065A"/>
    <w:rsid w:val="008C6065"/>
    <w:rsid w:val="008C6981"/>
    <w:rsid w:val="008E3777"/>
    <w:rsid w:val="00912414"/>
    <w:rsid w:val="00936B4F"/>
    <w:rsid w:val="00943C60"/>
    <w:rsid w:val="00982118"/>
    <w:rsid w:val="009A30C2"/>
    <w:rsid w:val="009C2329"/>
    <w:rsid w:val="009F328B"/>
    <w:rsid w:val="00A22EA4"/>
    <w:rsid w:val="00A3685A"/>
    <w:rsid w:val="00A45791"/>
    <w:rsid w:val="00A716EA"/>
    <w:rsid w:val="00A76D8D"/>
    <w:rsid w:val="00A97905"/>
    <w:rsid w:val="00AC559B"/>
    <w:rsid w:val="00AD75BD"/>
    <w:rsid w:val="00B641FF"/>
    <w:rsid w:val="00BA4B15"/>
    <w:rsid w:val="00BB28D9"/>
    <w:rsid w:val="00C4380E"/>
    <w:rsid w:val="00C82342"/>
    <w:rsid w:val="00D1377A"/>
    <w:rsid w:val="00D21A93"/>
    <w:rsid w:val="00D259A1"/>
    <w:rsid w:val="00D35DC2"/>
    <w:rsid w:val="00D4549C"/>
    <w:rsid w:val="00D4563D"/>
    <w:rsid w:val="00D66A19"/>
    <w:rsid w:val="00D938D8"/>
    <w:rsid w:val="00DD320F"/>
    <w:rsid w:val="00E0021E"/>
    <w:rsid w:val="00E509F9"/>
    <w:rsid w:val="00E67ED2"/>
    <w:rsid w:val="00E87E2D"/>
    <w:rsid w:val="00E92197"/>
    <w:rsid w:val="00EC646D"/>
    <w:rsid w:val="00EF428C"/>
    <w:rsid w:val="00F122E6"/>
    <w:rsid w:val="00F15BB8"/>
    <w:rsid w:val="00F17F50"/>
    <w:rsid w:val="00F20C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92197"/>
    <w:rPr>
      <w:color w:val="808080"/>
      <w:bdr w:space="0" w:sz="0" w:color="auto" w:val="none"/>
      <w:shd w:fill="auto" w:color="auto" w:val="clear"/>
    </w:rPr>
  </w:style>
  <w:style w:customStyle="true" w:styleId="eSPISCCParagraphDefaultFont" w:type="character">
    <w:name w:val="eSPIS_CC_Paragraph Default Font"/>
    <w:basedOn w:val="Zadanifontodlomka"/>
    <w:rsid w:val="00E921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197"/>
    <w:rPr>
      <w:bdr w:space="0" w:sz="0" w:color="auto" w:val="none"/>
      <w:shd w:fill="FFFFCC" w:color="auto" w:val="clear"/>
      <w:lang w:val="hr-HR"/>
    </w:rPr>
  </w:style>
  <w:style w:customStyle="true" w:styleId="PozadinaSvijetloCrvena" w:type="character">
    <w:name w:val="Pozadina_SvijetloCrvena"/>
    <w:basedOn w:val="eSPISCCParagraphDefaultFont"/>
    <w:rsid w:val="00E921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21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92197"/>
    <w:rPr>
      <w:color w:val="808080"/>
      <w:bdr w:color="auto" w:space="0" w:sz="0" w:val="none"/>
      <w:shd w:color="auto" w:fill="auto" w:val="clear"/>
    </w:rPr>
  </w:style>
  <w:style w:customStyle="1" w:styleId="eSPISCCParagraphDefaultFont" w:type="character">
    <w:name w:val="eSPIS_CC_Paragraph Default Font"/>
    <w:basedOn w:val="Zadanifontodlomka"/>
    <w:rsid w:val="00E921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2197"/>
    <w:rPr>
      <w:bdr w:color="auto" w:space="0" w:sz="0" w:val="none"/>
      <w:shd w:color="auto" w:fill="FFFFCC" w:val="clear"/>
      <w:lang w:val="hr-HR"/>
    </w:rPr>
  </w:style>
  <w:style w:customStyle="1" w:styleId="PozadinaSvijetloCrvena" w:type="character">
    <w:name w:val="Pozadina_SvijetloCrvena"/>
    <w:basedOn w:val="eSPISCCParagraphDefaultFont"/>
    <w:rsid w:val="00E921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21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4717</izvorni_sadrzaj>
    <derivirana_varijabla naziv="DomainObject.Predmet.Broj_1">4717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St-4717/2015</izvorni_sadrzaj>
    <derivirana_varijabla naziv="DomainObject.Predmet.OznakaBroj_1">St-4717/2015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ZENO, d.o.o.</izvorni_sadrzaj>
    <derivirana_varijabla naziv="DomainObject.Predmet.ProtustrankaFormated_1">  ZENO, d.o.o.</derivirana_varijabla>
  </DomainObject.Predmet.ProtustrankaFormated>
  <DomainObject.Predmet.ProtustrankaFormatedOIB>
    <izvorni_sadrzaj>  ZENO, d.o.o., OIB 54882637930</izvorni_sadrzaj>
    <derivirana_varijabla naziv="DomainObject.Predmet.ProtustrankaFormatedOIB_1">  ZENO, d.o.o., OIB 54882637930</derivirana_varijabla>
  </DomainObject.Predmet.ProtustrankaFormatedOIB>
  <DomainObject.Predmet.ProtustrankaFormatedWithAdress>
    <izvorni_sadrzaj> ZENO, d.o.o., Petrovaradinska 9 a, 10000 Zagreb</izvorni_sadrzaj>
    <derivirana_varijabla naziv="DomainObject.Predmet.ProtustrankaFormatedWithAdress_1"> ZENO, d.o.o., Petrovaradinska 9 a, 10000 Zagreb</derivirana_varijabla>
  </DomainObject.Predmet.ProtustrankaFormatedWithAdress>
  <DomainObject.Predmet.ProtustrankaFormatedWithAdressOIB>
    <izvorni_sadrzaj> ZENO, d.o.o., OIB 54882637930, Petrovaradinska 9 a, 10000 Zagreb</izvorni_sadrzaj>
    <derivirana_varijabla naziv="DomainObject.Predmet.ProtustrankaFormatedWithAdressOIB_1"> ZENO, d.o.o., OIB 54882637930, Petrovaradinska 9 a, 10000 Zagreb</derivirana_varijabla>
  </DomainObject.Predmet.ProtustrankaFormatedWithAdressOIB>
  <DomainObject.Predmet.ProtustrankaWithAdress>
    <izvorni_sadrzaj>ZENO, d.o.o. Petrovaradinska 9 a, 10000 Zagreb</izvorni_sadrzaj>
    <derivirana_varijabla naziv="DomainObject.Predmet.ProtustrankaWithAdress_1">ZENO, d.o.o. Petrovaradinska 9 a, 10000 Zagreb</derivirana_varijabla>
  </DomainObject.Predmet.ProtustrankaWithAdress>
  <DomainObject.Predmet.ProtustrankaWithAdressOIB>
    <izvorni_sadrzaj>ZENO, d.o.o., OIB 54882637930, Petrovaradinska 9 a, 10000 Zagreb</izvorni_sadrzaj>
    <derivirana_varijabla naziv="DomainObject.Predmet.ProtustrankaWithAdressOIB_1">ZENO, d.o.o., OIB 54882637930, Petrovaradinska 9 a, 10000 Zagreb</derivirana_varijabla>
  </DomainObject.Predmet.ProtustrankaWithAdressOIB>
  <DomainObject.Predmet.ProtustrankaNazivFormated>
    <izvorni_sadrzaj>ZENO, d.o.o.</izvorni_sadrzaj>
    <derivirana_varijabla naziv="DomainObject.Predmet.ProtustrankaNazivFormated_1">ZENO, d.o.o.</derivirana_varijabla>
  </DomainObject.Predmet.ProtustrankaNazivFormated>
  <DomainObject.Predmet.ProtustrankaNazivFormatedOIB>
    <izvorni_sadrzaj>ZENO, d.o.o., OIB 54882637930</izvorni_sadrzaj>
    <derivirana_varijabla naziv="DomainObject.Predmet.ProtustrankaNazivFormatedOIB_1">ZENO, d.o.o., OIB 54882637930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ZENO, d.o.o.</item>
    </izvorni_sadrzaj>
    <derivirana_varijabla naziv="DomainObject.Predmet.ProtuStrankaListFormated_1">
      <item>ZENO, d.o.o.</item>
    </derivirana_varijabla>
  </DomainObject.Predmet.ProtuStrankaListFormated>
  <DomainObject.Predmet.ProtuStrankaListFormatedOIB>
    <izvorni_sadrzaj>
      <item>ZENO, d.o.o., OIB 54882637930</item>
    </izvorni_sadrzaj>
    <derivirana_varijabla naziv="DomainObject.Predmet.ProtuStrankaListFormatedOIB_1">
      <item>ZENO, d.o.o., OIB 54882637930</item>
    </derivirana_varijabla>
  </DomainObject.Predmet.ProtuStrankaListFormatedOIB>
  <DomainObject.Predmet.ProtuStrankaListFormatedWithAdress>
    <izvorni_sadrzaj>
      <item>ZENO, d.o.o., Petrovaradinska 9 a, 10000 Zagreb</item>
    </izvorni_sadrzaj>
    <derivirana_varijabla naziv="DomainObject.Predmet.ProtuStrankaListFormatedWithAdress_1">
      <item>ZENO, d.o.o., Petrovaradinska 9 a, 10000 Zagreb</item>
    </derivirana_varijabla>
  </DomainObject.Predmet.ProtuStrankaListFormatedWithAdress>
  <DomainObject.Predmet.ProtuStrankaListFormatedWithAdressOIB>
    <izvorni_sadrzaj>
      <item>ZENO, d.o.o., OIB 54882637930, Petrovaradinska 9 a, 10000 Zagreb</item>
    </izvorni_sadrzaj>
    <derivirana_varijabla naziv="DomainObject.Predmet.ProtuStrankaListFormatedWithAdressOIB_1">
      <item>ZENO, d.o.o., OIB 54882637930, Petrovaradinska 9 a, 10000 Zagreb</item>
    </derivirana_varijabla>
  </DomainObject.Predmet.ProtuStrankaListFormatedWithAdressOIB>
  <DomainObject.Predmet.ProtuStrankaListNazivFormated>
    <izvorni_sadrzaj>
      <item>ZENO, d.o.o.</item>
    </izvorni_sadrzaj>
    <derivirana_varijabla naziv="DomainObject.Predmet.ProtuStrankaListNazivFormated_1">
      <item>ZENO, d.o.o.</item>
    </derivirana_varijabla>
  </DomainObject.Predmet.ProtuStrankaListNazivFormated>
  <DomainObject.Predmet.ProtuStrankaListNazivFormatedOIB>
    <izvorni_sadrzaj>
      <item>ZENO, d.o.o., OIB 54882637930</item>
    </izvorni_sadrzaj>
    <derivirana_varijabla naziv="DomainObject.Predmet.ProtuStrankaListNazivFormatedOIB_1">
      <item>ZENO, d.o.o., OIB 54882637930</item>
    </derivirana_varijabla>
  </DomainObject.Predmet.ProtuStrankaListNazivFormatedOIB>
  <DomainObject.Predmet.OstaliListFormated>
    <izvorni_sadrzaj>
      <item>Tomislav Zebić</item>
    </izvorni_sadrzaj>
    <derivirana_varijabla naziv="DomainObject.Predmet.OstaliListFormated_1">
      <item>Tomislav Zebić</item>
    </derivirana_varijabla>
  </DomainObject.Predmet.OstaliListFormated>
  <DomainObject.Predmet.OstaliListFormatedOIB>
    <izvorni_sadrzaj>
      <item>Tomislav Zebić, OIB 06786451131</item>
    </izvorni_sadrzaj>
    <derivirana_varijabla naziv="DomainObject.Predmet.OstaliListFormatedOIB_1">
      <item>Tomislav Zebić, OIB 06786451131</item>
    </derivirana_varijabla>
  </DomainObject.Predmet.OstaliListFormatedOIB>
  <DomainObject.Predmet.OstaliListFormatedWithAdress>
    <izvorni_sadrzaj>
      <item>Tomislav Zebić, Petrovaradinska 9a, 10000 Zagreb</item>
    </izvorni_sadrzaj>
    <derivirana_varijabla naziv="DomainObject.Predmet.OstaliListFormatedWithAdress_1">
      <item>Tomislav Zebić, Petrovaradinska 9a, 10000 Zagreb</item>
    </derivirana_varijabla>
  </DomainObject.Predmet.OstaliListFormatedWithAdress>
  <DomainObject.Predmet.OstaliListFormatedWithAdressOIB>
    <izvorni_sadrzaj>
      <item>Tomislav Zebić, OIB 06786451131, Petrovaradinska 9a, 10000 Zagreb</item>
    </izvorni_sadrzaj>
    <derivirana_varijabla naziv="DomainObject.Predmet.OstaliListFormatedWithAdressOIB_1">
      <item>Tomislav Zebić, OIB 06786451131, Petrovaradinska 9a, 10000 Zagreb</item>
    </derivirana_varijabla>
  </DomainObject.Predmet.OstaliListFormatedWithAdressOIB>
  <DomainObject.Predmet.OstaliListNazivFormated>
    <izvorni_sadrzaj>
      <item>Tomislav Zebić</item>
    </izvorni_sadrzaj>
    <derivirana_varijabla naziv="DomainObject.Predmet.OstaliListNazivFormated_1">
      <item>Tomislav Zebić</item>
    </derivirana_varijabla>
  </DomainObject.Predmet.OstaliListNazivFormated>
  <DomainObject.Predmet.OstaliListNazivFormatedOIB>
    <izvorni_sadrzaj>
      <item>Tomislav Zebić, OIB 06786451131</item>
    </izvorni_sadrzaj>
    <derivirana_varijabla naziv="DomainObject.Predmet.OstaliListNazivFormatedOIB_1">
      <item>Tomislav Zebić, OIB 06786451131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ZENO, d.o.o.</izvorni_sadrzaj>
    <derivirana_varijabla naziv="DomainObject.Predmet.ProtustrankaIDrugi_1">ZENO,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ZENO, d.o.o., OIB 54882637930, Petrovaradinska 9 a, 10000 Zagreb</izvorni_sadrzaj>
    <derivirana_varijabla naziv="DomainObject.Predmet.ProtustrankaIDrugiAdressOIB_1">ZENO, d.o.o., OIB 54882637930, Petrovaradinska 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ZENO, d.o.o.</item>
      <item>Tomislav Zebić</item>
    </izvorni_sadrzaj>
    <derivirana_varijabla naziv="DomainObject.Predmet.SudioniciListNaziv_1">
      <item>FINA Regionalni centar Zagreb</item>
      <item>ZENO, d.o.o.</item>
      <item>Tomislav Zebić</item>
    </derivirana_varijabla>
  </DomainObject.Predmet.SudioniciListNaziv>
  <DomainObject.Predmet.SudioniciListAdressOIB>
    <izvorni_sadrzaj>
      <item>FINA Regionalni centar Zagreb, OIB 85821130368, Trg svibanjskih žrtava 1995. 1,10000 Zagreb</item>
      <item>ZENO, d.o.o., OIB 54882637930, Petrovaradinska 9 a,10000 Zagreb</item>
      <item>Tomislav Zebić, OIB 06786451131, Petrovaradinska 9a,10000 Zagreb</item>
    </izvorni_sadrzaj>
    <derivirana_varijabla naziv="DomainObject.Predmet.SudioniciListAdressOIB_1">
      <item>FINA Regionalni centar Zagreb, OIB 85821130368, Trg svibanjskih žrtava 1995. 1,10000 Zagreb</item>
      <item>ZENO, d.o.o., OIB 54882637930, Petrovaradinska 9 a,10000 Zagreb</item>
      <item>Tomislav Zebić, OIB 06786451131, Petrovaradinska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54882637930</item>
      <item>, OIB 06786451131</item>
    </izvorni_sadrzaj>
    <derivirana_varijabla naziv="DomainObject.Predmet.SudioniciListNazivOIB_1">
      <item>, OIB 85821130368</item>
      <item>, OIB 54882637930</item>
      <item>, OIB 06786451131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2073</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2015-12-30T08:26:00Z</dcterms:created>
  <dc:creator>Žana Livaja</dc:creator>
  <cp:lastModifiedBy>Žana Livaja</cp:lastModifiedBy>
  <cp:lastPrinted>2015-12-30T08:25:00Z</cp:lastPrinted>
  <dcterms:modified xmlns:xsi="http://www.w3.org/2001/XMLSchema-instance" xsi:type="dcterms:W3CDTF">2015-12-30T10:51:00Z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