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fe64" w14:paraId="600fe6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A7020">
        <w:t xml:space="preserve"> pod poslovnim brojem St-4837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7DBD" w:rsidRPr="00B27DBD">
        <w:t>04.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A7020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A7020" w:rsidRPr="008A7020">
        <w:t>NOGOMETNI KLUB POSAVINA OIB: 37217292099, Otok Svibovski, Posavska 7</w:t>
      </w:r>
      <w:r w:rsidR="00B53BE6">
        <w:t>.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8A7020">
        <w:t xml:space="preserve">2.752,38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7DBD" w:rsidRPr="00B27DBD">
        <w:t>04.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70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8A7020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61B91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B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B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B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B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B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B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B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B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4837</izvorni_sadrzaj>
    <derivirana_varijabla naziv="DomainObject.Predmet.Broj_1">4837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St-4837/2015</izvorni_sadrzaj>
    <derivirana_varijabla naziv="DomainObject.Predmet.OznakaBroj_1">St-4837/2015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POSAVINA zastupanog po punomoćniku MATO ČIČAK</izvorni_sadrzaj>
    <derivirana_varijabla naziv="DomainObject.Predmet.ProtustrankaFormated_1">  Nogometni klub POSAVINA zastupanog po punomoćniku MATO ČIČAK</derivirana_varijabla>
  </DomainObject.Predmet.ProtustrankaFormated>
  <DomainObject.Predmet.ProtustrankaFormatedOIB>
    <izvorni_sadrzaj>  Nogometni klub POSAVINA, OIB 37217292099 zastupanog po punomoćniku MATO ČIČAK</izvorni_sadrzaj>
    <derivirana_varijabla naziv="DomainObject.Predmet.ProtustrankaFormatedOIB_1">  Nogometni klub POSAVINA, OIB 37217292099 zastupanog po punomoćniku MATO ČIČAK</derivirana_varijabla>
  </DomainObject.Predmet.ProtustrankaFormatedOIB>
  <DomainObject.Predmet.ProtustrankaFormatedWithAdress>
    <izvorni_sadrzaj> Nogometni klub POSAVINA, Posavska 7, 10361 Otok Svibovski zastupanog po punomoćniku MATO ČIČAK</izvorni_sadrzaj>
    <derivirana_varijabla naziv="DomainObject.Predmet.ProtustrankaFormatedWithAdress_1"> Nogometni klub POSAVINA, Posavska 7, 10361 Otok Svibovski zastupanog po punomoćniku MATO ČIČAK</derivirana_varijabla>
  </DomainObject.Predmet.ProtustrankaFormatedWithAdress>
  <DomainObject.Predmet.ProtustrankaFormatedWithAdressOIB>
    <izvorni_sadrzaj> Nogometni klub POSAVINA, OIB 37217292099, Posavska 7, 10361 Otok Svibovski zastupanog po punomoćniku MATO ČIČAK</izvorni_sadrzaj>
    <derivirana_varijabla naziv="DomainObject.Predmet.ProtustrankaFormatedWithAdressOIB_1"> Nogometni klub POSAVINA, OIB 37217292099, Posavska 7, 10361 Otok Svibovski zastupanog po punomoćniku MATO ČIČAK</derivirana_varijabla>
  </DomainObject.Predmet.ProtustrankaFormatedWithAdressOIB>
  <DomainObject.Predmet.ProtustrankaWithAdress>
    <izvorni_sadrzaj>Nogometni klub POSAVINA Posavska 7, 10361 Otok Svibovski</izvorni_sadrzaj>
    <derivirana_varijabla naziv="DomainObject.Predmet.ProtustrankaWithAdress_1">Nogometni klub POSAVINA Posavska 7, 10361 Otok Svibovski</derivirana_varijabla>
  </DomainObject.Predmet.ProtustrankaWithAdress>
  <DomainObject.Predmet.ProtustrankaWithAdressOIB>
    <izvorni_sadrzaj>Nogometni klub POSAVINA, OIB 37217292099, Posavska 7, 10361 Otok Svibovski</izvorni_sadrzaj>
    <derivirana_varijabla naziv="DomainObject.Predmet.ProtustrankaWithAdressOIB_1">Nogometni klub POSAVINA, OIB 37217292099, Posavska 7, 10361 Otok Svibovski</derivirana_varijabla>
  </DomainObject.Predmet.ProtustrankaWithAdressOIB>
  <DomainObject.Predmet.ProtustrankaNazivFormated>
    <izvorni_sadrzaj>Nogometni klub POSAVINA</izvorni_sadrzaj>
    <derivirana_varijabla naziv="DomainObject.Predmet.ProtustrankaNazivFormated_1">Nogometni klub POSAVINA</derivirana_varijabla>
  </DomainObject.Predmet.ProtustrankaNazivFormated>
  <DomainObject.Predmet.ProtustrankaNazivFormatedOIB>
    <izvorni_sadrzaj>Nogometni klub POSAVINA, OIB 37217292099</izvorni_sadrzaj>
    <derivirana_varijabla naziv="DomainObject.Predmet.ProtustrankaNazivFormatedOIB_1">Nogometni klub POSAVINA, OIB 37217292099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POSAVINA zastupanog po punomoćniku MATO ČIČAK</item>
    </izvorni_sadrzaj>
    <derivirana_varijabla naziv="DomainObject.Predmet.ProtuStrankaListFormated_1">
      <item>Nogometni klub POSAVINA zastupanog po punomoćniku MATO ČIČAK</item>
    </derivirana_varijabla>
  </DomainObject.Predmet.ProtuStrankaListFormated>
  <DomainObject.Predmet.ProtuStrankaListFormatedOIB>
    <izvorni_sadrzaj>
      <item>Nogometni klub POSAVINA, OIB 37217292099 zastupanog po punomoćniku MATO ČIČAK</item>
    </izvorni_sadrzaj>
    <derivirana_varijabla naziv="DomainObject.Predmet.ProtuStrankaListFormatedOIB_1">
      <item>Nogometni klub POSAVINA, OIB 37217292099 zastupanog po punomoćniku MATO ČIČAK</item>
    </derivirana_varijabla>
  </DomainObject.Predmet.ProtuStrankaListFormatedOIB>
  <DomainObject.Predmet.ProtuStrankaListFormatedWithAdress>
    <izvorni_sadrzaj>
      <item>Nogometni klub POSAVINA, Posavska 7, 10361 Otok Svibovski zastupanog po punomoćniku MATO ČIČAK</item>
    </izvorni_sadrzaj>
    <derivirana_varijabla naziv="DomainObject.Predmet.ProtuStrankaListFormatedWithAdress_1">
      <item>Nogometni klub POSAVINA, Posavska 7, 10361 Otok Svibovski zastupanog po punomoćniku MATO ČIČAK</item>
    </derivirana_varijabla>
  </DomainObject.Predmet.ProtuStrankaListFormatedWithAdress>
  <DomainObject.Predmet.ProtuStrankaListFormatedWithAdressOIB>
    <izvorni_sadrzaj>
      <item>Nogometni klub POSAVINA, OIB 37217292099, Posavska 7, 10361 Otok Svibovski zastupanog po punomoćniku MATO ČIČAK</item>
    </izvorni_sadrzaj>
    <derivirana_varijabla naziv="DomainObject.Predmet.ProtuStrankaListFormatedWithAdressOIB_1">
      <item>Nogometni klub POSAVINA, OIB 37217292099, Posavska 7, 10361 Otok Svibovski zastupanog po punomoćniku MATO ČIČAK</item>
    </derivirana_varijabla>
  </DomainObject.Predmet.ProtuStrankaListFormatedWithAdressOIB>
  <DomainObject.Predmet.ProtuStrankaListNazivFormated>
    <izvorni_sadrzaj>
      <item>Nogometni klub POSAVINA</item>
    </izvorni_sadrzaj>
    <derivirana_varijabla naziv="DomainObject.Predmet.ProtuStrankaListNazivFormated_1">
      <item>Nogometni klub POSAVINA</item>
    </derivirana_varijabla>
  </DomainObject.Predmet.ProtuStrankaListNazivFormated>
  <DomainObject.Predmet.ProtuStrankaListNazivFormatedOIB>
    <izvorni_sadrzaj>
      <item>Nogometni klub POSAVINA, OIB 37217292099</item>
    </izvorni_sadrzaj>
    <derivirana_varijabla naziv="DomainObject.Predmet.ProtuStrankaListNazivFormatedOIB_1">
      <item>Nogometni klub POSAVINA, OIB 37217292099</item>
    </derivirana_varijabla>
  </DomainObject.Predmet.ProtuStrankaListNazivFormatedOIB>
  <DomainObject.Predmet.OstaliListFormated>
    <izvorni_sadrzaj>
      <item>MATO ČIČAK punomoćnik sudionika u postupku Nogometni klub POSAVINA</item>
    </izvorni_sadrzaj>
    <derivirana_varijabla naziv="DomainObject.Predmet.OstaliListFormated_1">
      <item>MATO ČIČAK punomoćnik sudionika u postupku Nogometni klub POSAVINA</item>
    </derivirana_varijabla>
  </DomainObject.Predmet.OstaliListFormated>
  <DomainObject.Predmet.OstaliListFormatedOIB>
    <izvorni_sadrzaj>
      <item>MATO ČIČAK, OIB 37217292099 punomoćnik sudionika u postupku Nogometni klub POSAVINA</item>
    </izvorni_sadrzaj>
    <derivirana_varijabla naziv="DomainObject.Predmet.OstaliListFormatedOIB_1">
      <item>MATO ČIČAK, OIB 37217292099 punomoćnik sudionika u postupku Nogometni klub POSAVINA</item>
    </derivirana_varijabla>
  </DomainObject.Predmet.OstaliListFormatedOIB>
  <DomainObject.Predmet.OstaliListFormatedWithAdress>
    <izvorni_sadrzaj>
      <item>MATO ČIČAK, POSAVSKA 7, 10361 Otok Svibovski punomoćnik sudionika u postupku Nogometni klub POSAVINA</item>
    </izvorni_sadrzaj>
    <derivirana_varijabla naziv="DomainObject.Predmet.OstaliListFormatedWithAdress_1">
      <item>MATO ČIČAK, POSAVSKA 7, 10361 Otok Svibovski punomoćnik sudionika u postupku Nogometni klub POSAVINA</item>
    </derivirana_varijabla>
  </DomainObject.Predmet.OstaliListFormatedWithAdress>
  <DomainObject.Predmet.OstaliListFormatedWithAdressOIB>
    <izvorni_sadrzaj>
      <item>MATO ČIČAK, OIB 37217292099, POSAVSKA 7, 10361 Otok Svibovski punomoćnik sudionika u postupku Nogometni klub POSAVINA</item>
    </izvorni_sadrzaj>
    <derivirana_varijabla naziv="DomainObject.Predmet.OstaliListFormatedWithAdressOIB_1">
      <item>MATO ČIČAK, OIB 37217292099, POSAVSKA 7, 10361 Otok Svibovski punomoćnik sudionika u postupku Nogometni klub POSAVINA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37217292099</item>
    </izvorni_sadrzaj>
    <derivirana_varijabla naziv="DomainObject.Predmet.OstaliListNazivFormatedOIB_1">
      <item>MATO ČIČAK, OIB 37217292099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POSAVINA</izvorni_sadrzaj>
    <derivirana_varijabla naziv="DomainObject.Predmet.ProtustrankaIDrugi_1">Nogometni klub POSAVINA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Nogometni klub POSAVINA, OIB 37217292099, Posavska 7, 10361 Otok Svibovski</izvorni_sadrzaj>
    <derivirana_varijabla naziv="DomainObject.Predmet.ProtustrankaIDrugiAdressOIB_1">Nogometni klub POSAVINA, OIB 37217292099, Posavska 7, 10361 Otok Svibovski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POSAVINA</item>
      <item>MATO ČIČAK</item>
    </izvorni_sadrzaj>
    <derivirana_varijabla naziv="DomainObject.Predmet.SudioniciListNaziv_1">
      <item>FINA Regionalni centar Zagreb</item>
      <item>Nogometni klub POSAVINA</item>
      <item>MATO ČIČAK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Nogometni klub POSAVINA, OIB 37217292099, Posavska 7,10361 Otok Svibovski</item>
      <item>MATO ČIČAK, OIB 37217292099, POSAVSKA 7,10361 Otok Svibovski</item>
    </izvorni_sadrzaj>
    <derivirana_varijabla naziv="DomainObject.Predmet.SudioniciListAdressOIB_1">
      <item>FINA Regionalni centar Zagreb, OIB 85821130368, Trg svibanjskih žrtava 1995. br.1,10000 Zagreb</item>
      <item>Nogometni klub POSAVINA, OIB 37217292099, Posavska 7,10361 Otok Svibovski</item>
      <item>MATO ČIČAK, OIB 37217292099, POSAVSKA 7,10361 Otok Svibovski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37217292099</item>
      <item>, OIB 37217292099</item>
    </izvorni_sadrzaj>
    <derivirana_varijabla naziv="DomainObject.Predmet.SudioniciListNazivOIB_1">
      <item>, OIB 85821130368</item>
      <item>, OIB 37217292099</item>
      <item>, OIB 37217292099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2016-01-04T09:31:00Z</dcterms:created>
  <dc:creator>ilukac</dc:creator>
  <cp:lastModifiedBy>Višnja Svečak</cp:lastModifiedBy>
  <cp:lastPrinted>2016-01-04T09:30:00Z</cp:lastPrinted>
  <dcterms:modified xmlns:xsi="http://www.w3.org/2001/XMLSchema-instance" xsi:type="dcterms:W3CDTF">2016-01-22T08:56:00Z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