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7aeb" w14:paraId="5167aeb" w:rsidRDefault="002C5A29" w:rsidR="00F72E7D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</w:p>
    <w:p w:rsidRDefault="00F72E7D" w:rsidR="00F72E7D"/>
    <w:p w:rsidRDefault="003D5EA4" w:rsidP="00F72E7D" w:rsidR="002C5A29" w:rsidRPr="00507D39">
      <w:pPr>
        <w:jc w:val="right"/>
      </w:pPr>
      <w:r w:rsidRPr="00507D39">
        <w:t xml:space="preserve">1 </w:t>
      </w:r>
      <w:r w:rsidR="002C5A29" w:rsidRPr="00507D39">
        <w:t>St-</w:t>
      </w:r>
      <w:r w:rsidR="00F72E7D">
        <w:t>6821</w:t>
      </w:r>
      <w:r w:rsidR="000D505F">
        <w:t>/2016</w:t>
      </w:r>
    </w:p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F72E7D" w:rsidRPr="00287693">
        <w:t>GOSPODARSTVO OBRANOVIĆ d.o.o.</w:t>
      </w:r>
      <w:r w:rsidR="00F72E7D">
        <w:t xml:space="preserve"> u stečaju</w:t>
      </w:r>
      <w:r w:rsidR="00F72E7D" w:rsidRPr="00287693">
        <w:t>, Popovača, Ravnik 11a, OIB: 57030294343</w:t>
      </w:r>
      <w:r w:rsidR="00F72E7D">
        <w:t>,</w:t>
      </w:r>
      <w:r w:rsidR="00133AFB">
        <w:t xml:space="preserve"> </w:t>
      </w:r>
      <w:r w:rsidR="00F72E7D">
        <w:t>13</w:t>
      </w:r>
      <w:r w:rsidR="008E109F">
        <w:t>. veljače 2019</w:t>
      </w:r>
      <w:r w:rsidR="0074550D">
        <w:t>.</w:t>
      </w:r>
    </w:p>
    <w:p w:rsidRDefault="00EE40A9" w:rsidP="00EE40A9" w:rsidR="00EE40A9">
      <w:pPr>
        <w:jc w:val="both"/>
      </w:pPr>
    </w:p>
    <w:p w:rsidRDefault="002C5A29" w:rsidP="008F79D7" w:rsidR="00B81AB0">
      <w:pPr>
        <w:jc w:val="center"/>
      </w:pPr>
      <w:r w:rsidRPr="00507D39">
        <w:t>r i j e š i o   j e</w:t>
      </w:r>
    </w:p>
    <w:p w:rsidRDefault="00F72E7D" w:rsidP="008F79D7" w:rsidR="00F72E7D" w:rsidRPr="00E16331">
      <w:pPr>
        <w:jc w:val="center"/>
      </w:pPr>
    </w:p>
    <w:p w:rsidRDefault="00F4219F" w:rsidP="00F4219F" w:rsidR="00F4219F" w:rsidRPr="00E16331"/>
    <w:p w:rsidRDefault="00F4219F" w:rsidP="00F4219F" w:rsidR="00F4219F" w:rsidRPr="00E16331">
      <w:pPr>
        <w:numPr>
          <w:ilvl w:val="0"/>
          <w:numId w:val="17"/>
        </w:numPr>
        <w:spacing w:after="240"/>
      </w:pPr>
      <w:r w:rsidRPr="00E16331">
        <w:t>Utv</w:t>
      </w:r>
      <w:r>
        <w:t>r</w:t>
      </w:r>
      <w:r w:rsidRPr="00E16331">
        <w:t>đene su slijedeće tra</w:t>
      </w:r>
      <w:r w:rsidR="008E109F">
        <w:t>ž</w:t>
      </w:r>
      <w:r w:rsidRPr="00E16331">
        <w:t>bine:</w:t>
      </w:r>
    </w:p>
    <w:p w:rsidRDefault="00F4219F" w:rsidP="003F7894" w:rsidR="003F7894">
      <w:pPr>
        <w:numPr>
          <w:ilvl w:val="0"/>
          <w:numId w:val="13"/>
        </w:numPr>
        <w:spacing w:after="240"/>
        <w:ind w:left="1134"/>
        <w:jc w:val="both"/>
      </w:pPr>
      <w:r>
        <w:t>Drugi</w:t>
      </w:r>
      <w:r w:rsidR="003F7894">
        <w:t xml:space="preserve"> viši isplatni red        </w:t>
      </w:r>
    </w:p>
    <w:p w:rsidRDefault="00F72E7D" w:rsidP="00F72E7D" w:rsidR="00F72E7D" w:rsidRPr="00A71FEA">
      <w:pPr>
        <w:pStyle w:val="Odlomakpopisa"/>
        <w:numPr>
          <w:ilvl w:val="1"/>
          <w:numId w:val="13"/>
        </w:numPr>
        <w:spacing w:lineRule="auto" w:line="276"/>
        <w:jc w:val="both"/>
      </w:pPr>
      <w:r w:rsidRPr="00A71FEA">
        <w:t>RH, MINISTARSTVO FINANCIJA, POREZNA UPRAVA,</w:t>
      </w:r>
    </w:p>
    <w:p w:rsidRDefault="00F72E7D" w:rsidP="00F72E7D" w:rsidR="00F72E7D" w:rsidRPr="00A71FEA">
      <w:pPr>
        <w:spacing w:lineRule="auto" w:line="276"/>
        <w:ind w:left="1068"/>
        <w:jc w:val="both"/>
      </w:pPr>
      <w:r>
        <w:t xml:space="preserve">      </w:t>
      </w:r>
      <w:r w:rsidRPr="00A71FEA">
        <w:t>Područni ured Sisak, S. i A. Radića 30,</w:t>
      </w:r>
    </w:p>
    <w:p w:rsidRDefault="00F72E7D" w:rsidP="00F72E7D" w:rsidR="00F72E7D" w:rsidRPr="00A71FEA">
      <w:pPr>
        <w:spacing w:lineRule="auto" w:line="276"/>
        <w:ind w:left="1068"/>
        <w:jc w:val="both"/>
      </w:pPr>
      <w:r>
        <w:t xml:space="preserve">      </w:t>
      </w:r>
      <w:r w:rsidRPr="00A71FEA">
        <w:t xml:space="preserve">OIB: 18683136487, u iznosu od                                                     53.651,05 kn </w:t>
      </w:r>
    </w:p>
    <w:p w:rsidRDefault="00F72E7D" w:rsidP="00F72E7D" w:rsidR="00F72E7D" w:rsidRPr="00A71FEA">
      <w:pPr>
        <w:pStyle w:val="Odlomakpopisa"/>
        <w:numPr>
          <w:ilvl w:val="1"/>
          <w:numId w:val="13"/>
        </w:numPr>
        <w:spacing w:lineRule="auto" w:line="276"/>
        <w:jc w:val="both"/>
      </w:pPr>
      <w:r w:rsidRPr="00A71FEA">
        <w:t>VIRO-KOOPERACIJA d.o.o., Županja, Šećerana 63,</w:t>
      </w:r>
    </w:p>
    <w:p w:rsidRDefault="00F72E7D" w:rsidP="00F72E7D" w:rsidR="00F72E7D" w:rsidRPr="00A71FEA">
      <w:pPr>
        <w:spacing w:lineRule="auto" w:line="276"/>
        <w:ind w:left="1068"/>
        <w:jc w:val="both"/>
      </w:pPr>
      <w:r>
        <w:t xml:space="preserve">      </w:t>
      </w:r>
      <w:r w:rsidRPr="00A71FEA">
        <w:t>OIB: 47394697651, u iznosu od                                                1.034.717,64 kn</w:t>
      </w:r>
    </w:p>
    <w:p w:rsidRDefault="00F72E7D" w:rsidP="00F72E7D" w:rsidR="00F72E7D" w:rsidRPr="00A71FEA">
      <w:pPr>
        <w:pStyle w:val="Odlomakpopisa"/>
        <w:numPr>
          <w:ilvl w:val="1"/>
          <w:numId w:val="13"/>
        </w:numPr>
        <w:spacing w:lineRule="auto" w:line="276"/>
        <w:jc w:val="both"/>
      </w:pPr>
      <w:r w:rsidRPr="00A71FEA">
        <w:t xml:space="preserve">SLAVONIJA ŽUPANJA d.d., Županja, </w:t>
      </w:r>
    </w:p>
    <w:p w:rsidRDefault="00F72E7D" w:rsidP="00F72E7D" w:rsidR="00F72E7D" w:rsidRPr="00A71FEA">
      <w:pPr>
        <w:spacing w:lineRule="auto" w:line="276"/>
        <w:ind w:left="1068"/>
        <w:jc w:val="both"/>
      </w:pPr>
      <w:r>
        <w:t xml:space="preserve">      </w:t>
      </w:r>
      <w:r w:rsidRPr="00A71FEA">
        <w:t>J.J. Strossmayera 65, OIB: 62010045532, u iznosu od                118.775,27 kn</w:t>
      </w:r>
    </w:p>
    <w:p w:rsidRDefault="00F72E7D" w:rsidP="00F72E7D" w:rsidR="00F72E7D" w:rsidRPr="00A71FEA">
      <w:pPr>
        <w:spacing w:lineRule="auto" w:line="276"/>
        <w:ind w:left="709"/>
        <w:jc w:val="both"/>
      </w:pPr>
      <w:r>
        <w:t xml:space="preserve">1.4.      </w:t>
      </w:r>
      <w:r w:rsidRPr="00A71FEA">
        <w:t>EOS MATRIX d.o.o., Zagreb, Horvatova 82,</w:t>
      </w:r>
    </w:p>
    <w:p w:rsidRDefault="00F72E7D" w:rsidP="00F72E7D" w:rsidR="00F72E7D" w:rsidRPr="00A71FEA">
      <w:pPr>
        <w:spacing w:lineRule="auto" w:line="276"/>
        <w:ind w:left="709"/>
        <w:jc w:val="both"/>
      </w:pPr>
      <w:r w:rsidRPr="00A71FEA">
        <w:t xml:space="preserve">     </w:t>
      </w:r>
      <w:r>
        <w:t xml:space="preserve">       </w:t>
      </w:r>
      <w:r w:rsidRPr="00A71FEA">
        <w:t xml:space="preserve">OIB: 76674680107, u iznosu od              </w:t>
      </w:r>
      <w:r>
        <w:t xml:space="preserve"> </w:t>
      </w:r>
      <w:r w:rsidRPr="00A71FEA">
        <w:t xml:space="preserve">                                        3.106,59 kn</w:t>
      </w:r>
    </w:p>
    <w:p w:rsidRDefault="003F7894" w:rsidP="003F7894" w:rsidR="003F7894">
      <w:pPr>
        <w:pStyle w:val="Odlomakpopisa"/>
        <w:ind w:left="1134"/>
        <w:jc w:val="both"/>
      </w:pPr>
    </w:p>
    <w:p w:rsidRDefault="008E109F" w:rsidP="00645EE4" w:rsidR="008E109F">
      <w:pPr>
        <w:ind w:firstLine="708"/>
        <w:jc w:val="center"/>
      </w:pPr>
    </w:p>
    <w:p w:rsidRDefault="00F4219F" w:rsidP="00645EE4" w:rsidR="00645EE4">
      <w:pPr>
        <w:ind w:firstLine="708"/>
        <w:jc w:val="center"/>
      </w:pPr>
      <w:r>
        <w:t>O</w:t>
      </w:r>
      <w:r w:rsidR="00645EE4" w:rsidRPr="00507D39">
        <w:t>brazloženje</w:t>
      </w:r>
    </w:p>
    <w:p w:rsidRDefault="00133AFB" w:rsidP="00645EE4" w:rsidR="00133AFB" w:rsidRPr="00507D39">
      <w:pPr>
        <w:ind w:firstLine="708"/>
        <w:jc w:val="center"/>
      </w:pP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8F79D7">
      <w:pPr>
        <w:jc w:val="both"/>
      </w:pPr>
      <w:r w:rsidRPr="00507D39">
        <w:tab/>
        <w:t xml:space="preserve">Na ispitnom ročištu koje je održano </w:t>
      </w:r>
      <w:r w:rsidR="00F72E7D">
        <w:t>13</w:t>
      </w:r>
      <w:r w:rsidR="008E109F">
        <w:t>. veljače 2019.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</w:t>
      </w:r>
      <w:r w:rsidR="00133AFB">
        <w:t xml:space="preserve"> </w:t>
      </w:r>
      <w:r>
        <w:t>izreke stečajni upravitelj je priznao,</w:t>
      </w:r>
      <w:r w:rsidR="00F72E7D">
        <w:t xml:space="preserve"> a nazočni vjerovnici nisu ih osporili</w:t>
      </w:r>
      <w:r w:rsidR="003F7894">
        <w:t xml:space="preserve">,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="00A0188A">
        <w:t xml:space="preserve"> 104/17,</w:t>
      </w:r>
      <w:r w:rsidRPr="00507D39">
        <w:t xml:space="preserve"> dalje:SZ) smatraju utvrđenima, pa je riješeno kao u</w:t>
      </w:r>
      <w:r>
        <w:t xml:space="preserve"> točki I. 1</w:t>
      </w:r>
      <w:r w:rsidR="008E109F">
        <w:t xml:space="preserve">. </w:t>
      </w:r>
      <w:r>
        <w:t>izreke rješenja</w:t>
      </w:r>
      <w:r w:rsidRPr="00507D39">
        <w:t>.</w:t>
      </w:r>
      <w:r>
        <w:t xml:space="preserve"> </w:t>
      </w:r>
    </w:p>
    <w:p w:rsidRDefault="008F79D7" w:rsidP="00133AFB" w:rsidR="00645EE4">
      <w:pPr>
        <w:jc w:val="both"/>
      </w:pPr>
      <w:r>
        <w:tab/>
      </w:r>
    </w:p>
    <w:p w:rsidRDefault="00F72E7D" w:rsidP="00133AFB" w:rsidR="00F72E7D">
      <w:pPr>
        <w:jc w:val="both"/>
      </w:pPr>
    </w:p>
    <w:p w:rsidRDefault="00F72E7D" w:rsidP="00133AFB" w:rsidR="00F72E7D">
      <w:pPr>
        <w:jc w:val="both"/>
      </w:pPr>
    </w:p>
    <w:p w:rsidRDefault="00F72E7D" w:rsidP="00133AFB" w:rsidR="00F72E7D">
      <w:pPr>
        <w:jc w:val="both"/>
      </w:pPr>
    </w:p>
    <w:p w:rsidRDefault="00F72E7D" w:rsidP="00133AFB" w:rsidR="00F72E7D">
      <w:pPr>
        <w:jc w:val="both"/>
      </w:pPr>
    </w:p>
    <w:p w:rsidRDefault="00F72E7D" w:rsidP="00133AFB" w:rsidR="00F72E7D">
      <w:pPr>
        <w:jc w:val="both"/>
      </w:pPr>
    </w:p>
    <w:p w:rsidRDefault="00645EE4" w:rsidP="00645EE4" w:rsidR="00645EE4">
      <w:pPr>
        <w:ind w:firstLine="708"/>
        <w:jc w:val="both"/>
      </w:pPr>
      <w:r>
        <w:t>Slijedom navedenog o utvrđenim tražbinama odlučeno je temeljem čl.265. st.1. SZ-a</w:t>
      </w:r>
      <w:r w:rsidR="00A0188A">
        <w:t xml:space="preserve"> kao u točki I.</w:t>
      </w:r>
      <w:r w:rsidR="00133AFB">
        <w:t xml:space="preserve"> </w:t>
      </w:r>
      <w:r w:rsidR="00A0188A">
        <w:t xml:space="preserve"> izreke rješenja</w:t>
      </w:r>
      <w:r w:rsidR="00133AFB">
        <w:t>.</w:t>
      </w:r>
    </w:p>
    <w:p w:rsidRDefault="009D6C33" w:rsidP="0089167E" w:rsidR="009D6C33">
      <w:pPr>
        <w:jc w:val="both"/>
      </w:pPr>
    </w:p>
    <w:p w:rsidRDefault="00A0188A" w:rsidP="0089167E" w:rsidR="00A0188A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F72E7D">
        <w:t>13</w:t>
      </w:r>
      <w:r w:rsidR="008E109F">
        <w:t>. veljače 2019</w:t>
      </w:r>
      <w:r w:rsidR="0074550D">
        <w:t>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F373D9" w:rsidP="00AF274A" w:rsidR="00F373D9">
      <w:pPr>
        <w:ind w:firstLine="708" w:left="3540"/>
        <w:jc w:val="center"/>
      </w:pP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249" w:rsidR="00FC0249">
      <w:r>
        <w:separator/>
      </w:r>
    </w:p>
  </w:endnote>
  <w:endnote w:id="0" w:type="continuationSeparator">
    <w:p w:rsidRDefault="00FC0249" w:rsidR="00FC02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249" w:rsidR="00FC0249">
      <w:r>
        <w:separator/>
      </w:r>
    </w:p>
  </w:footnote>
  <w:footnote w:id="0" w:type="continuationSeparator">
    <w:p w:rsidRDefault="00FC0249" w:rsidR="00FC02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188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F72E7D">
      <w:t>6821</w:t>
    </w:r>
    <w:r w:rsidR="000D505F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0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5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31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2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33">
    <w:nsid w:val="5D431BD4"/>
    <w:multiLevelType w:val="multilevel"/>
    <w:tmpl w:val="883273A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4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7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9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41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42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4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0"/>
  </w:num>
  <w:num w:numId="5">
    <w:abstractNumId w:val="19"/>
  </w:num>
  <w:num w:numId="6">
    <w:abstractNumId w:val="14"/>
  </w:num>
  <w:num w:numId="7">
    <w:abstractNumId w:val="32"/>
  </w:num>
  <w:num w:numId="8">
    <w:abstractNumId w:val="10"/>
  </w:num>
  <w:num w:numId="9">
    <w:abstractNumId w:val="24"/>
  </w:num>
  <w:num w:numId="10">
    <w:abstractNumId w:val="15"/>
  </w:num>
  <w:num w:numId="11">
    <w:abstractNumId w:val="9"/>
  </w:num>
  <w:num w:numId="12">
    <w:abstractNumId w:val="35"/>
  </w:num>
  <w:num w:numId="13">
    <w:abstractNumId w:val="45"/>
  </w:num>
  <w:num w:numId="14">
    <w:abstractNumId w:val="12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3"/>
  </w:num>
  <w:num w:numId="20">
    <w:abstractNumId w:val="22"/>
  </w:num>
  <w:num w:numId="21">
    <w:abstractNumId w:val="44"/>
  </w:num>
  <w:num w:numId="22">
    <w:abstractNumId w:val="36"/>
  </w:num>
  <w:num w:numId="23">
    <w:abstractNumId w:val="13"/>
  </w:num>
  <w:num w:numId="24">
    <w:abstractNumId w:val="30"/>
  </w:num>
  <w:num w:numId="25">
    <w:abstractNumId w:val="1"/>
  </w:num>
  <w:num w:numId="26">
    <w:abstractNumId w:val="27"/>
  </w:num>
  <w:num w:numId="27">
    <w:abstractNumId w:val="29"/>
  </w:num>
  <w:num w:numId="28">
    <w:abstractNumId w:val="37"/>
  </w:num>
  <w:num w:numId="29">
    <w:abstractNumId w:val="23"/>
  </w:num>
  <w:num w:numId="30">
    <w:abstractNumId w:val="39"/>
  </w:num>
  <w:num w:numId="31">
    <w:abstractNumId w:val="41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43"/>
  </w:num>
  <w:num w:numId="36">
    <w:abstractNumId w:val="21"/>
  </w:num>
  <w:num w:numId="37">
    <w:abstractNumId w:val="2"/>
  </w:num>
  <w:num w:numId="38">
    <w:abstractNumId w:val="4"/>
  </w:num>
  <w:num w:numId="39">
    <w:abstractNumId w:val="42"/>
  </w:num>
  <w:num w:numId="40">
    <w:abstractNumId w:val="34"/>
  </w:num>
  <w:num w:numId="41">
    <w:abstractNumId w:val="25"/>
  </w:num>
  <w:num w:numId="42">
    <w:abstractNumId w:val="18"/>
  </w:num>
  <w:num w:numId="43">
    <w:abstractNumId w:val="40"/>
  </w:num>
  <w:num w:numId="44">
    <w:abstractNumId w:val="5"/>
  </w:num>
  <w:num w:numId="45">
    <w:abstractNumId w:val="11"/>
  </w:num>
  <w:num w:numId="46">
    <w:abstractNumId w:val="33"/>
  </w:num>
  <w:num w:numId="47">
    <w:abstractNumId w:val="6"/>
  </w:num>
  <w:num w:numId="48">
    <w:abstractNumId w:val="31"/>
  </w:num>
  <w:num w:numId="4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0D505F"/>
    <w:rsid w:val="000E083B"/>
    <w:rsid w:val="00105639"/>
    <w:rsid w:val="00133AFB"/>
    <w:rsid w:val="00140504"/>
    <w:rsid w:val="00155897"/>
    <w:rsid w:val="001957EF"/>
    <w:rsid w:val="00227B51"/>
    <w:rsid w:val="002526C6"/>
    <w:rsid w:val="00281257"/>
    <w:rsid w:val="002A2496"/>
    <w:rsid w:val="002C5A29"/>
    <w:rsid w:val="003031DE"/>
    <w:rsid w:val="003951B2"/>
    <w:rsid w:val="00395D4F"/>
    <w:rsid w:val="003D5EA4"/>
    <w:rsid w:val="003F789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A3FD0"/>
    <w:rsid w:val="005B67FD"/>
    <w:rsid w:val="005C37A5"/>
    <w:rsid w:val="00616BC9"/>
    <w:rsid w:val="00633D1F"/>
    <w:rsid w:val="00645EE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C30D0"/>
    <w:rsid w:val="008E109F"/>
    <w:rsid w:val="008E656C"/>
    <w:rsid w:val="008F79D7"/>
    <w:rsid w:val="00903357"/>
    <w:rsid w:val="009068DA"/>
    <w:rsid w:val="00914416"/>
    <w:rsid w:val="00914C80"/>
    <w:rsid w:val="00915C40"/>
    <w:rsid w:val="00982EEC"/>
    <w:rsid w:val="009D073A"/>
    <w:rsid w:val="009D6C33"/>
    <w:rsid w:val="009F1DC7"/>
    <w:rsid w:val="00A0188A"/>
    <w:rsid w:val="00A21883"/>
    <w:rsid w:val="00A354E3"/>
    <w:rsid w:val="00AF274A"/>
    <w:rsid w:val="00B02B46"/>
    <w:rsid w:val="00B13203"/>
    <w:rsid w:val="00B348E9"/>
    <w:rsid w:val="00B749F1"/>
    <w:rsid w:val="00B81AB0"/>
    <w:rsid w:val="00B85329"/>
    <w:rsid w:val="00B918B5"/>
    <w:rsid w:val="00B931DD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4219F"/>
    <w:rsid w:val="00F72E7D"/>
    <w:rsid w:val="00FB145A"/>
    <w:rsid w:val="00FC0249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218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18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18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18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18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218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18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18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18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18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864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6821</izvorni_sadrzaj>
    <derivirana_varijabla naziv="DomainObject.Predmet.Broj_1">6821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St-6821/2016</izvorni_sadrzaj>
    <derivirana_varijabla naziv="DomainObject.Predmet.OznakaBroj_1">St-6821/2016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GOSPODARSTVO OBRANOVIĆ društvo s ograničenom odgovornošću za proizvodnju, trgovinu i usluge u stečaju</izvorni_sadrzaj>
    <derivirana_varijabla naziv="DomainObject.Predmet.ProtustrankaFormated_1">  GOSPODARSTVO OBRANOVIĆ društvo s ograničenom odgovornošću za proizvodnju, trgovinu i usluge u stečaju</derivirana_varijabla>
  </DomainObject.Predmet.ProtustrankaFormated>
  <DomainObject.Predmet.ProtustrankaFormatedOIB>
    <izvorni_sadrzaj>  GOSPODARSTVO OBRANOVIĆ društvo s ograničenom odgovornošću za proizvodnju, trgovinu i usluge u stečaju, OIB 57030294343</izvorni_sadrzaj>
    <derivirana_varijabla naziv="DomainObject.Predmet.ProtustrankaFormatedOIB_1">  GOSPODARSTVO OBRANOVIĆ društvo s ograničenom odgovornošću za proizvodnju, trgovinu i usluge u stečaju, OIB 57030294343</derivirana_varijabla>
  </DomainObject.Predmet.ProtustrankaFormatedOIB>
  <DomainObject.Predmet.ProtustrankaFormatedWithAdress>
    <izvorni_sadrzaj> GOSPODARSTVO OBRANOVIĆ društvo s ograničenom odgovornošću za proizvodnju, trgovinu i usluge u stečaju, Ravnik/11 A, 44317 Popovača</izvorni_sadrzaj>
    <derivirana_varijabla naziv="DomainObject.Predmet.ProtustrankaFormatedWithAdress_1"> GOSPODARSTVO OBRANOVIĆ društvo s ograničenom odgovornošću za proizvodnju, trgovinu i usluge u stečaju, Ravnik/11 A, 44317 Popovača</derivirana_varijabla>
  </DomainObject.Predmet.ProtustrankaFormatedWithAdress>
  <DomainObject.Predmet.ProtustrankaFormatedWithAdressOIB>
    <izvorni_sadrzaj> GOSPODARSTVO OBRANOVIĆ društvo s ograničenom odgovornošću za proizvodnju, trgovinu i usluge u stečaju, OIB 57030294343, Ravnik/11 A, 44317 Popovača</izvorni_sadrzaj>
    <derivirana_varijabla naziv="DomainObject.Predmet.ProtustrankaFormatedWithAdressOIB_1"> GOSPODARSTVO OBRANOVIĆ društvo s ograničenom odgovornošću za proizvodnju, trgovinu i usluge u stečaju, OIB 57030294343, Ravnik/11 A, 44317 Popovača</derivirana_varijabla>
  </DomainObject.Predmet.ProtustrankaFormatedWithAdressOIB>
  <DomainObject.Predmet.ProtustrankaWithAdress>
    <izvorni_sadrzaj>GOSPODARSTVO OBRANOVIĆ društvo s ograničenom odgovornošću za proizvodnju, trgovinu i usluge u stečaju Ravnik/11 A, 44317 Popovača</izvorni_sadrzaj>
    <derivirana_varijabla naziv="DomainObject.Predmet.ProtustrankaWithAdress_1">GOSPODARSTVO OBRANOVIĆ društvo s ograničenom odgovornošću za proizvodnju, trgovinu i usluge u stečaju Ravnik/11 A, 44317 Popovača</derivirana_varijabla>
  </DomainObject.Predmet.ProtustrankaWithAdress>
  <DomainObject.Predmet.ProtustrankaWithAdressOIB>
    <izvorni_sadrzaj>GOSPODARSTVO OBRANOVIĆ društvo s ograničenom odgovornošću za proizvodnju, trgovinu i usluge u stečaju, OIB 57030294343, Ravnik/11 A, 44317 Popovača</izvorni_sadrzaj>
    <derivirana_varijabla naziv="DomainObject.Predmet.ProtustrankaWithAdressOIB_1">GOSPODARSTVO OBRANOVIĆ društvo s ograničenom odgovornošću za proizvodnju, trgovinu i usluge u stečaju, OIB 57030294343, Ravnik/11 A, 44317 Popovača</derivirana_varijabla>
  </DomainObject.Predmet.ProtustrankaWithAdressOIB>
  <DomainObject.Predmet.ProtustrankaNazivFormated>
    <izvorni_sadrzaj>GOSPODARSTVO OBRANOVIĆ društvo s ograničenom odgovornošću za proizvodnju, trgovinu i usluge u stečaju</izvorni_sadrzaj>
    <derivirana_varijabla naziv="DomainObject.Predmet.ProtustrankaNazivFormated_1">GOSPODARSTVO OBRANOVIĆ društvo s ograničenom odgovornošću za proizvodnju, trgovinu i usluge u stečaju</derivirana_varijabla>
  </DomainObject.Predmet.ProtustrankaNazivFormated>
  <DomainObject.Predmet.ProtustrankaNazivFormatedOIB>
    <izvorni_sadrzaj>GOSPODARSTVO OBRANOVIĆ društvo s ograničenom odgovornošću za proizvodnju, trgovinu i usluge u stečaju, OIB 57030294343</izvorni_sadrzaj>
    <derivirana_varijabla naziv="DomainObject.Predmet.ProtustrankaNazivFormatedOIB_1">GOSPODARSTVO OBRANOVIĆ društvo s ograničenom odgovornošću za proizvodnju, trgovinu i usluge u stečaju, OIB 57030294343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VIRO-KOOPERACIJA d.o.o. zastupanog po punomoćniku Odvjetništvo društvo j.t.d. Mišetić i partneri; SLAVONIJA ŽUPANJA dioničko društvo za preradu i promet žitarica zastupanog po punomoćniku Odvjetništvo društvo j.t.d. Mišetić i partneri; RH MF Porezna uprava zastupanog po punomoćniku ŽDO u Sisku</izvorni_sadrzaj>
    <derivirana_varijabla naziv="DomainObject.Predmet.StrankaFormated_1">  FINA Regionalni centar Zagreb; VIRO-KOOPERACIJA d.o.o. zastupanog po punomoćniku Odvjetništvo društvo j.t.d. Mišetić i partneri; SLAVONIJA ŽUPANJA dioničko društvo za preradu i promet žitarica zastupanog po punomoćniku Odvjetništvo društvo j.t.d. Mišetić i partneri; RH MF Porezna uprava zastupanog po punomoćniku ŽDO u Sisku</derivirana_varijabla>
  </DomainObject.Predmet.StrankaFormated>
  <DomainObject.Predmet.StrankaFormatedOIB>
    <izvorni_sadrzaj>  FINA Regionalni centar Zagreb, OIB 85821130368; VIRO-KOOPERACIJA d.o.o., OIB 47394697651 zastupanog po punomoćniku Odvjetništvo društvo j.t.d. Mišetić i partneri; SLAVONIJA ŽUPANJA dioničko društvo za preradu i promet žitarica, OIB 62010045532 zastupanog po punomoćniku Odvjetništvo društvo j.t.d. Mišetić i partneri; RH MF Porezna uprava, OIB 18683136487 zastupanog po punomoćniku ŽDO u Sisku</izvorni_sadrzaj>
    <derivirana_varijabla naziv="DomainObject.Predmet.StrankaFormatedOIB_1">  FINA Regionalni centar Zagreb, OIB 85821130368; VIRO-KOOPERACIJA d.o.o., OIB 47394697651 zastupanog po punomoćniku Odvjetništvo društvo j.t.d. Mišetić i partneri; SLAVONIJA ŽUPANJA dioničko društvo za preradu i promet žitarica, OIB 62010045532 zastupanog po punomoćniku Odvjetništvo društvo j.t.d. Mišetić i partneri; RH MF Porezna uprava, OIB 18683136487 zastupanog po punomoćniku ŽDO u Sisku</derivirana_varijabla>
  </DomainObject.Predmet.StrankaFormatedOIB>
  <DomainObject.Predmet.StrankaFormatedWithAdress>
    <izvorni_sadrzaj> FINA Regionalni centar Zagreb, Trg svibanjskih žrtava 1995. 1, 10000 Zagreb; VIRO-KOOPERACIJA d.o.o., Šećerana 63, 32270 Županja zastupanog po punomoćniku Odvjetništvo društvo j.t.d. Mišetić i partneri; SLAVONIJA ŽUPANJA dioničko društvo za preradu i promet žitarica, J.J.Strossmayera 65, 32270 Županja zastupanog po punomoćniku Odvjetništvo društvo j.t.d. Mišetić i partneri; RH MF Porezna uprava zastupanog po punomoćniku ŽDO u Sisku</izvorni_sadrzaj>
    <derivirana_varijabla naziv="DomainObject.Predmet.StrankaFormatedWithAdress_1"> FINA Regionalni centar Zagreb, Trg svibanjskih žrtava 1995. 1, 10000 Zagreb; VIRO-KOOPERACIJA d.o.o., Šećerana 63, 32270 Županja zastupanog po punomoćniku Odvjetništvo društvo j.t.d. Mišetić i partneri; SLAVONIJA ŽUPANJA dioničko društvo za preradu i promet žitarica, J.J.Strossmayera 65, 32270 Županja zastupanog po punomoćniku Odvjetništvo društvo j.t.d. Mišetić i partneri; RH MF Porezna uprava zastupanog po punomoćniku ŽDO u Sisku</derivirana_varijabla>
  </DomainObject.Predmet.StrankaFormatedWithAdress>
  <DomainObject.Predmet.StrankaFormatedWithAdressOIB>
    <izvorni_sadrzaj> FINA Regionalni centar Zagreb, OIB 85821130368, Trg svibanjskih žrtava 1995. 1, 10000 Zagreb; VIRO-KOOPERACIJA d.o.o., OIB 47394697651, Šećerana 63, 32270 Županja zastupanog po punomoćniku Odvjetništvo društvo j.t.d. Mišetić i partneri; SLAVONIJA ŽUPANJA dioničko društvo za preradu i promet žitarica, OIB 62010045532, J.J.Strossmayera 65, 32270 Županja zastupanog po punomoćniku Odvjetništvo društvo j.t.d. Mišetić i partneri; RH MF Porezna uprava, OIB 18683136487 zastupanog po punomoćniku ŽDO u Sisku</izvorni_sadrzaj>
    <derivirana_varijabla naziv="DomainObject.Predmet.StrankaFormatedWithAdressOIB_1"> FINA Regionalni centar Zagreb, OIB 85821130368, Trg svibanjskih žrtava 1995. 1, 10000 Zagreb; VIRO-KOOPERACIJA d.o.o., OIB 47394697651, Šećerana 63, 32270 Županja zastupanog po punomoćniku Odvjetništvo društvo j.t.d. Mišetić i partneri; SLAVONIJA ŽUPANJA dioničko društvo za preradu i promet žitarica, OIB 62010045532, J.J.Strossmayera 65, 32270 Županja zastupanog po punomoćniku Odvjetništvo društvo j.t.d. Mišetić i partneri; RH MF Porezna uprava, OIB 18683136487 zastupanog po punomoćniku ŽDO u Sisku</derivirana_varijabla>
  </DomainObject.Predmet.StrankaFormatedWithAdressOIB>
  <DomainObject.Predmet.StrankaWithAdress>
    <izvorni_sadrzaj>FINA Regionalni centar Zagreb Trg svibanjskih žrtava 1995. 1,10000 Zagreb,VIRO-KOOPERACIJA d.o.o. Šećerana 63,32270 Županja,SLAVONIJA ŽUPANJA dioničko društvo za preradu i promet žitarica J.J.Strossmayera 65,32270 Županja,RH MF Porezna uprava </izvorni_sadrzaj>
    <derivirana_varijabla naziv="DomainObject.Predmet.StrankaWithAdress_1">FINA Regionalni centar Zagreb Trg svibanjskih žrtava 1995. 1,10000 Zagreb,VIRO-KOOPERACIJA d.o.o. Šećerana 63,32270 Županja,SLAVONIJA ŽUPANJA dioničko društvo za preradu i promet žitarica J.J.Strossmayera 65,32270 Županja,RH MF Porezna uprava </derivirana_varijabla>
  </DomainObject.Predmet.StrankaWithAdress>
  <DomainObject.Predmet.StrankaWithAdressOIB>
    <izvorni_sadrzaj>FINA Regionalni centar Zagreb, OIB 85821130368, Trg svibanjskih žrtava 1995. 1,10000 Zagreb,VIRO-KOOPERACIJA d.o.o., OIB 47394697651, Šećerana 63,32270 Županja,SLAVONIJA ŽUPANJA dioničko društvo za preradu i promet žitarica, OIB 62010045532, J.J.Strossmayera 65,32270 Županja,RH MF Porezna uprava, OIB 18683136487</izvorni_sadrzaj>
    <derivirana_varijabla naziv="DomainObject.Predmet.StrankaWithAdressOIB_1">FINA Regionalni centar Zagreb, OIB 85821130368, Trg svibanjskih žrtava 1995. 1,10000 Zagreb,VIRO-KOOPERACIJA d.o.o., OIB 47394697651, Šećerana 63,32270 Županja,SLAVONIJA ŽUPANJA dioničko društvo za preradu i promet žitarica, OIB 62010045532, J.J.Strossmayera 65,32270 Županja,RH MF Porezna uprava, OIB 18683136487</derivirana_varijabla>
  </DomainObject.Predmet.StrankaWithAdressOIB>
  <DomainObject.Predmet.StrankaNazivFormated>
    <izvorni_sadrzaj>FINA Regionalni centar Zagreb,VIRO-KOOPERACIJA d.o.o.,SLAVONIJA ŽUPANJA dioničko društvo za preradu i promet žitarica,RH MF Porezna uprava</izvorni_sadrzaj>
    <derivirana_varijabla naziv="DomainObject.Predmet.StrankaNazivFormated_1">FINA Regionalni centar Zagreb,VIRO-KOOPERACIJA d.o.o.,SLAVONIJA ŽUPANJA dioničko društvo za preradu i promet žitarica,RH MF Porezna uprava</derivirana_varijabla>
  </DomainObject.Predmet.StrankaNazivFormated>
  <DomainObject.Predmet.StrankaNazivFormatedOIB>
    <izvorni_sadrzaj>FINA Regionalni centar Zagreb, OIB 85821130368,VIRO-KOOPERACIJA d.o.o., OIB 47394697651,SLAVONIJA ŽUPANJA dioničko društvo za preradu i promet žitarica, OIB 62010045532,RH MF Porezna uprava, OIB 18683136487</izvorni_sadrzaj>
    <derivirana_varijabla naziv="DomainObject.Predmet.StrankaNazivFormatedOIB_1">FINA Regionalni centar Zagreb, OIB 85821130368,VIRO-KOOPERACIJA d.o.o., OIB 47394697651,SLAVONIJA ŽUPANJA dioničko društvo za preradu i promet žitarica, OIB 62010045532,RH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VIRO-KOOPERACIJA d.o.o. zastupanog po punomoćniku Odvjetništvo društvo j.t.d. Mišetić i partneri</item>
      <item>SLAVONIJA ŽUPANJA dioničko društvo za preradu i promet žitarica zastupanog po punomoćniku Odvjetništvo društvo j.t.d. Mišetić i partneri</item>
      <item>RH MF Porezna uprava zastupanog po punomoćniku ŽDO u Sisku</item>
    </izvorni_sadrzaj>
    <derivirana_varijabla naziv="DomainObject.Predmet.StrankaListFormated_1">
      <item>FINA Regionalni centar Zagreb</item>
      <item>VIRO-KOOPERACIJA d.o.o. zastupanog po punomoćniku Odvjetništvo društvo j.t.d. Mišetić i partneri</item>
      <item>SLAVONIJA ŽUPANJA dioničko društvo za preradu i promet žitarica zastupanog po punomoćniku Odvjetništvo društvo j.t.d. Mišetić i partneri</item>
      <item>RH MF Porezna uprava zastupanog po punomoćniku ŽDO u Sisku</item>
    </derivirana_varijabla>
  </DomainObject.Predmet.StrankaListFormated>
  <DomainObject.Predmet.StrankaListFormatedOIB>
    <izvorni_sadrzaj>
      <item>FINA Regionalni centar Zagreb, OIB 85821130368</item>
      <item>VIRO-KOOPERACIJA d.o.o., OIB 47394697651 zastupanog po punomoćniku Odvjetništvo društvo j.t.d. Mišetić i partneri</item>
      <item>SLAVONIJA ŽUPANJA dioničko društvo za preradu i promet žitarica, OIB 62010045532 zastupanog po punomoćniku Odvjetništvo društvo j.t.d. Mišetić i partneri</item>
      <item>RH MF Porezna uprava, OIB 18683136487 zastupanog po punomoćniku ŽDO u Sisku</item>
    </izvorni_sadrzaj>
    <derivirana_varijabla naziv="DomainObject.Predmet.StrankaListFormatedOIB_1">
      <item>FINA Regionalni centar Zagreb, OIB 85821130368</item>
      <item>VIRO-KOOPERACIJA d.o.o., OIB 47394697651 zastupanog po punomoćniku Odvjetništvo društvo j.t.d. Mišetić i partneri</item>
      <item>SLAVONIJA ŽUPANJA dioničko društvo za preradu i promet žitarica, OIB 62010045532 zastupanog po punomoćniku Odvjetništvo društvo j.t.d. Mišetić i partneri</item>
      <item>RH MF Porezna uprava, OIB 18683136487 zastupanog po punomoćniku ŽDO u Sisku</item>
    </derivirana_varijabla>
  </DomainObject.Predmet.StrankaListFormatedOIB>
  <DomainObject.Predmet.StrankaListFormatedWithAdress>
    <izvorni_sadrzaj>
      <item>FINA Regionalni centar Zagreb, Trg svibanjskih žrtava 1995. 1, 10000 Zagreb</item>
      <item>VIRO-KOOPERACIJA d.o.o., Šećerana 63, 32270 Županja zastupanog po punomoćniku Odvjetništvo društvo j.t.d. Mišetić i partneri</item>
      <item>SLAVONIJA ŽUPANJA dioničko društvo za preradu i promet žitarica, J.J.Strossmayera 65, 32270 Županja zastupanog po punomoćniku Odvjetništvo društvo j.t.d. Mišetić i partneri</item>
      <item>RH MF Porezna uprava zastupanog po punomoćniku ŽDO u Sisku</item>
    </izvorni_sadrzaj>
    <derivirana_varijabla naziv="DomainObject.Predmet.StrankaListFormatedWithAdress_1">
      <item>FINA Regionalni centar Zagreb, Trg svibanjskih žrtava 1995. 1, 10000 Zagreb</item>
      <item>VIRO-KOOPERACIJA d.o.o., Šećerana 63, 32270 Županja zastupanog po punomoćniku Odvjetništvo društvo j.t.d. Mišetić i partneri</item>
      <item>SLAVONIJA ŽUPANJA dioničko društvo za preradu i promet žitarica, J.J.Strossmayera 65, 32270 Županja zastupanog po punomoćniku Odvjetništvo društvo j.t.d. Mišetić i partneri</item>
      <item>RH MF Porezna uprava zastupanog po punomoćniku ŽDO u Sisku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VIRO-KOOPERACIJA d.o.o., OIB 47394697651, Šećerana 63, 32270 Županja zastupanog po punomoćniku Odvjetništvo društvo j.t.d. Mišetić i partneri</item>
      <item>SLAVONIJA ŽUPANJA dioničko društvo za preradu i promet žitarica, OIB 62010045532, J.J.Strossmayera 65, 32270 Županja zastupanog po punomoćniku Odvjetništvo društvo j.t.d. Mišetić i partneri</item>
      <item>RH MF Porezna uprava, OIB 18683136487 zastupanog po punomoćniku ŽDO u Sisku</item>
    </izvorni_sadrzaj>
    <derivirana_varijabla naziv="DomainObject.Predmet.StrankaListFormatedWithAdressOIB_1">
      <item>FINA Regionalni centar Zagreb, OIB 85821130368, Trg svibanjskih žrtava 1995. 1, 10000 Zagreb</item>
      <item>VIRO-KOOPERACIJA d.o.o., OIB 47394697651, Šećerana 63, 32270 Županja zastupanog po punomoćniku Odvjetništvo društvo j.t.d. Mišetić i partneri</item>
      <item>SLAVONIJA ŽUPANJA dioničko društvo za preradu i promet žitarica, OIB 62010045532, J.J.Strossmayera 65, 32270 Županja zastupanog po punomoćniku Odvjetništvo društvo j.t.d. Mišetić i partneri</item>
      <item>RH MF Porezna uprava, OIB 18683136487 zastupanog po punomoćniku ŽDO u Sisku</item>
    </derivirana_varijabla>
  </DomainObject.Predmet.StrankaListFormatedWithAdressOIB>
  <DomainObject.Predmet.StrankaListNazivFormated>
    <izvorni_sadrzaj>
      <item>FINA Regionalni centar Zagreb</item>
      <item>VIRO-KOOPERACIJA d.o.o.</item>
      <item>SLAVONIJA ŽUPANJA dioničko društvo za preradu i promet žitarica</item>
      <item>RH MF Porezna uprava</item>
    </izvorni_sadrzaj>
    <derivirana_varijabla naziv="DomainObject.Predmet.StrankaListNazivFormated_1">
      <item>FINA Regionalni centar Zagreb</item>
      <item>VIRO-KOOPERACIJA d.o.o.</item>
      <item>SLAVONIJA ŽUPANJA dioničko društvo za preradu i promet žitarica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VIRO-KOOPERACIJA d.o.o., OIB 47394697651</item>
      <item>SLAVONIJA ŽUPANJA dioničko društvo za preradu i promet žitarica, OIB 62010045532</item>
      <item>RH MF Porezna uprava, OIB 18683136487</item>
    </izvorni_sadrzaj>
    <derivirana_varijabla naziv="DomainObject.Predmet.StrankaListNazivFormatedOIB_1">
      <item>FINA Regionalni centar Zagreb, OIB 85821130368</item>
      <item>VIRO-KOOPERACIJA d.o.o., OIB 47394697651</item>
      <item>SLAVONIJA ŽUPANJA dioničko društvo za preradu i promet žitarica, OIB 62010045532</item>
      <item>RH MF Porezna uprava, OIB 18683136487</item>
    </derivirana_varijabla>
  </DomainObject.Predmet.StrankaListNazivFormatedOIB>
  <DomainObject.Predmet.ProtuStrankaListFormated>
    <izvorni_sadrzaj>
      <item>GOSPODARSTVO OBRANOVIĆ društvo s ograničenom odgovornošću za proizvodnju, trgovinu i usluge u stečaju</item>
    </izvorni_sadrzaj>
    <derivirana_varijabla naziv="DomainObject.Predmet.ProtuStrankaListFormated_1">
      <item>GOSPODARSTVO OBRANOVIĆ društvo s ograničenom odgovornošću za proizvodnju, trgovinu i usluge u stečaju</item>
    </derivirana_varijabla>
  </DomainObject.Predmet.ProtuStrankaListFormated>
  <DomainObject.Predmet.ProtuStrankaListFormatedOIB>
    <izvorni_sadrzaj>
      <item>GOSPODARSTVO OBRANOVIĆ društvo s ograničenom odgovornošću za proizvodnju, trgovinu i usluge u stečaju, OIB 57030294343</item>
    </izvorni_sadrzaj>
    <derivirana_varijabla naziv="DomainObject.Predmet.ProtuStrankaListFormatedOIB_1">
      <item>GOSPODARSTVO OBRANOVIĆ društvo s ograničenom odgovornošću za proizvodnju, trgovinu i usluge u stečaju, OIB 57030294343</item>
    </derivirana_varijabla>
  </DomainObject.Predmet.ProtuStrankaListFormatedOIB>
  <DomainObject.Predmet.ProtuStrankaListFormatedWithAdress>
    <izvorni_sadrzaj>
      <item>GOSPODARSTVO OBRANOVIĆ društvo s ograničenom odgovornošću za proizvodnju, trgovinu i usluge u stečaju, Ravnik/11 A, 44317 Popovača</item>
    </izvorni_sadrzaj>
    <derivirana_varijabla naziv="DomainObject.Predmet.ProtuStrankaListFormatedWithAdress_1">
      <item>GOSPODARSTVO OBRANOVIĆ društvo s ograničenom odgovornošću za proizvodnju, trgovinu i usluge u stečaju, Ravnik/11 A, 44317 Popovača</item>
    </derivirana_varijabla>
  </DomainObject.Predmet.ProtuStrankaListFormatedWithAdress>
  <DomainObject.Predmet.ProtuStrankaListFormatedWithAdressOIB>
    <izvorni_sadrzaj>
      <item>GOSPODARSTVO OBRANOVIĆ društvo s ograničenom odgovornošću za proizvodnju, trgovinu i usluge u stečaju, OIB 57030294343, Ravnik/11 A, 44317 Popovača</item>
    </izvorni_sadrzaj>
    <derivirana_varijabla naziv="DomainObject.Predmet.ProtuStrankaListFormatedWithAdressOIB_1">
      <item>GOSPODARSTVO OBRANOVIĆ društvo s ograničenom odgovornošću za proizvodnju, trgovinu i usluge u stečaju, OIB 57030294343, Ravnik/11 A, 44317 Popovača</item>
    </derivirana_varijabla>
  </DomainObject.Predmet.ProtuStrankaListFormatedWithAdressOIB>
  <DomainObject.Predmet.ProtuStrankaListNazivFormated>
    <izvorni_sadrzaj>
      <item>GOSPODARSTVO OBRANOVIĆ društvo s ograničenom odgovornošću za proizvodnju, trgovinu i usluge u stečaju</item>
    </izvorni_sadrzaj>
    <derivirana_varijabla naziv="DomainObject.Predmet.ProtuStrankaListNazivFormated_1">
      <item>GOSPODARSTVO OBRANOVIĆ društvo s ograničenom odgovornošću za proizvodnju, trgovinu i usluge u stečaju</item>
    </derivirana_varijabla>
  </DomainObject.Predmet.ProtuStrankaListNazivFormated>
  <DomainObject.Predmet.ProtuStrankaListNazivFormatedOIB>
    <izvorni_sadrzaj>
      <item>GOSPODARSTVO OBRANOVIĆ društvo s ograničenom odgovornošću za proizvodnju, trgovinu i usluge u stečaju, OIB 57030294343</item>
    </izvorni_sadrzaj>
    <derivirana_varijabla naziv="DomainObject.Predmet.ProtuStrankaListNazivFormatedOIB_1">
      <item>GOSPODARSTVO OBRANOVIĆ društvo s ograničenom odgovornošću za proizvodnju, trgovinu i usluge u stečaju, OIB 57030294343</item>
    </derivirana_varijabla>
  </DomainObject.Predmet.ProtuStrankaListNazivFormatedOIB>
  <DomainObject.Predmet.OstaliListFormated>
    <izvorni_sadrzaj>
      <item>Odvjetništvo društvo j.t.d. Mišetić i partneri punomoćnik sudionika u postupku SLAVONIJA ŽUPANJA dioničko društvo za preradu i promet žitarica; VIRO-KOOPERACIJA d.o.o.</item>
      <item>ŽDO u Sisku punomoćnik sudionika u postupku RH MF Porezna uprava</item>
      <item>Janko Vidiček</item>
      <item>Mario Obranović</item>
    </izvorni_sadrzaj>
    <derivirana_varijabla naziv="DomainObject.Predmet.OstaliListFormated_1">
      <item>Odvjetništvo društvo j.t.d. Mišetić i partneri punomoćnik sudionika u postupku SLAVONIJA ŽUPANJA dioničko društvo za preradu i promet žitarica; VIRO-KOOPERACIJA d.o.o.</item>
      <item>ŽDO u Sisku punomoćnik sudionika u postupku RH MF Porezna uprava</item>
      <item>Janko Vidiček</item>
      <item>Mario Obranović</item>
    </derivirana_varijabla>
  </DomainObject.Predmet.OstaliListFormated>
  <DomainObject.Predmet.OstaliListFormatedOIB>
    <izvorni_sadrzaj>
      <item>Odvjetništvo društvo j.t.d. Mišetić i partneri punomoćnik sudionika u postupku SLAVONIJA ŽUPANJA dioničko društvo za preradu i promet žitarica; VIRO-KOOPERACIJA d.o.o.</item>
      <item>ŽDO u Sisku, OIB 05526850490 punomoćnik sudionika u postupku RH MF Porezna uprava</item>
      <item>Janko Vidiček, OIB 51043553915</item>
      <item>Mario Obranović, OIB 38143593768</item>
    </izvorni_sadrzaj>
    <derivirana_varijabla naziv="DomainObject.Predmet.OstaliListFormatedOIB_1">
      <item>Odvjetništvo društvo j.t.d. Mišetić i partneri punomoćnik sudionika u postupku SLAVONIJA ŽUPANJA dioničko društvo za preradu i promet žitarica; VIRO-KOOPERACIJA d.o.o.</item>
      <item>ŽDO u Sisku, OIB 05526850490 punomoćnik sudionika u postupku RH MF Porezna uprava</item>
      <item>Janko Vidiček, OIB 51043553915</item>
      <item>Mario Obranović, OIB 38143593768</item>
    </derivirana_varijabla>
  </DomainObject.Predmet.OstaliListFormatedOIB>
  <DomainObject.Predmet.OstaliListFormatedWithAdress>
    <izvorni_sadrzaj>
      <item>Odvjetništvo društvo j.t.d. Mišetić i partneri, Mihanovićeva 20, 10000 Zagreb punomoćnik sudionika u postupku SLAVONIJA ŽUPANJA dioničko društvo za preradu i promet žitarica; VIRO-KOOPERACIJA d.o.o.</item>
      <item>ŽDO u Sisku, Ferde Hefelea 57, 44000 Sisak punomoćnik sudionika u postupku RH MF Porezna uprava</item>
      <item>Janko Vidiček, Brazilska Ulica 3, 10000 Zagreb</item>
      <item>Mario Obranović, Ulica Mije Stuparića 9, 44317 Vidrenjak</item>
    </izvorni_sadrzaj>
    <derivirana_varijabla naziv="DomainObject.Predmet.OstaliListFormatedWithAdress_1">
      <item>Odvjetništvo društvo j.t.d. Mišetić i partneri, Mihanovićeva 20, 10000 Zagreb punomoćnik sudionika u postupku SLAVONIJA ŽUPANJA dioničko društvo za preradu i promet žitarica; VIRO-KOOPERACIJA d.o.o.</item>
      <item>ŽDO u Sisku, Ferde Hefelea 57, 44000 Sisak punomoćnik sudionika u postupku RH MF Porezna uprava</item>
      <item>Janko Vidiček, Brazilska Ulica 3, 10000 Zagreb</item>
      <item>Mario Obranović, Ulica Mije Stuparića 9, 44317 Vidrenjak</item>
    </derivirana_varijabla>
  </DomainObject.Predmet.OstaliListFormatedWithAdress>
  <DomainObject.Predmet.OstaliListFormatedWithAdressOIB>
    <izvorni_sadrzaj>
      <item>Odvjetništvo društvo j.t.d. Mišetić i partneri, Mihanovićeva 20, 10000 Zagreb punomoćnik sudionika u postupku SLAVONIJA ŽUPANJA dioničko društvo za preradu i promet žitarica; VIRO-KOOPERACIJA d.o.o.</item>
      <item>ŽDO u Sisku, OIB 05526850490, Ferde Hefelea 57, 44000 Sisak punomoćnik sudionika u postupku RH MF Porezna uprava</item>
      <item>Janko Vidiček, OIB 51043553915, Brazilska Ulica 3, 10000 Zagreb</item>
      <item>Mario Obranović, OIB 38143593768, Ulica Mije Stuparića 9, 44317 Vidrenjak</item>
    </izvorni_sadrzaj>
    <derivirana_varijabla naziv="DomainObject.Predmet.OstaliListFormatedWithAdressOIB_1">
      <item>Odvjetništvo društvo j.t.d. Mišetić i partneri, Mihanovićeva 20, 10000 Zagreb punomoćnik sudionika u postupku SLAVONIJA ŽUPANJA dioničko društvo za preradu i promet žitarica; VIRO-KOOPERACIJA d.o.o.</item>
      <item>ŽDO u Sisku, OIB 05526850490, Ferde Hefelea 57, 44000 Sisak punomoćnik sudionika u postupku RH MF Porezna uprava</item>
      <item>Janko Vidiček, OIB 51043553915, Brazilska Ulica 3, 10000 Zagreb</item>
      <item>Mario Obranović, OIB 38143593768, Ulica Mije Stuparića 9, 44317 Vidrenjak</item>
    </derivirana_varijabla>
  </DomainObject.Predmet.OstaliListFormatedWithAdressOIB>
  <DomainObject.Predmet.OstaliListNazivFormated>
    <izvorni_sadrzaj>
      <item>Odvjetništvo društvo j.t.d. Mišetić i partneri</item>
      <item>ŽDO u Sisku</item>
      <item>Janko Vidiček</item>
      <item>Mario Obranović</item>
    </izvorni_sadrzaj>
    <derivirana_varijabla naziv="DomainObject.Predmet.OstaliListNazivFormated_1">
      <item>Odvjetništvo društvo j.t.d. Mišetić i partneri</item>
      <item>ŽDO u Sisku</item>
      <item>Janko Vidiček</item>
      <item>Mario Obranović</item>
    </derivirana_varijabla>
  </DomainObject.Predmet.OstaliListNazivFormated>
  <DomainObject.Predmet.OstaliListNazivFormatedOIB>
    <izvorni_sadrzaj>
      <item>Odvjetništvo društvo j.t.d. Mišetić i partneri</item>
      <item>ŽDO u Sisku, OIB 05526850490</item>
      <item>Janko Vidiček, OIB 51043553915</item>
      <item>Mario Obranović, OIB 38143593768</item>
    </izvorni_sadrzaj>
    <derivirana_varijabla naziv="DomainObject.Predmet.OstaliListNazivFormatedOIB_1">
      <item>Odvjetništvo društvo j.t.d. Mišetić i partneri</item>
      <item>ŽDO u Sisku, OIB 05526850490</item>
      <item>Janko Vidiček, OIB 51043553915</item>
      <item>Mario Obranović, OIB 38143593768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GOSPODARSTVO OBRANOVIĆ društvo s ograničenom odgovornošću za proizvodnju, trgovinu i usluge u stečaju</izvorni_sadrzaj>
    <derivirana_varijabla naziv="DomainObject.Predmet.ProtustrankaIDrugi_1">GOSPODARSTVO OBRANOVIĆ društvo s ograničenom odgovornošću za proizvodnju, trgovinu i usluge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GOSPODARSTVO OBRANOVIĆ društvo s ograničenom odgovornošću za proizvodnju, trgovinu i usluge u stečaju, OIB 57030294343, Ravnik/11 A, 44317 Popovača</izvorni_sadrzaj>
    <derivirana_varijabla naziv="DomainObject.Predmet.ProtustrankaIDrugiAdressOIB_1">GOSPODARSTVO OBRANOVIĆ društvo s ograničenom odgovornošću za proizvodnju, trgovinu i usluge u stečaju, OIB 57030294343, Ravnik/11 A, 44317 Popovača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GOSPODARSTVO OBRANOVIĆ društvo s ograničenom odgovornošću za proizvodnju, trgovinu i usluge u stečaju</item>
      <item>FINA Regionalni centar Zagreb</item>
      <item>VIRO-KOOPERACIJA d.o.o.</item>
      <item>SLAVONIJA ŽUPANJA dioničko društvo za preradu i promet žitarica</item>
      <item>Odvjetništvo društvo j.t.d. Mišetić i partneri</item>
      <item>RH MF Porezna uprava</item>
      <item>ŽDO u Sisku</item>
      <item>Janko Vidiček</item>
      <item>Mario Obranović</item>
    </izvorni_sadrzaj>
    <derivirana_varijabla naziv="DomainObject.Predmet.SudioniciListNaziv_1">
      <item>GOSPODARSTVO OBRANOVIĆ društvo s ograničenom odgovornošću za proizvodnju, trgovinu i usluge u stečaju</item>
      <item>FINA Regionalni centar Zagreb</item>
      <item>VIRO-KOOPERACIJA d.o.o.</item>
      <item>SLAVONIJA ŽUPANJA dioničko društvo za preradu i promet žitarica</item>
      <item>Odvjetništvo društvo j.t.d. Mišetić i partneri</item>
      <item>RH MF Porezna uprava</item>
      <item>ŽDO u Sisku</item>
      <item>Janko Vidiček</item>
      <item>Mario Obranović</item>
    </derivirana_varijabla>
  </DomainObject.Predmet.SudioniciListNaziv>
  <DomainObject.Predmet.SudioniciListAdressOIB>
    <izvorni_sadrzaj>
      <item>GOSPODARSTVO OBRANOVIĆ društvo s ograničenom odgovornošću za proizvodnju, trgovinu i usluge u stečaju, OIB 57030294343, Ravnik/11 A,44317 Popovača</item>
      <item>FINA Regionalni centar Zagreb, OIB 85821130368, Trg svibanjskih žrtava 1995. 1,10000 Zagreb</item>
      <item>VIRO-KOOPERACIJA d.o.o., OIB 47394697651, Šećerana 63,32270 Županja</item>
      <item>SLAVONIJA ŽUPANJA dioničko društvo za preradu i promet žitarica, OIB 62010045532, J.J.Strossmayera 65,32270 Županja</item>
      <item>Odvjetništvo društvo j.t.d. Mišetić i partneri, Mihanovićeva 20,10000 Zagreb</item>
      <item>RH MF Porezna uprava, OIB 18683136487</item>
      <item>ŽDO u Sisku, OIB 05526850490, Ferde Hefelea 57,44000 Sisak</item>
      <item>Janko Vidiček, OIB 51043553915, Brazilska Ulica 3,10000 Zagreb</item>
      <item>Mario Obranović, OIB 38143593768, Ulica Mije Stuparića 9,44317 Vidrenjak</item>
    </izvorni_sadrzaj>
    <derivirana_varijabla naziv="DomainObject.Predmet.SudioniciListAdressOIB_1">
      <item>GOSPODARSTVO OBRANOVIĆ društvo s ograničenom odgovornošću za proizvodnju, trgovinu i usluge u stečaju, OIB 57030294343, Ravnik/11 A,44317 Popovača</item>
      <item>FINA Regionalni centar Zagreb, OIB 85821130368, Trg svibanjskih žrtava 1995. 1,10000 Zagreb</item>
      <item>VIRO-KOOPERACIJA d.o.o., OIB 47394697651, Šećerana 63,32270 Županja</item>
      <item>SLAVONIJA ŽUPANJA dioničko društvo za preradu i promet žitarica, OIB 62010045532, J.J.Strossmayera 65,32270 Županja</item>
      <item>Odvjetništvo društvo j.t.d. Mišetić i partneri, Mihanovićeva 20,10000 Zagreb</item>
      <item>RH MF Porezna uprava, OIB 18683136487</item>
      <item>ŽDO u Sisku, OIB 05526850490, Ferde Hefelea 57,44000 Sisak</item>
      <item>Janko Vidiček, OIB 51043553915, Brazilska Ulica 3,10000 Zagreb</item>
      <item>Mario Obranović, OIB 38143593768, Ulica Mije Stuparića 9,44317 Vidrenjak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57030294343</item>
      <item>, OIB 85821130368</item>
      <item>, OIB 47394697651</item>
      <item>, OIB 62010045532</item>
      <item>, OIB null</item>
      <item>, OIB 18683136487</item>
      <item>, OIB 05526850490</item>
      <item>, OIB 51043553915</item>
      <item>, OIB 38143593768</item>
    </izvorni_sadrzaj>
    <derivirana_varijabla naziv="DomainObject.Predmet.SudioniciListNazivOIB_1">
      <item>, OIB 57030294343</item>
      <item>, OIB 85821130368</item>
      <item>, OIB 47394697651</item>
      <item>, OIB 62010045532</item>
      <item>, OIB null</item>
      <item>, OIB 18683136487</item>
      <item>, OIB 05526850490</item>
      <item>, OIB 51043553915</item>
      <item>, OIB 38143593768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St-6821/2016-41</izvorni_sadrzaj>
    <derivirana_varijabla naziv="DomainObject.PredzadnjaOdlukaIzPredmeta.Oznaka_1">St-6821/2016-41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0B80E2-1A88-4280-A6A3-1314F70A9E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312</properties:Words>
  <properties:Characters>1592</properties:Characters>
  <properties:Lines>70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2019-02-13T11:48:00Z</dcterms:created>
  <dc:creator>Korisnik</dc:creator>
  <cp:lastModifiedBy>Draženka Prpić</cp:lastModifiedBy>
  <cp:lastPrinted>2019-02-13T11:49:00Z</cp:lastPrinted>
  <dcterms:modified xmlns:xsi="http://www.w3.org/2001/XMLSchema-instance" xsi:type="dcterms:W3CDTF">2019-02-13T11:49:00Z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-GOSPODARSTVO OBRANOVIĆ d.o.o.-St-6821-16-NOVI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