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037e" w14:paraId="b43037e" w:rsidRDefault="00230AE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234F98">
        <w:rPr>
          <w:rFonts w:cs="Times New Roman" w:eastAsia="Times New Roman"/>
          <w:lang w:eastAsia="hr-HR"/>
        </w:rPr>
        <w:t>TILIA SPORT GRUPA d.o.o., Zagreb, Bolnička cesta 49a, OIB: 49653075610</w:t>
      </w:r>
      <w:r w:rsidR="00A66CDB">
        <w:rPr>
          <w:rFonts w:cs="Times New Roman" w:eastAsia="Times New Roman"/>
          <w:lang w:eastAsia="hr-HR"/>
        </w:rPr>
        <w:t xml:space="preserve">, </w:t>
      </w:r>
      <w:r w:rsidR="00234F98">
        <w:rPr>
          <w:rFonts w:cs="Times New Roman" w:eastAsia="Times New Roman"/>
          <w:lang w:eastAsia="hr-HR"/>
        </w:rPr>
        <w:t>14. studenog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34F98">
        <w:rPr>
          <w:rFonts w:cs="Times New Roman" w:eastAsia="Times New Roman"/>
          <w:lang w:eastAsia="hr-HR"/>
        </w:rPr>
        <w:t>TILIA SPORT GRUPA d.o.o., Zagreb, Bolnička cesta 49a, OIB: 49653075610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34F98">
        <w:rPr>
          <w:rFonts w:cs="Times New Roman" w:eastAsia="Times New Roman"/>
          <w:color w:val="000000"/>
          <w:lang w:eastAsia="hr-HR"/>
        </w:rPr>
        <w:t>6754-2016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234F98">
        <w:rPr>
          <w:rFonts w:cs="Times New Roman" w:eastAsia="Times New Roman"/>
          <w:lang w:eastAsia="hr-HR"/>
        </w:rPr>
        <w:t>TILIA SPORT GRUPA d.o.o., Zagreb, Bolnička cesta 49a, OIB: 49653075610</w:t>
      </w:r>
      <w:r>
        <w:rPr>
          <w:rFonts w:cs="Times New Roman" w:eastAsia="Times New Roman"/>
          <w:lang w:eastAsia="hr-HR"/>
        </w:rPr>
        <w:t xml:space="preserve">. 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234F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234F98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od </w:t>
      </w:r>
      <w:r w:rsidR="00234F98">
        <w:rPr>
          <w:rFonts w:cs="Times New Roman" w:eastAsia="Times New Roman"/>
          <w:lang w:eastAsia="hr-HR"/>
        </w:rPr>
        <w:t>16. listopada</w:t>
      </w:r>
      <w:r>
        <w:rPr>
          <w:rFonts w:cs="Times New Roman" w:eastAsia="Times New Roman"/>
          <w:lang w:eastAsia="hr-HR"/>
        </w:rPr>
        <w:t xml:space="preserve"> 2018. proizlazi da </w:t>
      </w:r>
      <w:r w:rsidR="00234F98">
        <w:rPr>
          <w:rFonts w:cs="Times New Roman" w:eastAsia="Times New Roman"/>
          <w:lang w:eastAsia="hr-HR"/>
        </w:rPr>
        <w:t>je na računima dužnika na dan izdavanja potvrde evidentirano 816 dana neprekidne blokade, a nepodmirene obveze iznose 420.161,49 kn (list 22 spisa).</w:t>
      </w:r>
    </w:p>
    <w:p w:rsidRDefault="00234F98" w:rsidP="00CC70BA" w:rsidR="00234F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4F98" w:rsidP="00CC70BA" w:rsidR="00234F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popisa imovine koji je dostavio dužnik proizlazi da se imovina dužnika odnosi isključivo na uredski namještaj i to jedan stol (list 12 do 13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234F98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234F98">
        <w:rPr>
          <w:rFonts w:cs="Times New Roman" w:eastAsia="Times New Roman"/>
          <w:lang w:eastAsia="hr-HR"/>
        </w:rPr>
        <w:t>25. listopada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234F98">
        <w:rPr>
          <w:rFonts w:cs="Times New Roman" w:eastAsia="Times New Roman"/>
          <w:lang w:eastAsia="hr-HR"/>
        </w:rPr>
        <w:t>24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uprave, Područni ured Zagreb od </w:t>
      </w:r>
      <w:r w:rsidR="00234F98">
        <w:rPr>
          <w:rFonts w:cs="Times New Roman" w:eastAsia="Times New Roman"/>
          <w:lang w:eastAsia="hr-HR"/>
        </w:rPr>
        <w:t>26. listopada</w:t>
      </w:r>
      <w:r>
        <w:rPr>
          <w:rFonts w:cs="Times New Roman" w:eastAsia="Times New Roman"/>
          <w:lang w:eastAsia="hr-HR"/>
        </w:rPr>
        <w:t xml:space="preserve"> 2018. proizlazi da </w:t>
      </w:r>
      <w:r w:rsidR="00234F98">
        <w:rPr>
          <w:rFonts w:cs="Times New Roman" w:eastAsia="Times New Roman"/>
          <w:lang w:eastAsia="hr-HR"/>
        </w:rPr>
        <w:t>dužnik nije evidentiran kao stjecatelj nekretnina i pokretnina (list 25</w:t>
      </w:r>
      <w:r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234F98">
        <w:rPr>
          <w:rFonts w:cs="Times New Roman" w:eastAsia="Times New Roman"/>
          <w:lang w:eastAsia="hr-HR"/>
        </w:rPr>
        <w:t>14. studenog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5D1" w:rsidP="00537B78" w:rsidR="004205D1">
      <w:r>
        <w:separator/>
      </w:r>
    </w:p>
  </w:endnote>
  <w:endnote w:id="0" w:type="continuationSeparator">
    <w:p w:rsidRDefault="004205D1" w:rsidP="00537B78" w:rsidR="0042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5D1" w:rsidP="00537B78" w:rsidR="004205D1">
      <w:r>
        <w:separator/>
      </w:r>
    </w:p>
  </w:footnote>
  <w:footnote w:id="0" w:type="continuationSeparator">
    <w:p w:rsidRDefault="004205D1" w:rsidP="00537B78" w:rsidR="00420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AE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234F98">
      <w:t>6754/16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0AE2"/>
    <w:rsid w:val="00232861"/>
    <w:rsid w:val="00233507"/>
    <w:rsid w:val="00234F98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05D1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6754</izvorni_sadrzaj>
    <derivirana_varijabla naziv="DomainObject.Predmet.Broj_1">6754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St-6754/2016</izvorni_sadrzaj>
    <derivirana_varijabla naziv="DomainObject.Predmet.OznakaBroj_1">St-6754/2016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TILIA SPORT GRUPA d.o.o</izvorni_sadrzaj>
    <derivirana_varijabla naziv="DomainObject.Predmet.ProtustrankaFormated_1">  TILIA SPORT GRUPA d.o.o</derivirana_varijabla>
  </DomainObject.Predmet.ProtustrankaFormated>
  <DomainObject.Predmet.ProtustrankaFormatedOIB>
    <izvorni_sadrzaj>  TILIA SPORT GRUPA d.o.o, OIB 49653075610</izvorni_sadrzaj>
    <derivirana_varijabla naziv="DomainObject.Predmet.ProtustrankaFormatedOIB_1">  TILIA SPORT GRUPA d.o.o, OIB 49653075610</derivirana_varijabla>
  </DomainObject.Predmet.ProtustrankaFormatedOIB>
  <DomainObject.Predmet.ProtustrankaFormatedWithAdress>
    <izvorni_sadrzaj> TILIA SPORT GRUPA d.o.o, Bolnička cesta 49a, 10000 Zagreb</izvorni_sadrzaj>
    <derivirana_varijabla naziv="DomainObject.Predmet.ProtustrankaFormatedWithAdress_1"> TILIA SPORT GRUPA d.o.o, Bolnička cesta 49a, 10000 Zagreb</derivirana_varijabla>
  </DomainObject.Predmet.ProtustrankaFormatedWithAdress>
  <DomainObject.Predmet.ProtustrankaFormatedWithAdressOIB>
    <izvorni_sadrzaj> TILIA SPORT GRUPA d.o.o, OIB 49653075610, Bolnička cesta 49a, 10000 Zagreb</izvorni_sadrzaj>
    <derivirana_varijabla naziv="DomainObject.Predmet.ProtustrankaFormatedWithAdressOIB_1"> TILIA SPORT GRUPA d.o.o, OIB 49653075610, Bolnička cesta 49a, 10000 Zagreb</derivirana_varijabla>
  </DomainObject.Predmet.ProtustrankaFormatedWithAdressOIB>
  <DomainObject.Predmet.ProtustrankaWithAdress>
    <izvorni_sadrzaj>TILIA SPORT GRUPA d.o.o Bolnička cesta 49a, 10000 Zagreb</izvorni_sadrzaj>
    <derivirana_varijabla naziv="DomainObject.Predmet.ProtustrankaWithAdress_1">TILIA SPORT GRUPA d.o.o Bolnička cesta 49a, 10000 Zagreb</derivirana_varijabla>
  </DomainObject.Predmet.ProtustrankaWithAdress>
  <DomainObject.Predmet.ProtustrankaWithAdressOIB>
    <izvorni_sadrzaj>TILIA SPORT GRUPA d.o.o, OIB 49653075610, Bolnička cesta 49a, 10000 Zagreb</izvorni_sadrzaj>
    <derivirana_varijabla naziv="DomainObject.Predmet.ProtustrankaWithAdressOIB_1">TILIA SPORT GRUPA d.o.o, OIB 49653075610, Bolnička cesta 49a, 10000 Zagreb</derivirana_varijabla>
  </DomainObject.Predmet.ProtustrankaWithAdressOIB>
  <DomainObject.Predmet.ProtustrankaNazivFormated>
    <izvorni_sadrzaj>TILIA SPORT GRUPA d.o.o</izvorni_sadrzaj>
    <derivirana_varijabla naziv="DomainObject.Predmet.ProtustrankaNazivFormated_1">TILIA SPORT GRUPA d.o.o</derivirana_varijabla>
  </DomainObject.Predmet.ProtustrankaNazivFormated>
  <DomainObject.Predmet.ProtustrankaNazivFormatedOIB>
    <izvorni_sadrzaj>TILIA SPORT GRUPA d.o.o, OIB 49653075610</izvorni_sadrzaj>
    <derivirana_varijabla naziv="DomainObject.Predmet.ProtustrankaNazivFormatedOIB_1">TILIA SPORT GRUPA d.o.o, OIB 49653075610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TILIA SPORT GRUPA d.o.o</item>
    </izvorni_sadrzaj>
    <derivirana_varijabla naziv="DomainObject.Predmet.ProtuStrankaListFormated_1">
      <item>TILIA SPORT GRUPA d.o.o</item>
    </derivirana_varijabla>
  </DomainObject.Predmet.ProtuStrankaListFormated>
  <DomainObject.Predmet.ProtuStrankaListFormatedOIB>
    <izvorni_sadrzaj>
      <item>TILIA SPORT GRUPA d.o.o, OIB 49653075610</item>
    </izvorni_sadrzaj>
    <derivirana_varijabla naziv="DomainObject.Predmet.ProtuStrankaListFormatedOIB_1">
      <item>TILIA SPORT GRUPA d.o.o, OIB 49653075610</item>
    </derivirana_varijabla>
  </DomainObject.Predmet.ProtuStrankaListFormatedOIB>
  <DomainObject.Predmet.ProtuStrankaListFormatedWithAdress>
    <izvorni_sadrzaj>
      <item>TILIA SPORT GRUPA d.o.o, Bolnička cesta 49a, 10000 Zagreb</item>
    </izvorni_sadrzaj>
    <derivirana_varijabla naziv="DomainObject.Predmet.ProtuStrankaListFormatedWithAdress_1">
      <item>TILIA SPORT GRUPA d.o.o, Bolnička cesta 49a, 10000 Zagreb</item>
    </derivirana_varijabla>
  </DomainObject.Predmet.ProtuStrankaListFormatedWithAdress>
  <DomainObject.Predmet.ProtuStrankaListFormatedWithAdressOIB>
    <izvorni_sadrzaj>
      <item>TILIA SPORT GRUPA d.o.o, OIB 49653075610, Bolnička cesta 49a, 10000 Zagreb</item>
    </izvorni_sadrzaj>
    <derivirana_varijabla naziv="DomainObject.Predmet.ProtuStrankaListFormatedWithAdressOIB_1">
      <item>TILIA SPORT GRUPA d.o.o, OIB 49653075610, Bolnička cesta 49a, 10000 Zagreb</item>
    </derivirana_varijabla>
  </DomainObject.Predmet.ProtuStrankaListFormatedWithAdressOIB>
  <DomainObject.Predmet.ProtuStrankaListNazivFormated>
    <izvorni_sadrzaj>
      <item>TILIA SPORT GRUPA d.o.o</item>
    </izvorni_sadrzaj>
    <derivirana_varijabla naziv="DomainObject.Predmet.ProtuStrankaListNazivFormated_1">
      <item>TILIA SPORT GRUPA d.o.o</item>
    </derivirana_varijabla>
  </DomainObject.Predmet.ProtuStrankaListNazivFormated>
  <DomainObject.Predmet.ProtuStrankaListNazivFormatedOIB>
    <izvorni_sadrzaj>
      <item>TILIA SPORT GRUPA d.o.o, OIB 49653075610</item>
    </izvorni_sadrzaj>
    <derivirana_varijabla naziv="DomainObject.Predmet.ProtuStrankaListNazivFormatedOIB_1">
      <item>TILIA SPORT GRUPA d.o.o, OIB 49653075610</item>
    </derivirana_varijabla>
  </DomainObject.Predmet.ProtuStrankaListNazivFormatedOIB>
  <DomainObject.Predmet.OstaliListFormated>
    <izvorni_sadrzaj>
      <item>MICHAL WOJCIECH WOZNIAK</item>
      <item>LUKASZ ADAM KWIATKOWSKI</item>
      <item>Alen Durlen</item>
    </izvorni_sadrzaj>
    <derivirana_varijabla naziv="DomainObject.Predmet.OstaliListFormated_1">
      <item>MICHAL WOJCIECH WOZNIAK</item>
      <item>LUKASZ ADAM KWIATKOWSKI</item>
      <item>Alen Durlen</item>
    </derivirana_varijabla>
  </DomainObject.Predmet.OstaliListFormated>
  <DomainObject.Predmet.OstaliListFormatedOIB>
    <izvorni_sadrzaj>
      <item>MICHAL WOJCIECH WOZNIAK, OIB 73892726513</item>
      <item>LUKASZ ADAM KWIATKOWSKI, OIB 98033239414</item>
      <item>Alen Durlen, OIB 70361216682</item>
    </izvorni_sadrzaj>
    <derivirana_varijabla naziv="DomainObject.Predmet.OstaliListFormatedOIB_1">
      <item>MICHAL WOJCIECH WOZNIAK, OIB 73892726513</item>
      <item>LUKASZ ADAM KWIATKOWSKI, OIB 98033239414</item>
      <item>Alen Durlen, OIB 70361216682</item>
    </derivirana_varijabla>
  </DomainObject.Predmet.OstaliListFormatedOIB>
  <DomainObject.Predmet.OstaliListFormatedWithAdress>
    <izvorni_sadrzaj>
      <item>MICHAL WOJCIECH WOZNIAK, Malaxhowskiego 48/0001, LODZ</item>
      <item>LUKASZ ADAM KWIATKOWSKI, Smocza 19/0021, LODZ</item>
      <item>Alen Durlen, Gračanska Cesta 48 A, 10000 Zagreb</item>
    </izvorni_sadrzaj>
    <derivirana_varijabla naziv="DomainObject.Predmet.OstaliListFormatedWithAdress_1">
      <item>MICHAL WOJCIECH WOZNIAK, Malaxhowskiego 48/0001, LODZ</item>
      <item>LUKASZ ADAM KWIATKOWSKI, Smocza 19/0021, LODZ</item>
      <item>Alen Durlen, Gračanska Cesta 48 A, 10000 Zagreb</item>
    </derivirana_varijabla>
  </DomainObject.Predmet.OstaliListFormatedWithAdress>
  <DomainObject.Predmet.OstaliListFormatedWithAdressOIB>
    <izvorni_sadrzaj>
      <item>MICHAL WOJCIECH WOZNIAK, OIB 73892726513, Malaxhowskiego 48/0001, LODZ</item>
      <item>LUKASZ ADAM KWIATKOWSKI, OIB 98033239414, Smocza 19/0021, LODZ</item>
      <item>Alen Durlen, OIB 70361216682, Gračanska Cesta 48 A, 10000 Zagreb</item>
    </izvorni_sadrzaj>
    <derivirana_varijabla naziv="DomainObject.Predmet.OstaliListFormatedWithAdressOIB_1">
      <item>MICHAL WOJCIECH WOZNIAK, OIB 73892726513, Malaxhowskiego 48/0001, LODZ</item>
      <item>LUKASZ ADAM KWIATKOWSKI, OIB 98033239414, Smocza 19/0021, LODZ</item>
      <item>Alen Durlen, OIB 70361216682, Gračanska Cesta 48 A, 10000 Zagreb</item>
    </derivirana_varijabla>
  </DomainObject.Predmet.OstaliListFormatedWithAdressOIB>
  <DomainObject.Predmet.OstaliListNazivFormated>
    <izvorni_sadrzaj>
      <item>MICHAL WOJCIECH WOZNIAK</item>
      <item>LUKASZ ADAM KWIATKOWSKI</item>
      <item>Alen Durlen</item>
    </izvorni_sadrzaj>
    <derivirana_varijabla naziv="DomainObject.Predmet.OstaliListNazivFormated_1">
      <item>MICHAL WOJCIECH WOZNIAK</item>
      <item>LUKASZ ADAM KWIATKOWSKI</item>
      <item>Alen Durlen</item>
    </derivirana_varijabla>
  </DomainObject.Predmet.OstaliListNazivFormated>
  <DomainObject.Predmet.OstaliListNazivFormatedOIB>
    <izvorni_sadrzaj>
      <item>MICHAL WOJCIECH WOZNIAK, OIB 73892726513</item>
      <item>LUKASZ ADAM KWIATKOWSKI, OIB 98033239414</item>
      <item>Alen Durlen, OIB 70361216682</item>
    </izvorni_sadrzaj>
    <derivirana_varijabla naziv="DomainObject.Predmet.OstaliListNazivFormatedOIB_1">
      <item>MICHAL WOJCIECH WOZNIAK, OIB 73892726513</item>
      <item>LUKASZ ADAM KWIATKOWSKI, OIB 98033239414</item>
      <item>Alen Durlen, OIB 70361216682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TILIA SPORT GRUPA d.o.o</izvorni_sadrzaj>
    <derivirana_varijabla naziv="DomainObject.Predmet.ProtustrankaIDrugi_1">TILIA SPORT GRUPA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TILIA SPORT GRUPA d.o.o, OIB 49653075610, Bolnička cesta 49a, 10000 Zagreb</izvorni_sadrzaj>
    <derivirana_varijabla naziv="DomainObject.Predmet.ProtustrankaIDrugiAdressOIB_1">TILIA SPORT GRUPA d.o.o, OIB 49653075610, Bolnička cesta 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TILIA SPORT GRUPA d.o.o</item>
      <item>MICHAL WOJCIECH WOZNIAK</item>
      <item>LUKASZ ADAM KWIATKOWSKI</item>
      <item>Alen Durlen</item>
    </izvorni_sadrzaj>
    <derivirana_varijabla naziv="DomainObject.Predmet.SudioniciListNaziv_1">
      <item>FINA Regionalni centar Zagreb</item>
      <item>TILIA SPORT GRUPA d.o.o</item>
      <item>MICHAL WOJCIECH WOZNIAK</item>
      <item>LUKASZ ADAM KWIATKOWSKI</item>
      <item>Alen Durlen</item>
    </derivirana_varijabla>
  </DomainObject.Predmet.SudioniciListNaziv>
  <DomainObject.Predmet.SudioniciListAdressOIB>
    <izvorni_sadrzaj>
      <item>FINA Regionalni centar Zagreb, OIB 85821130368, Trg svibanjskih žrtava 1995. 1,10000 Zagreb</item>
      <item>TILIA SPORT GRUPA d.o.o, OIB 49653075610, Bolnička cesta 49a,10000 Zagreb</item>
      <item>MICHAL WOJCIECH WOZNIAK, OIB 73892726513, Malaxhowskiego 48/0001,LODZ</item>
      <item>LUKASZ ADAM KWIATKOWSKI, OIB 98033239414, Smocza 19/0021,LODZ</item>
      <item>Alen Durlen, OIB 70361216682, Gračanska Cesta 48 A,10000 Zagreb</item>
    </izvorni_sadrzaj>
    <derivirana_varijabla naziv="DomainObject.Predmet.SudioniciListAdressOIB_1">
      <item>FINA Regionalni centar Zagreb, OIB 85821130368, Trg svibanjskih žrtava 1995. 1,10000 Zagreb</item>
      <item>TILIA SPORT GRUPA d.o.o, OIB 49653075610, Bolnička cesta 49a,10000 Zagreb</item>
      <item>MICHAL WOJCIECH WOZNIAK, OIB 73892726513, Malaxhowskiego 48/0001,LODZ</item>
      <item>LUKASZ ADAM KWIATKOWSKI, OIB 98033239414, Smocza 19/0021,LODZ</item>
      <item>Alen Durlen, OIB 70361216682, Gračanska Cesta 48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BE7E0-76A4-49CD-8DDD-0F22CF842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2786</properties:Characters>
  <properties:Lines>79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2018-11-14T09:04:00Z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2018-11-14T09:05:00Z</cp:lastPrinted>
  <dcterms:modified xmlns:xsi="http://www.w3.org/2001/XMLSchema-instance" xsi:type="dcterms:W3CDTF">2018-11-14T09:05:00Z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PREDUJMA-St-6754-16.docx)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