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4c5e" w14:paraId="9924c5e" w:rsidRDefault="00002757" w:rsidP="00002757" w:rsidR="00002757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        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A54D08" w:rsidR="00A54D08" w:rsidRPr="00A54D08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A54D08" w:rsidRPr="00A54D08">
        <w:t>ARTING, d.o.o. za trgovinu, poslovne usluge, uvoz-izvoz "u stečaju", skraćena tvrtka: ARTING d.o.o. "u stečaju", Nova Gradiška, Mala 4, OIB 11102515044, nakon provedene treće elektroničke javne dražbe u razdoblju od 08. veljače 2018. godin</w:t>
      </w:r>
      <w:r w:rsidR="00984C7C">
        <w:t>e do 02. svibnja 2018. godine (</w:t>
      </w:r>
      <w:r w:rsidR="00A54D08" w:rsidRPr="00A54D08">
        <w:t>identifikator</w:t>
      </w:r>
      <w:r w:rsidR="00397AF9">
        <w:t xml:space="preserve"> predmeta prodaje</w:t>
      </w:r>
      <w:r w:rsidR="008D2FE2">
        <w:t xml:space="preserve"> 315</w:t>
      </w:r>
      <w:r w:rsidR="00421DB3">
        <w:t>9</w:t>
      </w:r>
      <w:r w:rsidR="00A54D08" w:rsidRPr="00A54D08">
        <w:t xml:space="preserve">) radi unovčenja dijela imovine stečajnog dužnika opterećene </w:t>
      </w:r>
      <w:proofErr w:type="spellStart"/>
      <w:r w:rsidR="00A54D08" w:rsidRPr="00A54D08">
        <w:t>razlučnim</w:t>
      </w:r>
      <w:proofErr w:type="spellEnd"/>
      <w:r w:rsidR="00A54D08" w:rsidRPr="00A54D08">
        <w:t xml:space="preserve"> pravom  i nakon  održanog ročišta za diobu </w:t>
      </w:r>
      <w:proofErr w:type="spellStart"/>
      <w:r w:rsidR="00A54D08" w:rsidRPr="00A54D08">
        <w:t>kupovnine</w:t>
      </w:r>
      <w:proofErr w:type="spellEnd"/>
      <w:r w:rsidR="00A54D08" w:rsidRPr="00A54D08">
        <w:t xml:space="preserve">, dana </w:t>
      </w:r>
      <w:r w:rsidR="00E572CB">
        <w:t>3</w:t>
      </w:r>
      <w:r w:rsidR="00984C7C">
        <w:t>0</w:t>
      </w:r>
      <w:r w:rsidR="00A54D08" w:rsidRPr="00A54D08">
        <w:t xml:space="preserve">. </w:t>
      </w:r>
      <w:r w:rsidR="00984C7C">
        <w:t>listopada</w:t>
      </w:r>
      <w:r w:rsidR="00A54D08" w:rsidRPr="00A54D08">
        <w:t xml:space="preserve"> 2018. godine</w:t>
      </w:r>
    </w:p>
    <w:p w:rsidRDefault="00002757" w:rsidP="00B0588F" w:rsidR="00002757">
      <w:pPr>
        <w:ind w:firstLine="1440"/>
        <w:jc w:val="both"/>
      </w:pPr>
    </w:p>
    <w:p w:rsidRDefault="00EE7CCE" w:rsidP="00002757" w:rsidR="00EE7CCE">
      <w:pPr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>I.</w:t>
      </w:r>
      <w:r w:rsidR="006F091D">
        <w:t xml:space="preserve"> </w:t>
      </w:r>
      <w:r w:rsidR="008D0523" w:rsidRPr="008D0523">
        <w:t xml:space="preserve">Od diobne mase - </w:t>
      </w:r>
      <w:proofErr w:type="spellStart"/>
      <w:r w:rsidR="008D0523" w:rsidRPr="008D0523">
        <w:t>kupovnine</w:t>
      </w:r>
      <w:proofErr w:type="spellEnd"/>
      <w:r w:rsidR="008D0523" w:rsidRPr="008D0523">
        <w:t xml:space="preserve"> u iznosu od </w:t>
      </w:r>
      <w:r w:rsidR="00421DB3">
        <w:t>101.250,00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</w:t>
      </w:r>
      <w:proofErr w:type="spellStart"/>
      <w:r w:rsidR="008D0523" w:rsidRPr="008D0523">
        <w:t>razlučnim</w:t>
      </w:r>
      <w:proofErr w:type="spellEnd"/>
      <w:r w:rsidR="008D0523" w:rsidRPr="008D0523">
        <w:t xml:space="preserve"> pravom  nakon provedenog postupka prodaje elektroničkom javnom dražbom koji je provela </w:t>
      </w:r>
      <w:r w:rsidR="00713DFC">
        <w:t xml:space="preserve">Financijska agencija, Regionalni centar </w:t>
      </w:r>
      <w:r w:rsidR="003B09ED">
        <w:t>Osijek</w:t>
      </w:r>
      <w:r w:rsidR="008D0523" w:rsidRPr="008D0523">
        <w:t xml:space="preserve"> </w:t>
      </w:r>
      <w:r w:rsidR="001E5F1A">
        <w:t>(</w:t>
      </w:r>
      <w:r w:rsidR="008D0523" w:rsidRPr="008D0523">
        <w:t xml:space="preserve">identifikator </w:t>
      </w:r>
      <w:r w:rsidR="00E11E14">
        <w:t xml:space="preserve">predmeta </w:t>
      </w:r>
      <w:r w:rsidR="008D0523" w:rsidRPr="008D0523">
        <w:t>prodaje</w:t>
      </w:r>
      <w:r w:rsidR="005D0BCB">
        <w:t xml:space="preserve"> 315</w:t>
      </w:r>
      <w:r w:rsidR="00421DB3">
        <w:t>9</w:t>
      </w:r>
      <w:r w:rsidR="00A43A52">
        <w:t>) i to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421DB3" w:rsidP="00421DB3" w:rsidR="00421DB3">
      <w:pPr>
        <w:ind w:firstLine="708" w:left="708"/>
        <w:jc w:val="both"/>
      </w:pPr>
      <w:r>
        <w:t xml:space="preserve"> -  nekretnine upisane u  </w:t>
      </w:r>
      <w:proofErr w:type="spellStart"/>
      <w:r>
        <w:t>zk.ul</w:t>
      </w:r>
      <w:proofErr w:type="spellEnd"/>
      <w:r>
        <w:t>. 3738 k.o. Nova Gradiška</w:t>
      </w:r>
      <w:r>
        <w:rPr>
          <w:b/>
        </w:rPr>
        <w:t xml:space="preserve"> </w:t>
      </w:r>
      <w:r>
        <w:t>i to:</w:t>
      </w:r>
    </w:p>
    <w:p w:rsidRDefault="00421DB3" w:rsidP="00421DB3" w:rsidR="00421DB3">
      <w:pPr>
        <w:jc w:val="both"/>
      </w:pPr>
    </w:p>
    <w:p w:rsidRDefault="00421DB3" w:rsidP="00421DB3" w:rsidR="00421DB3">
      <w:pPr>
        <w:jc w:val="both"/>
      </w:pPr>
      <w:r>
        <w:t xml:space="preserve"> </w:t>
      </w:r>
      <w:r>
        <w:tab/>
        <w:t xml:space="preserve"> </w:t>
      </w:r>
      <w:r>
        <w:tab/>
        <w:t>5. suvlasnički dio 199/1000 ETAŽNO VLASNIŠTVO (E-5)</w:t>
      </w:r>
    </w:p>
    <w:p w:rsidRDefault="00421DB3" w:rsidP="00421DB3" w:rsidR="00421DB3">
      <w:pPr>
        <w:ind w:firstLine="708"/>
        <w:jc w:val="both"/>
      </w:pPr>
      <w:r>
        <w:t xml:space="preserve">            1. posebni dio E – stan broj 4 na II katu, lijevo od unutrašnjeg stubišta zgrade, koji se sastoji od ulaznog hodnika, dnevnog boravka, kuhinje, dvije sobe, kupaonice I WC-a te balkona/</w:t>
      </w:r>
      <w:proofErr w:type="spellStart"/>
      <w:r>
        <w:t>loggie</w:t>
      </w:r>
      <w:proofErr w:type="spellEnd"/>
      <w:r>
        <w:t xml:space="preserve">, ukupne površine od 65,69m2, kojemu pripadaju sporedni dijelovi – spremište broj 5 u podrumu od 9,10m2 I parkirališno mjesto izvan zgrade, šesto s desne strane, od 3,13m2 (na grafičkom dijelu označen zelenom bojom) s kojim je neodvojivo povezano vlasništvo 199/1000 dijela kč.br. 1134/2 - Ulica Mala, Zgrada mješovite uporabe (stambeno-poslovna zgrada) br. 1 sa 171 m2, dvorište sa 146 m2, ukupno 317 m2, </w:t>
      </w:r>
    </w:p>
    <w:p w:rsidRDefault="008D0523" w:rsidP="00421DB3" w:rsidR="008D0523">
      <w:pPr>
        <w:jc w:val="both"/>
      </w:pPr>
      <w:r w:rsidRPr="008D0523">
        <w:t xml:space="preserve"> </w:t>
      </w:r>
    </w:p>
    <w:p w:rsidRDefault="004049AB" w:rsidP="00591498" w:rsidR="004049AB" w:rsidRPr="008D0523">
      <w:pPr>
        <w:jc w:val="both"/>
      </w:pP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956CEC" w:rsidRPr="00956CEC">
        <w:t>ARTING, d.o.o. za trgovinu, poslovne usluge, uvoz-izvoz "u stečaju", skraćena tvrtka: ARTING d.o.o. "u stečaju", Nova Gradiška, Mala 4, OIB 11102515044</w:t>
      </w:r>
      <w:r w:rsidR="00956CEC">
        <w:t xml:space="preserve"> </w:t>
      </w:r>
      <w:r w:rsidRPr="008D0523">
        <w:t xml:space="preserve">u iznosu od </w:t>
      </w:r>
      <w:r w:rsidR="00FA3E97">
        <w:t>34.846,22</w:t>
      </w:r>
      <w:r w:rsidR="00D12AEE">
        <w:t xml:space="preserve"> </w:t>
      </w:r>
      <w:r w:rsidRPr="008D0523">
        <w:t xml:space="preserve">Kn </w:t>
      </w:r>
      <w:r w:rsidR="007E3899">
        <w:t xml:space="preserve"> </w:t>
      </w:r>
      <w:r w:rsidRPr="008D0523">
        <w:t xml:space="preserve">po osnovi troškova </w:t>
      </w:r>
      <w:r w:rsidR="00FF382E">
        <w:t xml:space="preserve">utvrđivanja predmeta </w:t>
      </w:r>
      <w:proofErr w:type="spellStart"/>
      <w:r w:rsidR="00FF382E">
        <w:t>razlučnog</w:t>
      </w:r>
      <w:proofErr w:type="spellEnd"/>
      <w:r w:rsidR="00FF382E">
        <w:t xml:space="preserve"> prava </w:t>
      </w:r>
      <w:r w:rsidR="007E3899">
        <w:t xml:space="preserve"> i </w:t>
      </w:r>
      <w:r w:rsidRPr="008D0523">
        <w:t>unovčenja,</w:t>
      </w:r>
    </w:p>
    <w:p w:rsidRDefault="00F616E6" w:rsidP="008D0523" w:rsidR="008D0523">
      <w:pPr>
        <w:jc w:val="both"/>
      </w:pPr>
      <w:r>
        <w:t xml:space="preserve"> </w:t>
      </w:r>
      <w:r>
        <w:tab/>
      </w:r>
      <w:r>
        <w:tab/>
      </w:r>
    </w:p>
    <w:p w:rsidRDefault="00F616E6" w:rsidP="008D0523" w:rsidR="00F616E6" w:rsidRPr="00DF0609">
      <w:pPr>
        <w:jc w:val="both"/>
      </w:pPr>
      <w:r>
        <w:lastRenderedPageBreak/>
        <w:t xml:space="preserve"> </w:t>
      </w:r>
      <w:r>
        <w:tab/>
      </w:r>
      <w:r w:rsidRPr="00421DB3">
        <w:rPr>
          <w:b/>
        </w:rPr>
        <w:tab/>
      </w:r>
      <w:r w:rsidRPr="00DF0609">
        <w:t xml:space="preserve">b) tražbina Financijske agencije Regionalni centar Osijek u iznosu od </w:t>
      </w:r>
      <w:r w:rsidR="000641D9" w:rsidRPr="00DF0609">
        <w:t>6</w:t>
      </w:r>
      <w:r w:rsidR="001B0107" w:rsidRPr="00DF0609">
        <w:t>00</w:t>
      </w:r>
      <w:r w:rsidRPr="00DF0609">
        <w:t xml:space="preserve">,00  Kn po osnovi naknade za trošak provedbe elektroničke javne dražbe i to po </w:t>
      </w:r>
      <w:r w:rsidR="006E2C80" w:rsidRPr="00DF0609">
        <w:t>dijelu računa</w:t>
      </w:r>
      <w:r w:rsidRPr="00DF0609">
        <w:t xml:space="preserve"> br. 254-0</w:t>
      </w:r>
      <w:r w:rsidR="00EC4FDC" w:rsidRPr="00DF0609">
        <w:t>518</w:t>
      </w:r>
      <w:r w:rsidRPr="00DF0609">
        <w:t>-00002</w:t>
      </w:r>
      <w:r w:rsidR="00EC4FDC" w:rsidRPr="00DF0609">
        <w:t>6</w:t>
      </w:r>
    </w:p>
    <w:p w:rsidRDefault="00F616E6" w:rsidP="008D0523" w:rsidR="00F616E6" w:rsidRPr="008D0523">
      <w:pPr>
        <w:jc w:val="both"/>
      </w:pPr>
    </w:p>
    <w:p w:rsidRDefault="008D0523" w:rsidP="006A1E02" w:rsidR="006A1E02">
      <w:pPr>
        <w:jc w:val="both"/>
      </w:pPr>
      <w:r w:rsidRPr="008D0523">
        <w:t xml:space="preserve"> </w:t>
      </w:r>
      <w:r w:rsidRPr="008D0523">
        <w:tab/>
        <w:t xml:space="preserve"> </w:t>
      </w:r>
      <w:r w:rsidR="00F616E6">
        <w:tab/>
        <w:t>c</w:t>
      </w:r>
      <w:r w:rsidRPr="008D0523">
        <w:t xml:space="preserve">) </w:t>
      </w:r>
      <w:r w:rsidR="00E2126C">
        <w:t xml:space="preserve"> </w:t>
      </w:r>
      <w:r w:rsidR="006A1E02" w:rsidRPr="006A1E02">
        <w:t xml:space="preserve">tražbina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53364B" w:rsidRPr="0053364B">
        <w:t xml:space="preserve">J&amp;T banka d.d. Varaždin  Aleja kralja Zvonimira 1, OIB 38182927268, ranije Vaba d.d. banka Varaždin </w:t>
      </w:r>
      <w:r w:rsidR="006A1E02" w:rsidRPr="006A1E02">
        <w:t xml:space="preserve">u iznosu od </w:t>
      </w:r>
      <w:r w:rsidR="00554AC4">
        <w:t xml:space="preserve"> </w:t>
      </w:r>
      <w:r w:rsidR="00D70DE2">
        <w:t>65</w:t>
      </w:r>
      <w:r w:rsidR="008C564B">
        <w:t>.</w:t>
      </w:r>
      <w:r w:rsidR="00D70DE2">
        <w:t>803,78</w:t>
      </w:r>
      <w:r w:rsidR="004E7572">
        <w:t xml:space="preserve"> </w:t>
      </w:r>
      <w:r w:rsidR="006A1E02" w:rsidRPr="006A1E02">
        <w:t>Kn po osnovi</w:t>
      </w:r>
      <w:r w:rsidR="00EE7CCE">
        <w:t xml:space="preserve"> </w:t>
      </w:r>
      <w:r w:rsidR="0011496B">
        <w:t>založnog</w:t>
      </w:r>
      <w:r w:rsidR="000D7D99">
        <w:t xml:space="preserve"> </w:t>
      </w:r>
      <w:r w:rsidR="00EE7CCE" w:rsidRPr="006A1E02">
        <w:t>uknjižen</w:t>
      </w:r>
      <w:r w:rsidR="00EE7CCE">
        <w:t>og</w:t>
      </w:r>
      <w:r w:rsidR="000D7D99">
        <w:t xml:space="preserve"> pod </w:t>
      </w:r>
      <w:r w:rsidR="00EE7CCE" w:rsidRPr="006A1E02">
        <w:t xml:space="preserve">br. </w:t>
      </w:r>
      <w:r w:rsidR="00F07905">
        <w:t>Z-</w:t>
      </w:r>
      <w:r w:rsidR="00012009">
        <w:t>1688/11</w:t>
      </w:r>
      <w:r w:rsidR="00A43A52">
        <w:t xml:space="preserve"> </w:t>
      </w:r>
      <w:r w:rsidR="00D70DE2">
        <w:t xml:space="preserve">i to po osnovi </w:t>
      </w:r>
      <w:r w:rsidR="00A43A52">
        <w:t>dijela zateznih kamata.</w:t>
      </w:r>
    </w:p>
    <w:p w:rsidRDefault="006A1E02" w:rsidP="00135043" w:rsidR="00135043">
      <w:pPr>
        <w:jc w:val="both"/>
      </w:pPr>
      <w:r>
        <w:t xml:space="preserve"> </w:t>
      </w:r>
      <w:r>
        <w:tab/>
      </w:r>
      <w:r>
        <w:tab/>
      </w:r>
    </w:p>
    <w:p w:rsidRDefault="00135043" w:rsidP="00135043" w:rsidR="000F138D">
      <w:pPr>
        <w:jc w:val="both"/>
      </w:pPr>
      <w:r>
        <w:t xml:space="preserve"> </w:t>
      </w:r>
      <w:r>
        <w:tab/>
      </w:r>
      <w:r>
        <w:tab/>
      </w:r>
      <w:r w:rsidR="002E34B9">
        <w:t>II. 1.</w:t>
      </w:r>
      <w:r w:rsidR="00BF7808">
        <w:t xml:space="preserve">  </w:t>
      </w:r>
      <w:r w:rsidR="006A1E02" w:rsidRPr="006A1E02">
        <w:t>Nalaže se Financijskoj agenciji po pravomoćnosti ovoga rješenja iznos naveden u točci I. a) izreke rješenja</w:t>
      </w:r>
      <w:r w:rsidR="00344594">
        <w:t xml:space="preserve"> tj. iznos od </w:t>
      </w:r>
      <w:r w:rsidR="00FA3E97" w:rsidRPr="00061584">
        <w:t>34.846,22</w:t>
      </w:r>
      <w:r w:rsidR="00A43A52">
        <w:t xml:space="preserve"> </w:t>
      </w:r>
      <w:r w:rsidR="006B2BDA">
        <w:t xml:space="preserve"> </w:t>
      </w:r>
      <w:r w:rsidR="00344594">
        <w:t xml:space="preserve">Kn </w:t>
      </w:r>
      <w:r w:rsidR="000F138D">
        <w:t xml:space="preserve"> isplatiti</w:t>
      </w:r>
      <w:r w:rsidR="006E37E5" w:rsidRPr="006E37E5">
        <w:t xml:space="preserve"> </w:t>
      </w:r>
      <w:r w:rsidR="006E37E5" w:rsidRPr="006A1E02">
        <w:t>odnosno prenijeti</w:t>
      </w:r>
      <w:r w:rsidR="008C564B">
        <w:t xml:space="preserve"> </w:t>
      </w:r>
      <w:r w:rsidR="000F138D" w:rsidRPr="006A1E02">
        <w:t xml:space="preserve">sa računa Financijske agencije </w:t>
      </w:r>
      <w:r w:rsidR="000F138D" w:rsidRPr="00865A4B">
        <w:t>IBAN HR</w:t>
      </w:r>
      <w:r w:rsidR="000F138D" w:rsidRPr="005F2A73">
        <w:t>3323900011300028779</w:t>
      </w:r>
      <w:r w:rsidR="000F138D" w:rsidRPr="006A1E02">
        <w:t xml:space="preserve"> na kojem je evidentirana uplata jamče</w:t>
      </w:r>
      <w:r w:rsidR="000F138D">
        <w:t xml:space="preserve">vine kupca-ponuditelja  </w:t>
      </w:r>
      <w:r w:rsidR="00421DB3">
        <w:t>Stjepana</w:t>
      </w:r>
      <w:r w:rsidR="00A43A52">
        <w:t xml:space="preserve"> </w:t>
      </w:r>
      <w:proofErr w:type="spellStart"/>
      <w:r w:rsidR="00A43A52">
        <w:t>Kudelić</w:t>
      </w:r>
      <w:proofErr w:type="spellEnd"/>
      <w:r w:rsidR="00A43A52">
        <w:t xml:space="preserve"> iz</w:t>
      </w:r>
      <w:r w:rsidR="00421DB3">
        <w:t xml:space="preserve"> </w:t>
      </w:r>
      <w:proofErr w:type="spellStart"/>
      <w:r w:rsidR="00421DB3">
        <w:t>Valbandona</w:t>
      </w:r>
      <w:proofErr w:type="spellEnd"/>
      <w:r w:rsidR="00421DB3">
        <w:t xml:space="preserve">, Ulica </w:t>
      </w:r>
      <w:proofErr w:type="spellStart"/>
      <w:r w:rsidR="00421DB3">
        <w:t>Kuntrada</w:t>
      </w:r>
      <w:proofErr w:type="spellEnd"/>
      <w:r w:rsidR="00421DB3">
        <w:t xml:space="preserve"> 15A</w:t>
      </w:r>
      <w:r w:rsidR="00A43A52">
        <w:t xml:space="preserve">, OIB </w:t>
      </w:r>
      <w:r w:rsidR="00421DB3">
        <w:t>44883253197,</w:t>
      </w:r>
      <w:r w:rsidR="000F138D">
        <w:t xml:space="preserve"> </w:t>
      </w:r>
    </w:p>
    <w:p w:rsidRDefault="00FA3E97" w:rsidP="00135043" w:rsidR="00FA3E97">
      <w:pPr>
        <w:jc w:val="both"/>
      </w:pPr>
    </w:p>
    <w:p w:rsidRDefault="006E37E5" w:rsidP="006A1E02" w:rsidR="00670D20">
      <w:pPr>
        <w:jc w:val="both"/>
      </w:pPr>
      <w:r>
        <w:t>a</w:t>
      </w:r>
      <w:r w:rsidR="006A1E02" w:rsidRPr="006A1E02">
        <w:t xml:space="preserve"> na poslovni račun stečajnog dužnika </w:t>
      </w:r>
      <w:r w:rsidR="00956CEC" w:rsidRPr="00956CEC">
        <w:t>ARTING, d.o.o. za trgovinu, poslovne usluge, uvoz-izvoz "u stečaju", skraćena tvrtka: ARTING d.o.o. "u stečaju", Nova Gradiška, Mala 4, OIB 11102515044</w:t>
      </w:r>
      <w:r w:rsidR="00344594">
        <w:t>,</w:t>
      </w:r>
      <w:r w:rsidR="00AE0F93">
        <w:t xml:space="preserve"> IBAN</w:t>
      </w:r>
      <w:r w:rsidR="00AE0F93" w:rsidRPr="006A1E02">
        <w:t xml:space="preserve"> </w:t>
      </w:r>
      <w:r w:rsidR="00AE0F93">
        <w:t>HR</w:t>
      </w:r>
      <w:r w:rsidR="00CA700E">
        <w:t>9824850031100296005</w:t>
      </w:r>
    </w:p>
    <w:p w:rsidRDefault="000519EF" w:rsidP="006A1E02" w:rsidR="00670D20">
      <w:pPr>
        <w:jc w:val="both"/>
      </w:pPr>
      <w:r>
        <w:t xml:space="preserve"> </w:t>
      </w:r>
      <w:r>
        <w:tab/>
      </w:r>
      <w:r>
        <w:tab/>
      </w:r>
    </w:p>
    <w:p w:rsidRDefault="000519EF" w:rsidP="000519EF" w:rsidR="000519EF" w:rsidRPr="00554AC4">
      <w:pPr>
        <w:jc w:val="both"/>
      </w:pPr>
      <w:r>
        <w:t xml:space="preserve"> </w:t>
      </w:r>
      <w:r>
        <w:tab/>
      </w:r>
      <w:r>
        <w:tab/>
      </w:r>
      <w:r w:rsidR="002E34B9" w:rsidRPr="00554AC4">
        <w:t xml:space="preserve">  2.</w:t>
      </w:r>
      <w:r w:rsidRPr="00554AC4">
        <w:t xml:space="preserve"> Nalaže se Financijskoj agenciji po pravomoćnosti ovoga rješenja iznos naveden u točci I. b) </w:t>
      </w:r>
      <w:r w:rsidR="008C564B">
        <w:t xml:space="preserve">izreke rješenja  tj. iznos od </w:t>
      </w:r>
      <w:r w:rsidR="000641D9" w:rsidRPr="00061584">
        <w:t>6</w:t>
      </w:r>
      <w:r w:rsidR="004A1B3A" w:rsidRPr="00061584">
        <w:t>0</w:t>
      </w:r>
      <w:r w:rsidRPr="00061584">
        <w:t>0,00</w:t>
      </w:r>
      <w:r w:rsidRPr="00554AC4">
        <w:t xml:space="preserve"> Kn isplatiti odnosno prenijeti </w:t>
      </w:r>
    </w:p>
    <w:p w:rsidRDefault="000519EF" w:rsidP="000519EF" w:rsidR="000519EF" w:rsidRPr="00554AC4">
      <w:pPr>
        <w:jc w:val="both"/>
      </w:pPr>
    </w:p>
    <w:p w:rsidRDefault="000519EF" w:rsidP="006A1E02" w:rsidR="00C70402" w:rsidRPr="00554AC4">
      <w:pPr>
        <w:jc w:val="both"/>
      </w:pPr>
      <w:r w:rsidRPr="00554AC4">
        <w:t xml:space="preserve"> </w:t>
      </w:r>
      <w:r w:rsidRPr="00554AC4">
        <w:tab/>
      </w:r>
      <w:r w:rsidRPr="00554AC4">
        <w:tab/>
        <w:t xml:space="preserve">-  iz sredstava uplaćene jamčevine sa računa Financijske agencije HR 3323900011300028779 </w:t>
      </w:r>
      <w:r w:rsidR="005275F4">
        <w:t xml:space="preserve"> </w:t>
      </w:r>
      <w:r w:rsidRPr="00554AC4">
        <w:t>na račun HR42 2390001110001704</w:t>
      </w:r>
      <w:r w:rsidR="004F1863" w:rsidRPr="00554AC4">
        <w:t>2 s pozivom na broj HR 03 2542-</w:t>
      </w:r>
      <w:r w:rsidR="00984817" w:rsidRPr="00E356C7">
        <w:t>0</w:t>
      </w:r>
      <w:r w:rsidR="004F1863" w:rsidRPr="00E356C7">
        <w:t>5185</w:t>
      </w:r>
      <w:r w:rsidRPr="00E356C7">
        <w:t>-00002</w:t>
      </w:r>
      <w:r w:rsidR="004F1863" w:rsidRPr="00E356C7">
        <w:t>64</w:t>
      </w:r>
      <w:r w:rsidR="00336668" w:rsidRPr="00E356C7">
        <w:t>.</w:t>
      </w:r>
    </w:p>
    <w:p w:rsidRDefault="00C70402" w:rsidP="006A1E02" w:rsidR="00C70402">
      <w:pPr>
        <w:jc w:val="both"/>
      </w:pPr>
    </w:p>
    <w:p w:rsidRDefault="006A1E02" w:rsidP="006A1E02" w:rsidR="00554AC4">
      <w:pPr>
        <w:jc w:val="both"/>
      </w:pPr>
      <w:r w:rsidRPr="006A1E02">
        <w:tab/>
        <w:t xml:space="preserve"> </w:t>
      </w:r>
      <w:r w:rsidRPr="006A1E02">
        <w:tab/>
      </w:r>
      <w:r w:rsidR="002E34B9">
        <w:t xml:space="preserve">   3. </w:t>
      </w:r>
      <w:r w:rsidR="00BF7808">
        <w:t xml:space="preserve"> </w:t>
      </w:r>
      <w:r w:rsidRPr="006A1E02">
        <w:t xml:space="preserve"> Nalaže se Financijskoj agenciji po pravomoćnosti ovoga rje</w:t>
      </w:r>
      <w:r w:rsidR="002E34B9">
        <w:t>šenja iznos naveden u točci I. c )</w:t>
      </w:r>
      <w:r w:rsidR="006E37E5">
        <w:t xml:space="preserve"> izreke rješenja tj. iznos od </w:t>
      </w:r>
      <w:r w:rsidR="00BF7808">
        <w:t xml:space="preserve"> </w:t>
      </w:r>
      <w:r w:rsidR="002A2B5D">
        <w:t>65.803,78</w:t>
      </w:r>
      <w:r w:rsidR="002A2B5D">
        <w:rPr>
          <w:b/>
        </w:rPr>
        <w:t xml:space="preserve">  </w:t>
      </w:r>
      <w:r w:rsidRPr="006A1E02">
        <w:t>Kn isplatiti odnosno prenijeti</w:t>
      </w:r>
      <w:r w:rsidR="00061584">
        <w:t xml:space="preserve"> na način kako slijedi:</w:t>
      </w:r>
    </w:p>
    <w:p w:rsidRDefault="00061584" w:rsidP="006A1E02" w:rsidR="00061584">
      <w:pPr>
        <w:jc w:val="both"/>
      </w:pPr>
    </w:p>
    <w:p w:rsidRDefault="006A1E02" w:rsidP="00554AC4" w:rsidR="00554AC4">
      <w:pPr>
        <w:jc w:val="both"/>
      </w:pPr>
      <w:r w:rsidRPr="006A1E02">
        <w:t xml:space="preserve"> </w:t>
      </w:r>
      <w:r w:rsidR="00061584">
        <w:t xml:space="preserve">                    </w:t>
      </w:r>
      <w:r w:rsidR="00554AC4">
        <w:t xml:space="preserve">- iznos od </w:t>
      </w:r>
      <w:r w:rsidR="00B57EE8" w:rsidRPr="00061584">
        <w:t>3.453,78</w:t>
      </w:r>
      <w:r w:rsidR="00061584">
        <w:t xml:space="preserve"> </w:t>
      </w:r>
      <w:r w:rsidR="00554AC4">
        <w:t>Kn</w:t>
      </w:r>
      <w:r w:rsidR="00554AC4" w:rsidRPr="000F138D">
        <w:t xml:space="preserve"> </w:t>
      </w:r>
      <w:r w:rsidR="00554AC4" w:rsidRPr="006A1E02">
        <w:t xml:space="preserve">sa računa Financijske agencije </w:t>
      </w:r>
      <w:r w:rsidR="00554AC4" w:rsidRPr="00865A4B">
        <w:t>IBAN HR</w:t>
      </w:r>
      <w:r w:rsidR="00554AC4" w:rsidRPr="005F2A73">
        <w:t>3323900011300028779</w:t>
      </w:r>
      <w:r w:rsidR="00554AC4" w:rsidRPr="006A1E02">
        <w:t xml:space="preserve"> na kojem je evidentirana uplata jamče</w:t>
      </w:r>
      <w:r w:rsidR="008B2E48">
        <w:t xml:space="preserve">vine kupca-ponuditelja  </w:t>
      </w:r>
      <w:r w:rsidR="006C4DE2">
        <w:t xml:space="preserve">Stjepana </w:t>
      </w:r>
      <w:proofErr w:type="spellStart"/>
      <w:r w:rsidR="006C4DE2">
        <w:t>Kudelić</w:t>
      </w:r>
      <w:proofErr w:type="spellEnd"/>
      <w:r w:rsidR="006C4DE2">
        <w:t xml:space="preserve"> iz </w:t>
      </w:r>
      <w:proofErr w:type="spellStart"/>
      <w:r w:rsidR="006C4DE2">
        <w:t>Valbandona</w:t>
      </w:r>
      <w:proofErr w:type="spellEnd"/>
      <w:r w:rsidR="006C4DE2">
        <w:t xml:space="preserve">, Ulica </w:t>
      </w:r>
      <w:proofErr w:type="spellStart"/>
      <w:r w:rsidR="006C4DE2">
        <w:t>Kuntrada</w:t>
      </w:r>
      <w:proofErr w:type="spellEnd"/>
      <w:r w:rsidR="006C4DE2">
        <w:t xml:space="preserve"> 15A, OIB 44883253197</w:t>
      </w:r>
      <w:r w:rsidR="00554AC4">
        <w:t xml:space="preserve">, te </w:t>
      </w:r>
    </w:p>
    <w:p w:rsidRDefault="006C05EE" w:rsidP="006A1E02" w:rsidR="006C05EE">
      <w:pPr>
        <w:jc w:val="both"/>
      </w:pPr>
    </w:p>
    <w:p w:rsidRDefault="006C05EE" w:rsidP="006A1E02" w:rsidR="0025564B">
      <w:pPr>
        <w:jc w:val="both"/>
      </w:pPr>
      <w:r>
        <w:t xml:space="preserve"> </w:t>
      </w:r>
      <w:r>
        <w:tab/>
      </w:r>
      <w:r>
        <w:tab/>
        <w:t xml:space="preserve">- </w:t>
      </w:r>
      <w:r w:rsidR="006A1E02" w:rsidRPr="006A1E02">
        <w:t xml:space="preserve"> </w:t>
      </w:r>
      <w:r>
        <w:t xml:space="preserve">iz sredstava uplaćene </w:t>
      </w:r>
      <w:proofErr w:type="spellStart"/>
      <w:r>
        <w:t>kupovnine</w:t>
      </w:r>
      <w:proofErr w:type="spellEnd"/>
      <w:r w:rsidR="00554AC4">
        <w:t xml:space="preserve"> iznos od </w:t>
      </w:r>
      <w:r w:rsidR="003273FD" w:rsidRPr="00061584">
        <w:t>62.350,00</w:t>
      </w:r>
      <w:r w:rsidR="00554AC4">
        <w:t xml:space="preserve"> </w:t>
      </w:r>
      <w:r>
        <w:t>sa računa Financijske agencije HR 1123900011300028787,</w:t>
      </w:r>
    </w:p>
    <w:p w:rsidRDefault="0025564B" w:rsidP="006A1E02" w:rsidR="0025564B">
      <w:pPr>
        <w:jc w:val="both"/>
      </w:pPr>
    </w:p>
    <w:p w:rsidRDefault="006C05EE" w:rsidP="006A1E02" w:rsidR="007379CC">
      <w:pPr>
        <w:jc w:val="both"/>
      </w:pPr>
      <w:r>
        <w:t xml:space="preserve"> a n</w:t>
      </w:r>
      <w:r w:rsidR="006A1E02" w:rsidRPr="006A1E02">
        <w:t xml:space="preserve">a poslovni račun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</w:t>
      </w:r>
      <w:r w:rsidR="007379CC">
        <w:t xml:space="preserve"> </w:t>
      </w:r>
      <w:r w:rsidR="0053364B" w:rsidRPr="0053364B">
        <w:t>J&amp;T banka d.d. Varaždin  Aleja kralja Zvonimira 1, OIB 38182927268, ranije Vaba d.d. banka Varaždin</w:t>
      </w:r>
      <w:r>
        <w:t xml:space="preserve">, račun broj: </w:t>
      </w:r>
      <w:r w:rsidR="00240157">
        <w:t xml:space="preserve">IBAN </w:t>
      </w:r>
      <w:r>
        <w:t>HR</w:t>
      </w:r>
      <w:r w:rsidR="00FC2CCD">
        <w:t>7724890041006755391</w:t>
      </w:r>
      <w:r w:rsidR="00344594">
        <w:t>.</w:t>
      </w:r>
    </w:p>
    <w:p w:rsidRDefault="0088466A" w:rsidP="006A1E02" w:rsidR="0088466A">
      <w:pPr>
        <w:jc w:val="both"/>
        <w:rPr>
          <w:b/>
        </w:rPr>
      </w:pPr>
    </w:p>
    <w:p w:rsidRDefault="0088466A" w:rsidP="0050016E" w:rsidR="00421DB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421DB3">
        <w:t>III</w:t>
      </w:r>
      <w:r w:rsidR="006A1E02" w:rsidRPr="00970B7E">
        <w:t>.</w:t>
      </w:r>
      <w:r w:rsidR="00431F33" w:rsidRPr="00970B7E">
        <w:t xml:space="preserve"> Utvrđuje se da u</w:t>
      </w:r>
      <w:r w:rsidR="006A1E02" w:rsidRPr="00970B7E">
        <w:t xml:space="preserve"> preostalom dijelu u iznosu od </w:t>
      </w:r>
      <w:r w:rsidR="003A5C58" w:rsidRPr="00061584">
        <w:t>1.521.907,11</w:t>
      </w:r>
      <w:r w:rsidR="00322D72" w:rsidRPr="00970B7E">
        <w:t xml:space="preserve"> </w:t>
      </w:r>
      <w:r w:rsidR="006A1E02" w:rsidRPr="00970B7E">
        <w:t>Kn</w:t>
      </w:r>
      <w:r w:rsidR="00DD75B8" w:rsidRPr="00970B7E">
        <w:t xml:space="preserve"> po</w:t>
      </w:r>
      <w:r w:rsidR="00E11C8A">
        <w:t xml:space="preserve"> osnovi  dijela zateznih kam</w:t>
      </w:r>
      <w:r w:rsidR="006C4DE2">
        <w:t>a</w:t>
      </w:r>
      <w:r w:rsidR="00E11C8A">
        <w:t xml:space="preserve">ta, ugovorenih kamata i glavnog duga </w:t>
      </w:r>
      <w:r w:rsidR="006A1E02" w:rsidRPr="00970B7E">
        <w:t xml:space="preserve"> tražbina </w:t>
      </w:r>
      <w:proofErr w:type="spellStart"/>
      <w:r w:rsidR="006A1E02" w:rsidRPr="00970B7E">
        <w:t>razlučnog</w:t>
      </w:r>
      <w:proofErr w:type="spellEnd"/>
      <w:r w:rsidR="006A1E02" w:rsidRPr="00970B7E">
        <w:t xml:space="preserve"> vjerovnika </w:t>
      </w:r>
      <w:r w:rsidR="0053364B" w:rsidRPr="00970B7E">
        <w:t>J&amp;T banka d.d. Varaždin  Aleja kralja Zvonimira 1, OIB 38182927268, ranije Vaba d.d. banka Varaždin</w:t>
      </w:r>
      <w:r w:rsidR="008D7018" w:rsidRPr="00970B7E">
        <w:rPr>
          <w:bCs/>
        </w:rPr>
        <w:t xml:space="preserve"> </w:t>
      </w:r>
      <w:r w:rsidR="006A1E02" w:rsidRPr="00970B7E">
        <w:t xml:space="preserve">koja je uzeta </w:t>
      </w:r>
      <w:r w:rsidR="00B35879" w:rsidRPr="00970B7E">
        <w:t xml:space="preserve">u obzir </w:t>
      </w:r>
      <w:r w:rsidR="00344594" w:rsidRPr="00970B7E">
        <w:t>pri diobi</w:t>
      </w:r>
      <w:r w:rsidR="006A1E02" w:rsidRPr="00970B7E">
        <w:t xml:space="preserve">, a po osnovi </w:t>
      </w:r>
      <w:r w:rsidR="00EA6946" w:rsidRPr="00970B7E">
        <w:t>založnog</w:t>
      </w:r>
      <w:r w:rsidR="00E979EA" w:rsidRPr="00970B7E">
        <w:t xml:space="preserve">  </w:t>
      </w:r>
      <w:r w:rsidR="00295308" w:rsidRPr="00970B7E">
        <w:t>prava uknjižen</w:t>
      </w:r>
      <w:r w:rsidR="00B208A4" w:rsidRPr="00970B7E">
        <w:t>og</w:t>
      </w:r>
      <w:r w:rsidR="006D1C6E" w:rsidRPr="00970B7E">
        <w:t xml:space="preserve"> pod posl.br. Z</w:t>
      </w:r>
      <w:r w:rsidR="00B96AFE" w:rsidRPr="00970B7E">
        <w:t xml:space="preserve"> – 1668/11</w:t>
      </w:r>
      <w:r w:rsidR="00402CB5" w:rsidRPr="00970B7E">
        <w:t>ostaje nenamirena</w:t>
      </w:r>
      <w:r w:rsidR="00E11C8A">
        <w:t>.</w:t>
      </w:r>
    </w:p>
    <w:p w:rsidRDefault="008D2FE2" w:rsidP="006A1E02" w:rsidR="008D7018" w:rsidRPr="008F0CBC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 w:rsidR="0088466A" w:rsidRPr="008F0CBC">
        <w:rPr>
          <w:b/>
        </w:rPr>
        <w:tab/>
      </w:r>
      <w:r w:rsidR="006A1E02" w:rsidRPr="008F0CBC">
        <w:rPr>
          <w:b/>
        </w:rPr>
        <w:tab/>
      </w:r>
    </w:p>
    <w:p w:rsidRDefault="00F767B7" w:rsidP="0050016E" w:rsidR="0050016E" w:rsidRPr="008F0CBC">
      <w:pPr>
        <w:jc w:val="both"/>
        <w:rPr>
          <w:b/>
        </w:rPr>
      </w:pPr>
      <w:r w:rsidRPr="008F0CBC">
        <w:rPr>
          <w:b/>
        </w:rPr>
        <w:t xml:space="preserve"> </w:t>
      </w:r>
      <w:r w:rsidRPr="008F0CBC">
        <w:rPr>
          <w:b/>
        </w:rPr>
        <w:tab/>
      </w:r>
      <w:r w:rsidRPr="008F0CBC">
        <w:rPr>
          <w:b/>
        </w:rPr>
        <w:tab/>
      </w:r>
      <w:r w:rsidRPr="008F0CBC">
        <w:rPr>
          <w:b/>
        </w:rPr>
        <w:tab/>
      </w:r>
      <w:r w:rsidRPr="008F0CBC">
        <w:rPr>
          <w:b/>
        </w:rPr>
        <w:tab/>
      </w:r>
      <w:r w:rsidRPr="008F0CBC">
        <w:rPr>
          <w:b/>
        </w:rPr>
        <w:tab/>
      </w:r>
      <w:r w:rsidR="006A1E02" w:rsidRPr="008F0CBC">
        <w:rPr>
          <w:b/>
        </w:rPr>
        <w:t>Obrazloženje</w:t>
      </w:r>
      <w:r w:rsidR="0050016E" w:rsidRPr="008F0CBC">
        <w:rPr>
          <w:b/>
        </w:rPr>
        <w:t xml:space="preserve"> </w:t>
      </w:r>
    </w:p>
    <w:p w:rsidRDefault="006A1E02" w:rsidP="008D7018" w:rsidR="006A1E02" w:rsidRPr="008F0CBC">
      <w:pPr>
        <w:jc w:val="center"/>
        <w:rPr>
          <w:b/>
        </w:rPr>
      </w:pPr>
    </w:p>
    <w:p w:rsidRDefault="00DD75B8" w:rsidP="00865A4B" w:rsidR="00135043">
      <w:pPr>
        <w:jc w:val="both"/>
        <w:rPr>
          <w:b/>
        </w:rPr>
      </w:pPr>
      <w:r w:rsidRPr="008F0CBC">
        <w:rPr>
          <w:b/>
        </w:rPr>
        <w:tab/>
      </w:r>
      <w:r w:rsidR="006A1E02" w:rsidRPr="008F0CBC">
        <w:rPr>
          <w:b/>
        </w:rPr>
        <w:t xml:space="preserve"> </w:t>
      </w:r>
      <w:r w:rsidR="006A1E02" w:rsidRPr="008F0CBC">
        <w:rPr>
          <w:b/>
        </w:rPr>
        <w:tab/>
      </w:r>
      <w:r w:rsidR="007C57D1">
        <w:t xml:space="preserve">Nekretnine stečajnog dužnika upisane u </w:t>
      </w:r>
      <w:proofErr w:type="spellStart"/>
      <w:r w:rsidR="007C57D1">
        <w:t>zk</w:t>
      </w:r>
      <w:proofErr w:type="spellEnd"/>
      <w:r w:rsidR="007C57D1">
        <w:t xml:space="preserve">. ul. 3738 k.o. Nova Gradiška i to: </w:t>
      </w:r>
    </w:p>
    <w:p w:rsidRDefault="00421DB3" w:rsidP="00984C7C" w:rsidR="00984C7C" w:rsidRPr="00D75B24">
      <w:pPr>
        <w:jc w:val="both"/>
      </w:pPr>
      <w:r>
        <w:lastRenderedPageBreak/>
        <w:t xml:space="preserve">5. suvlasnički dio 199/1000 ETAŽNO VLASNIŠTVO (E-5) </w:t>
      </w:r>
      <w:r w:rsidR="009E76DF">
        <w:t>prodane</w:t>
      </w:r>
      <w:r w:rsidR="00EF1526">
        <w:t xml:space="preserve"> </w:t>
      </w:r>
      <w:r w:rsidR="009E76DF">
        <w:t>su u ste</w:t>
      </w:r>
      <w:r w:rsidR="00EF1526">
        <w:t>č</w:t>
      </w:r>
      <w:r w:rsidR="009E76DF">
        <w:t>ajnom pos</w:t>
      </w:r>
      <w:r w:rsidR="00EF1526">
        <w:t>t</w:t>
      </w:r>
      <w:r w:rsidR="009E76DF">
        <w:t>u</w:t>
      </w:r>
      <w:r w:rsidR="00EF1526">
        <w:t xml:space="preserve">pku na način da je </w:t>
      </w:r>
      <w:r w:rsidR="007C57D1">
        <w:t xml:space="preserve"> Financijs</w:t>
      </w:r>
      <w:r w:rsidR="00EF1526">
        <w:t>ka agencija provela elekt</w:t>
      </w:r>
      <w:r w:rsidR="009E76DF">
        <w:t>r</w:t>
      </w:r>
      <w:r w:rsidR="000641D9">
        <w:t>oničku javnu dražbu</w:t>
      </w:r>
      <w:r>
        <w:t xml:space="preserve">, te je </w:t>
      </w:r>
      <w:r w:rsidR="007C57D1">
        <w:t>rješenj</w:t>
      </w:r>
      <w:r>
        <w:t>e</w:t>
      </w:r>
      <w:r w:rsidR="007C57D1">
        <w:t xml:space="preserve"> o dosudi </w:t>
      </w:r>
      <w:r>
        <w:t>kupcu</w:t>
      </w:r>
      <w:r w:rsidR="009E76DF">
        <w:t xml:space="preserve"> postal</w:t>
      </w:r>
      <w:r>
        <w:t>o</w:t>
      </w:r>
      <w:r w:rsidR="009E76DF">
        <w:t xml:space="preserve"> pravomoćn</w:t>
      </w:r>
      <w:r>
        <w:t>o</w:t>
      </w:r>
      <w:r w:rsidR="000641D9">
        <w:t xml:space="preserve"> i</w:t>
      </w:r>
      <w:r>
        <w:t xml:space="preserve"> </w:t>
      </w:r>
      <w:r w:rsidR="007C57D1">
        <w:t>ku</w:t>
      </w:r>
      <w:r w:rsidR="00EF1526">
        <w:t>p</w:t>
      </w:r>
      <w:r>
        <w:t>ac</w:t>
      </w:r>
      <w:r w:rsidR="000641D9">
        <w:t xml:space="preserve"> uplat</w:t>
      </w:r>
      <w:r w:rsidR="00EF1526">
        <w:t>i</w:t>
      </w:r>
      <w:r w:rsidR="000641D9">
        <w:t>o</w:t>
      </w:r>
      <w:r w:rsidR="00EF1526">
        <w:t xml:space="preserve"> </w:t>
      </w:r>
      <w:proofErr w:type="spellStart"/>
      <w:r w:rsidR="00EF1526">
        <w:t>kupovninu</w:t>
      </w:r>
      <w:proofErr w:type="spellEnd"/>
      <w:r w:rsidR="000641D9">
        <w:t xml:space="preserve"> i nastavno tome </w:t>
      </w:r>
      <w:r w:rsidR="007C57D1">
        <w:t xml:space="preserve">održano ročište za diobu </w:t>
      </w:r>
      <w:proofErr w:type="spellStart"/>
      <w:r w:rsidR="007C57D1">
        <w:t>kupovnine</w:t>
      </w:r>
      <w:proofErr w:type="spellEnd"/>
      <w:r w:rsidR="007C57D1">
        <w:t xml:space="preserve">. </w:t>
      </w:r>
    </w:p>
    <w:p w:rsidRDefault="00421DB3" w:rsidP="00D75B24" w:rsidR="00D75B24" w:rsidRPr="00D75B24">
      <w:pPr>
        <w:jc w:val="both"/>
      </w:pPr>
      <w:r>
        <w:tab/>
      </w:r>
      <w:r>
        <w:tab/>
      </w:r>
      <w:r w:rsidR="00D75B24" w:rsidRPr="00D75B24">
        <w:t xml:space="preserve">Diobnu masu za nekretnine upisane u  </w:t>
      </w:r>
      <w:proofErr w:type="spellStart"/>
      <w:r w:rsidR="00D75B24" w:rsidRPr="00D75B24">
        <w:t>zk.ul</w:t>
      </w:r>
      <w:proofErr w:type="spellEnd"/>
      <w:r w:rsidR="00D75B24" w:rsidRPr="00D75B24">
        <w:t>. 3738 k.o. Nova Gradiška i to:</w:t>
      </w:r>
    </w:p>
    <w:p w:rsidRDefault="006C4DE2" w:rsidP="00421DB3" w:rsidR="00421DB3">
      <w:pPr>
        <w:jc w:val="both"/>
      </w:pPr>
      <w:r>
        <w:t xml:space="preserve">  </w:t>
      </w:r>
      <w:r>
        <w:tab/>
      </w:r>
      <w:r>
        <w:tab/>
      </w:r>
      <w:r w:rsidR="00421DB3">
        <w:t>5. suvlasnički dio 199/1000 ETAŽNO VLASNIŠTVO (E-5)</w:t>
      </w:r>
    </w:p>
    <w:p w:rsidRDefault="00421DB3" w:rsidP="00D75B24" w:rsidR="00D75B24" w:rsidRPr="00D75B24">
      <w:pPr>
        <w:jc w:val="both"/>
      </w:pPr>
      <w:r>
        <w:t xml:space="preserve">            </w:t>
      </w:r>
      <w:r w:rsidR="006C4DE2">
        <w:tab/>
      </w:r>
      <w:r>
        <w:t>1. posebni dio E – stan broj 4 na II katu, lijevo od unutrašnjeg stubišta zgrade, koji se sastoji od ulaznog hodnika, dnevnog boravka, kuhinje, dvije sobe, kupaonice I WC-a te balkona/</w:t>
      </w:r>
      <w:proofErr w:type="spellStart"/>
      <w:r>
        <w:t>loggie</w:t>
      </w:r>
      <w:proofErr w:type="spellEnd"/>
      <w:r>
        <w:t xml:space="preserve">, ukupne površine od 65,69m2, kojemu pripadaju sporedni dijelovi – spremište broj 5 u podrumu od 9,10m2 I parkirališno mjesto izvan zgrade, šesto s desne strane, od 3,13m2 (na grafičkom dijelu označen zelenom bojom) s kojim je neodvojivo povezano vlasništvo 199/1000 dijela kč.br. 1134/2 - Ulica Mala, Zgrada mješovite uporabe (stambeno-poslovna zgrada) br. 1 sa 171 m2, dvorište sa 146 m2, ukupno 317 m2, </w:t>
      </w:r>
      <w:r w:rsidR="00D75B24" w:rsidRPr="00D75B24">
        <w:t xml:space="preserve">čini </w:t>
      </w:r>
      <w:proofErr w:type="spellStart"/>
      <w:r w:rsidR="003E3D9B">
        <w:t>kupovnina</w:t>
      </w:r>
      <w:proofErr w:type="spellEnd"/>
      <w:r w:rsidR="003E3D9B">
        <w:t xml:space="preserve"> u iznosu od </w:t>
      </w:r>
      <w:r>
        <w:t>101.250,00</w:t>
      </w:r>
      <w:r w:rsidR="00D75B24" w:rsidRPr="00D75B24">
        <w:t xml:space="preserve"> Kn. </w:t>
      </w:r>
    </w:p>
    <w:p w:rsidRDefault="00D75B24" w:rsidP="00D75B24" w:rsidR="00D75B24" w:rsidRPr="007435B3">
      <w:pPr>
        <w:jc w:val="both"/>
      </w:pPr>
      <w:r w:rsidRPr="00D75B24">
        <w:rPr>
          <w:b/>
        </w:rPr>
        <w:t xml:space="preserve"> </w:t>
      </w:r>
      <w:r w:rsidRPr="00D75B24">
        <w:tab/>
        <w:t xml:space="preserve"> </w:t>
      </w:r>
      <w:r w:rsidRPr="00D75B24">
        <w:tab/>
      </w:r>
      <w:r w:rsidRPr="007435B3">
        <w:t xml:space="preserve">Stečajna upraviteljica u podnesku i na ročištu za diobu zatražila da se u obračun troškova unovčenja predmeta prodaje uvrste troškovi utvrđivanja predmeta </w:t>
      </w:r>
      <w:proofErr w:type="spellStart"/>
      <w:r w:rsidRPr="007435B3">
        <w:t>razlučnog</w:t>
      </w:r>
      <w:proofErr w:type="spellEnd"/>
      <w:r w:rsidRPr="007435B3">
        <w:t xml:space="preserve"> prava u iznosu  od 5% od </w:t>
      </w:r>
      <w:r w:rsidR="000641D9" w:rsidRPr="007435B3">
        <w:t xml:space="preserve">utroška tj. u iznosu od 6.137,50 </w:t>
      </w:r>
      <w:r w:rsidRPr="007435B3">
        <w:t xml:space="preserve"> Kn i troškovi </w:t>
      </w:r>
      <w:r w:rsidR="000641D9" w:rsidRPr="007435B3">
        <w:t>unovčenja  u iznosu od 32.710,11</w:t>
      </w:r>
      <w:r w:rsidRPr="007435B3">
        <w:t xml:space="preserve"> Kn odnosno da ukupno obračun troškova unovčenja predmeta nekretnine koja je pr</w:t>
      </w:r>
      <w:r w:rsidR="000641D9" w:rsidRPr="007435B3">
        <w:t>edmetom prodaje iznosi 38.847,61</w:t>
      </w:r>
      <w:r w:rsidRPr="007435B3">
        <w:t xml:space="preserve"> Kn.   </w:t>
      </w:r>
    </w:p>
    <w:p w:rsidRDefault="00D75B24" w:rsidP="00D75B24" w:rsidR="00D75B24" w:rsidRPr="00D75B24">
      <w:pPr>
        <w:jc w:val="both"/>
      </w:pPr>
      <w:r w:rsidRPr="00D75B24">
        <w:t xml:space="preserve"> </w:t>
      </w:r>
      <w:r w:rsidRPr="00D75B24">
        <w:tab/>
        <w:t xml:space="preserve"> </w:t>
      </w:r>
      <w:r w:rsidR="000D53D7">
        <w:t xml:space="preserve"> </w:t>
      </w:r>
      <w:r w:rsidR="000D53D7">
        <w:tab/>
      </w:r>
      <w:r w:rsidRPr="00D75B24">
        <w:t>Od iznosa koji je realiziran prodajom nekretnine</w:t>
      </w:r>
      <w:r w:rsidR="00D62320">
        <w:t xml:space="preserve"> svako</w:t>
      </w:r>
      <w:r w:rsidRPr="00D75B24">
        <w:t xml:space="preserve"> treba  u korist stečajne </w:t>
      </w:r>
      <w:r w:rsidR="00E93D8B">
        <w:t xml:space="preserve">mase ustegnuti iznos od </w:t>
      </w:r>
      <w:r w:rsidR="00421DB3">
        <w:t>5.062,50</w:t>
      </w:r>
      <w:r w:rsidRPr="00D75B24">
        <w:t xml:space="preserve"> Kn po osnovi troškova utvrđivanja predmeta </w:t>
      </w:r>
      <w:proofErr w:type="spellStart"/>
      <w:r w:rsidRPr="00D75B24">
        <w:t>razlučnog</w:t>
      </w:r>
      <w:proofErr w:type="spellEnd"/>
      <w:r w:rsidRPr="00D75B24">
        <w:t xml:space="preserve"> prava nekretnine sukladno odredbama čl. 248. i čl. 254. SZ-a.</w:t>
      </w:r>
    </w:p>
    <w:p w:rsidRDefault="00891035" w:rsidP="001C151F" w:rsidR="00786AC5">
      <w:pPr>
        <w:jc w:val="both"/>
      </w:pPr>
      <w:r>
        <w:rPr>
          <w:b/>
        </w:rPr>
        <w:t xml:space="preserve">                    </w:t>
      </w:r>
      <w:r w:rsidR="001C151F" w:rsidRPr="00FD4908">
        <w:t xml:space="preserve"> </w:t>
      </w:r>
      <w:r w:rsidR="001C151F">
        <w:t xml:space="preserve">    O</w:t>
      </w:r>
      <w:r w:rsidR="001C151F" w:rsidRPr="00FD4908">
        <w:t xml:space="preserve">snovan je zahtjev stečajne upraviteljice da se u trošak unovčenja nekretnine uvrste </w:t>
      </w:r>
      <w:r w:rsidR="00072B2B">
        <w:t xml:space="preserve">i </w:t>
      </w:r>
      <w:r w:rsidR="001C151F" w:rsidRPr="00FD4908">
        <w:t>stvarno nastali troškovi unovčenja koji su nastali do prodaje nekretnine, koji involvi</w:t>
      </w:r>
      <w:r w:rsidR="001C151F">
        <w:t>raju trošak procjene nekretnine</w:t>
      </w:r>
      <w:r w:rsidR="00061584">
        <w:t xml:space="preserve"> (</w:t>
      </w:r>
      <w:r w:rsidR="00F47026">
        <w:t>2.460,00 Kn)</w:t>
      </w:r>
      <w:r w:rsidR="001C151F" w:rsidRPr="00FD4908">
        <w:t>,</w:t>
      </w:r>
      <w:r w:rsidR="001C151F">
        <w:t xml:space="preserve"> </w:t>
      </w:r>
      <w:r w:rsidR="001C151F" w:rsidRPr="00FD4908">
        <w:t>naknade za uređenje voda</w:t>
      </w:r>
      <w:r w:rsidR="000F01D2">
        <w:t xml:space="preserve"> (</w:t>
      </w:r>
      <w:r w:rsidR="00F47026">
        <w:t>49,05 Kn)</w:t>
      </w:r>
      <w:r w:rsidR="001C151F" w:rsidRPr="00FD4908">
        <w:t>,</w:t>
      </w:r>
      <w:r w:rsidR="00061584">
        <w:t xml:space="preserve"> plina (844,00 Kn</w:t>
      </w:r>
      <w:r w:rsidR="00F47026">
        <w:t>),</w:t>
      </w:r>
      <w:r w:rsidR="001C151F">
        <w:t xml:space="preserve"> komunalne naknade</w:t>
      </w:r>
      <w:r w:rsidR="00F47026">
        <w:t xml:space="preserve"> (2.115,38 Kn)</w:t>
      </w:r>
      <w:r w:rsidR="001C151F">
        <w:t>, električne ene</w:t>
      </w:r>
      <w:r w:rsidR="00F47026">
        <w:t>rgije (733,50 Kn), od</w:t>
      </w:r>
      <w:r w:rsidR="00061584">
        <w:t>vjetničkih usluga (2.187,50 Kn</w:t>
      </w:r>
      <w:r w:rsidR="00F47026">
        <w:t>)</w:t>
      </w:r>
      <w:r w:rsidR="00061584">
        <w:t xml:space="preserve"> </w:t>
      </w:r>
      <w:r w:rsidR="00F47026">
        <w:t>kao izravni troš</w:t>
      </w:r>
      <w:r w:rsidR="001C151F">
        <w:t>k</w:t>
      </w:r>
      <w:r w:rsidR="00F47026">
        <w:t>ovi koji terete</w:t>
      </w:r>
      <w:r w:rsidR="00061584">
        <w:t xml:space="preserve"> nekretninu</w:t>
      </w:r>
      <w:r w:rsidR="003A5FDC" w:rsidRPr="003A5FDC">
        <w:t xml:space="preserve"> </w:t>
      </w:r>
      <w:r w:rsidR="00F47026">
        <w:t>te i neizravni troškovi unovčenja u razmjeru u kojem ovaj suvlasnički dio participira u ukupnim troškovima mase i to trošak knjigovodstvenih usluga</w:t>
      </w:r>
      <w:r w:rsidR="003A5FDC">
        <w:t xml:space="preserve"> (3.874,49 KN)</w:t>
      </w:r>
      <w:r w:rsidR="000F01D2">
        <w:t>, oglašavanja (</w:t>
      </w:r>
      <w:r w:rsidR="00F47026">
        <w:t>158,55 Kn)</w:t>
      </w:r>
      <w:r w:rsidR="00F47026" w:rsidRPr="00FD4908">
        <w:t xml:space="preserve"> </w:t>
      </w:r>
      <w:r w:rsidR="00830F5A" w:rsidRPr="00FD4908">
        <w:t xml:space="preserve">i predvidivi trošak nagrade za </w:t>
      </w:r>
      <w:r w:rsidR="00830F5A">
        <w:t xml:space="preserve">rad </w:t>
      </w:r>
      <w:r w:rsidR="00830F5A" w:rsidRPr="00FD4908">
        <w:t>stečajne upraviteljice u iznosu</w:t>
      </w:r>
      <w:r w:rsidR="00830F5A">
        <w:t xml:space="preserve"> od 17.361,25 </w:t>
      </w:r>
      <w:r w:rsidR="00830F5A" w:rsidRPr="00FD4908">
        <w:t>Kn koji involvira i doprinos za zdravstvenu zaštitu prema Uredbi o kriterijima i načinu obračuna i plaćanja nagrade stečajnim upraviteljima (</w:t>
      </w:r>
      <w:r w:rsidR="00830F5A">
        <w:t>NN 105/15</w:t>
      </w:r>
      <w:r w:rsidR="00830F5A" w:rsidRPr="00FD4908">
        <w:t>)</w:t>
      </w:r>
      <w:r w:rsidR="00830F5A" w:rsidRPr="003A5FDC">
        <w:t xml:space="preserve"> </w:t>
      </w:r>
      <w:r w:rsidR="001C151F" w:rsidRPr="00FD4908">
        <w:t>odnosno ukupno troškovi unovčenja</w:t>
      </w:r>
      <w:r w:rsidR="005A6ADE">
        <w:t xml:space="preserve"> i utvr</w:t>
      </w:r>
      <w:r w:rsidR="00DD32C7">
        <w:t>đ</w:t>
      </w:r>
      <w:r w:rsidR="005A6ADE">
        <w:t>e</w:t>
      </w:r>
      <w:r w:rsidR="00DD32C7">
        <w:t xml:space="preserve">nja </w:t>
      </w:r>
      <w:proofErr w:type="spellStart"/>
      <w:r w:rsidR="00DD32C7">
        <w:t>razlučnog</w:t>
      </w:r>
      <w:proofErr w:type="spellEnd"/>
      <w:r w:rsidR="00DD32C7">
        <w:t xml:space="preserve"> prava u </w:t>
      </w:r>
      <w:r w:rsidR="001C151F" w:rsidRPr="00FD4908">
        <w:t xml:space="preserve">iznosu od </w:t>
      </w:r>
      <w:r w:rsidR="007D53C4">
        <w:t>34.846,2</w:t>
      </w:r>
      <w:r w:rsidR="00F47026">
        <w:t xml:space="preserve">2 </w:t>
      </w:r>
      <w:r w:rsidR="001C151F" w:rsidRPr="00FD4908">
        <w:t>Kn</w:t>
      </w:r>
      <w:r w:rsidR="00DD32C7">
        <w:t>.</w:t>
      </w:r>
      <w:r w:rsidR="001C151F">
        <w:t xml:space="preserve"> Mišljenje je</w:t>
      </w:r>
      <w:r w:rsidR="001C151F" w:rsidRPr="00FD4908">
        <w:t xml:space="preserve"> suda,</w:t>
      </w:r>
      <w:r w:rsidR="001C151F">
        <w:t xml:space="preserve"> da</w:t>
      </w:r>
      <w:r w:rsidR="001C151F" w:rsidRPr="00FD4908">
        <w:t xml:space="preserve"> </w:t>
      </w:r>
      <w:proofErr w:type="spellStart"/>
      <w:r w:rsidR="001C151F" w:rsidRPr="00FD4908">
        <w:t>razlučni</w:t>
      </w:r>
      <w:proofErr w:type="spellEnd"/>
      <w:r w:rsidR="001C151F" w:rsidRPr="00FD4908">
        <w:t xml:space="preserve"> vjerovnik ne može sam participirati u troškovima stečajn</w:t>
      </w:r>
      <w:r w:rsidR="001C151F">
        <w:t>og postupka koji nisu nastali do</w:t>
      </w:r>
      <w:r w:rsidR="001C151F" w:rsidRPr="00FD4908">
        <w:t xml:space="preserve"> unovčenja ove imovine tj. predvidivim troškovima postupka koje stečajna upravi</w:t>
      </w:r>
      <w:r w:rsidR="001C151F">
        <w:t>t</w:t>
      </w:r>
      <w:r w:rsidR="001C151F" w:rsidRPr="00FD4908">
        <w:t>eljica navodi u specifikaciji troškova (</w:t>
      </w:r>
      <w:r w:rsidR="001C151F">
        <w:t>trošak  knjigovodstvenih usluga, materijalnih troškova</w:t>
      </w:r>
      <w:r w:rsidR="001C151F" w:rsidRPr="00FD4908">
        <w:t xml:space="preserve"> stečajne upraviteljice </w:t>
      </w:r>
      <w:r w:rsidR="006E370D">
        <w:t>i dr.</w:t>
      </w:r>
      <w:r w:rsidR="001C151F" w:rsidRPr="00FD4908">
        <w:t>) jer bi na takav način bio doveden neravnopravni položaj u odnosu na ostale vjerovnike i njih se ne može ustegnuti u korist mase, a sukladno odredbi čl. 248. st.1. SZ-a</w:t>
      </w:r>
      <w:r w:rsidR="00927D37">
        <w:t>.</w:t>
      </w:r>
    </w:p>
    <w:p w:rsidRDefault="006E370D" w:rsidP="001C151F" w:rsidR="00927D37">
      <w:pPr>
        <w:jc w:val="both"/>
      </w:pPr>
      <w:r>
        <w:tab/>
      </w:r>
      <w:r>
        <w:tab/>
      </w:r>
      <w:r w:rsidRPr="000B3DD3">
        <w:t>Trošak unovčenja predm</w:t>
      </w:r>
      <w:r w:rsidR="00576205">
        <w:t>etnih nekretnina u iznosu od 6</w:t>
      </w:r>
      <w:r w:rsidRPr="000B3DD3">
        <w:t xml:space="preserve">00,00 Kn po osnovi naknade za provedbu prodaje nekretnine elektroničkom javnom dražbom po dijelu računa broj 254-0518-000026 koji se odnosi na ove  nekretnine potrebno je uvrstiti u rješenje o namirenju u korist Financijske agencije koja je provela javnu prodaju i kojoj pripada taj trošak i naložiti Financijskoj agenciji da predmetna sredstva naplati iz sredstava položene jamčevine, kako je i navedeno točkama I b) i II 2. izreke rješenja, jer po pozivu Financijske agencije za uplatu predujma za trošak nije </w:t>
      </w:r>
      <w:proofErr w:type="spellStart"/>
      <w:r w:rsidRPr="000B3DD3">
        <w:t>postupljeno</w:t>
      </w:r>
      <w:proofErr w:type="spellEnd"/>
      <w:r w:rsidRPr="000B3DD3">
        <w:t xml:space="preserve"> budući da nije bilo sredstava u stečajn</w:t>
      </w:r>
      <w:r w:rsidR="00230CCE">
        <w:t xml:space="preserve">oj masi, i u ovim troškovima sudjeluje </w:t>
      </w:r>
      <w:proofErr w:type="spellStart"/>
      <w:r w:rsidR="00230CCE">
        <w:t>razlučni</w:t>
      </w:r>
      <w:proofErr w:type="spellEnd"/>
      <w:r w:rsidR="00230CCE">
        <w:t xml:space="preserve"> vjerovnik.</w:t>
      </w:r>
    </w:p>
    <w:p w:rsidRDefault="00786AC5" w:rsidP="001C151F" w:rsidR="001C151F" w:rsidRPr="0049784D">
      <w:pPr>
        <w:jc w:val="both"/>
        <w:rPr>
          <w:b/>
        </w:rPr>
      </w:pPr>
      <w:r>
        <w:t xml:space="preserve">  </w:t>
      </w:r>
      <w:r w:rsidR="00927D37">
        <w:tab/>
      </w:r>
      <w:r w:rsidR="00927D37">
        <w:tab/>
        <w:t xml:space="preserve">Na ročištu za diobu </w:t>
      </w:r>
      <w:proofErr w:type="spellStart"/>
      <w:r w:rsidR="00927D37">
        <w:t>kupovnine</w:t>
      </w:r>
      <w:proofErr w:type="spellEnd"/>
      <w:r w:rsidR="00927D37">
        <w:t xml:space="preserve"> p</w:t>
      </w:r>
      <w:r>
        <w:t>rema stanju zemljišnih knjiga utvrđeno je da</w:t>
      </w:r>
      <w:r w:rsidR="00927D37">
        <w:t xml:space="preserve"> pravo na </w:t>
      </w:r>
      <w:r>
        <w:t>n</w:t>
      </w:r>
      <w:r w:rsidR="00927D37">
        <w:t>a</w:t>
      </w:r>
      <w:r>
        <w:t>mir</w:t>
      </w:r>
      <w:r w:rsidR="00927D37">
        <w:t xml:space="preserve">enje </w:t>
      </w:r>
      <w:r>
        <w:t>o</w:t>
      </w:r>
      <w:r w:rsidR="00927D37">
        <w:t>st</w:t>
      </w:r>
      <w:r>
        <w:t>v</w:t>
      </w:r>
      <w:r w:rsidR="00927D37">
        <w:t>a</w:t>
      </w:r>
      <w:r>
        <w:t xml:space="preserve">ruje </w:t>
      </w:r>
      <w:proofErr w:type="spellStart"/>
      <w:r>
        <w:t>razlučni</w:t>
      </w:r>
      <w:proofErr w:type="spellEnd"/>
      <w:r w:rsidR="00927D37">
        <w:t xml:space="preserve"> vje</w:t>
      </w:r>
      <w:r>
        <w:t>r</w:t>
      </w:r>
      <w:r w:rsidR="00927D37">
        <w:t>ov</w:t>
      </w:r>
      <w:r>
        <w:t xml:space="preserve">nik </w:t>
      </w:r>
      <w:r w:rsidRPr="006B65B2">
        <w:t>J&amp;T banka d.d. Varaždin  Aleja kralja Zvonimira 1, OIB 38182927268, ra</w:t>
      </w:r>
      <w:r>
        <w:t xml:space="preserve">nije Vaba d.d. banka Varaždin, </w:t>
      </w:r>
      <w:r w:rsidRPr="00D75B24">
        <w:t xml:space="preserve">po osnovi Ugovora o kreditu broj 7020005959 sa Sporazumom o osiguranju novčane tražbine zasnivanjem </w:t>
      </w:r>
      <w:r w:rsidRPr="00D75B24">
        <w:lastRenderedPageBreak/>
        <w:t xml:space="preserve">založnog prava na nekretninama od 31. svibnja 2011. godine  </w:t>
      </w:r>
      <w:r>
        <w:t>uknjiženog pod brojem Z- 1668/11</w:t>
      </w:r>
      <w:r w:rsidR="00927D37">
        <w:t>.</w:t>
      </w:r>
    </w:p>
    <w:p w:rsidRDefault="00A52162" w:rsidP="00831125" w:rsidR="00831125" w:rsidRPr="00831125">
      <w:pPr>
        <w:jc w:val="both"/>
      </w:pPr>
      <w:r>
        <w:rPr>
          <w:b/>
        </w:rPr>
        <w:t xml:space="preserve">                  </w:t>
      </w:r>
      <w:r w:rsidR="00891035">
        <w:rPr>
          <w:b/>
        </w:rPr>
        <w:t xml:space="preserve"> </w:t>
      </w:r>
      <w:r>
        <w:rPr>
          <w:b/>
        </w:rPr>
        <w:t xml:space="preserve">  </w:t>
      </w:r>
      <w:r w:rsidR="00927D37">
        <w:rPr>
          <w:b/>
        </w:rPr>
        <w:t xml:space="preserve"> </w:t>
      </w:r>
      <w:r>
        <w:t xml:space="preserve">S </w:t>
      </w:r>
      <w:r w:rsidR="00A46A33" w:rsidRPr="006B65B2">
        <w:t>preostalim iznosom</w:t>
      </w:r>
      <w:r w:rsidR="00CE5084">
        <w:t xml:space="preserve"> sredstava</w:t>
      </w:r>
      <w:r w:rsidR="00A46A33" w:rsidRPr="006B65B2">
        <w:t xml:space="preserve"> od</w:t>
      </w:r>
      <w:r>
        <w:t xml:space="preserve"> </w:t>
      </w:r>
      <w:r w:rsidR="00230CCE" w:rsidRPr="00230CCE">
        <w:t>65.803,78</w:t>
      </w:r>
      <w:r w:rsidR="002B3DA5">
        <w:t xml:space="preserve"> </w:t>
      </w:r>
      <w:r w:rsidR="00A46A33" w:rsidRPr="006B65B2">
        <w:t>Kn</w:t>
      </w:r>
      <w:r w:rsidR="008158B5">
        <w:t>, nastavno tome,</w:t>
      </w:r>
      <w:r w:rsidR="00A46A33" w:rsidRPr="006B65B2">
        <w:t xml:space="preserve">  valjalo</w:t>
      </w:r>
      <w:r>
        <w:t xml:space="preserve"> je</w:t>
      </w:r>
      <w:r w:rsidR="00A46A33" w:rsidRPr="006B65B2">
        <w:t xml:space="preserve"> namiriti</w:t>
      </w:r>
      <w:r w:rsidR="008158B5">
        <w:t xml:space="preserve"> nenamir</w:t>
      </w:r>
      <w:r w:rsidR="00A46A33">
        <w:t>e</w:t>
      </w:r>
      <w:r w:rsidR="008158B5">
        <w:t>n</w:t>
      </w:r>
      <w:r w:rsidR="00A46A33">
        <w:t>u</w:t>
      </w:r>
      <w:r w:rsidR="00A46A33" w:rsidRPr="006B65B2">
        <w:t xml:space="preserve"> tražbinu </w:t>
      </w:r>
      <w:proofErr w:type="spellStart"/>
      <w:r w:rsidR="00A46A33" w:rsidRPr="006B65B2">
        <w:t>razlučnog</w:t>
      </w:r>
      <w:proofErr w:type="spellEnd"/>
      <w:r w:rsidR="00A46A33" w:rsidRPr="006B65B2">
        <w:t xml:space="preserve"> vjerovnika J&amp;T banka d.d. Varaždin  Aleja kralja Zvonimira 1, OIB 38182927268, ra</w:t>
      </w:r>
      <w:r w:rsidR="002B3DA5">
        <w:t xml:space="preserve">nije Vaba d.d. banka Varaždin, </w:t>
      </w:r>
      <w:r w:rsidR="00D75B24" w:rsidRPr="00D75B24">
        <w:t xml:space="preserve">po osnovi Ugovora o kreditu broj 7020005959 sa Sporazumom o osiguranju novčane tražbine zasnivanjem založnog prava na nekretninama od 31. svibnja 2011. godine  </w:t>
      </w:r>
      <w:r w:rsidR="00A46A33">
        <w:t>uknjiženog pod brojem Z- 1668/11</w:t>
      </w:r>
      <w:r w:rsidR="00D75B24" w:rsidRPr="00D75B24">
        <w:t>, a  prema pravilima iz  odredbi čl. 112</w:t>
      </w:r>
      <w:r w:rsidR="00421DB3">
        <w:t xml:space="preserve"> . do  čl.114. Ovršnog zakona (</w:t>
      </w:r>
      <w:r w:rsidR="00D75B24" w:rsidRPr="00D75B24">
        <w:t>NN 112/12, 25/</w:t>
      </w:r>
      <w:r w:rsidR="000D53D7">
        <w:t>13 i 93/14 dalje: OZ)</w:t>
      </w:r>
      <w:r w:rsidR="002B3DA5">
        <w:t xml:space="preserve"> koja je ostala nenamirena </w:t>
      </w:r>
      <w:r w:rsidR="001C059A">
        <w:t>nakon namirenja iz</w:t>
      </w:r>
      <w:r w:rsidR="002C2CC5">
        <w:t xml:space="preserve"> </w:t>
      </w:r>
      <w:proofErr w:type="spellStart"/>
      <w:r w:rsidR="002C2CC5">
        <w:t>kupovnine</w:t>
      </w:r>
      <w:proofErr w:type="spellEnd"/>
      <w:r w:rsidR="002C2CC5">
        <w:t xml:space="preserve"> ostv</w:t>
      </w:r>
      <w:r w:rsidR="001C059A">
        <w:t>arene prodajom  ne</w:t>
      </w:r>
      <w:r w:rsidR="002C2CC5">
        <w:t>kre</w:t>
      </w:r>
      <w:r w:rsidR="001C059A">
        <w:t>t</w:t>
      </w:r>
      <w:r w:rsidR="002C2CC5">
        <w:t>n</w:t>
      </w:r>
      <w:r w:rsidR="001C059A">
        <w:t xml:space="preserve">ina upisnih u  </w:t>
      </w:r>
      <w:proofErr w:type="spellStart"/>
      <w:r w:rsidR="001C059A" w:rsidRPr="00FD4908">
        <w:t>zk.ul</w:t>
      </w:r>
      <w:proofErr w:type="spellEnd"/>
      <w:r w:rsidR="00831125">
        <w:t xml:space="preserve">. 3738 k.o. Nova Gradiška </w:t>
      </w:r>
      <w:r w:rsidR="00831125" w:rsidRPr="00831125">
        <w:rPr>
          <w:b/>
        </w:rPr>
        <w:t xml:space="preserve"> </w:t>
      </w:r>
      <w:r w:rsidR="006120D4">
        <w:rPr>
          <w:b/>
        </w:rPr>
        <w:t xml:space="preserve"> </w:t>
      </w:r>
      <w:r w:rsidR="0043061A">
        <w:t>i to. 1. suvlasničkog dijela 242/</w:t>
      </w:r>
      <w:r w:rsidR="000F01D2">
        <w:t>1000 ETAŽNO VLASNIŠTVO (</w:t>
      </w:r>
      <w:r w:rsidR="00C54761">
        <w:t>E - 1</w:t>
      </w:r>
      <w:r w:rsidR="0043061A">
        <w:t>), 3. suvlas</w:t>
      </w:r>
      <w:r w:rsidR="00C54761">
        <w:t>ničkog di</w:t>
      </w:r>
      <w:r w:rsidR="0043061A">
        <w:t>j</w:t>
      </w:r>
      <w:r w:rsidR="00C54761">
        <w:t>e</w:t>
      </w:r>
      <w:r w:rsidR="0043061A">
        <w:t>la</w:t>
      </w:r>
      <w:r w:rsidR="00C54761">
        <w:t xml:space="preserve"> </w:t>
      </w:r>
      <w:r w:rsidR="0043061A">
        <w:t>187/1000</w:t>
      </w:r>
      <w:r w:rsidR="00C54761">
        <w:t xml:space="preserve"> ETAŽNO VLASNIŠTVO </w:t>
      </w:r>
      <w:r w:rsidR="0043061A">
        <w:t xml:space="preserve"> (E</w:t>
      </w:r>
      <w:r w:rsidR="00C54761">
        <w:t xml:space="preserve"> -</w:t>
      </w:r>
      <w:r w:rsidR="0043061A">
        <w:t xml:space="preserve"> 3)</w:t>
      </w:r>
      <w:r w:rsidR="00C54761">
        <w:t xml:space="preserve"> i 4. suv</w:t>
      </w:r>
      <w:r w:rsidR="0043061A">
        <w:t>l</w:t>
      </w:r>
      <w:r w:rsidR="00C54761">
        <w:t>asničkog di</w:t>
      </w:r>
      <w:r w:rsidR="0043061A">
        <w:t>j</w:t>
      </w:r>
      <w:r w:rsidR="00C54761">
        <w:t>e</w:t>
      </w:r>
      <w:r w:rsidR="0043061A">
        <w:t xml:space="preserve">la 187/1000 ETAŽNO VALATNIŠTVO (E 4)   </w:t>
      </w:r>
      <w:r w:rsidR="005C7755">
        <w:t xml:space="preserve"> Pri namir</w:t>
      </w:r>
      <w:r w:rsidR="0043061A">
        <w:t>e</w:t>
      </w:r>
      <w:r w:rsidR="005C7755">
        <w:t xml:space="preserve">nju tražbine </w:t>
      </w:r>
      <w:proofErr w:type="spellStart"/>
      <w:r w:rsidR="005C7755">
        <w:t>razlučnog</w:t>
      </w:r>
      <w:proofErr w:type="spellEnd"/>
      <w:r w:rsidR="005C7755">
        <w:t xml:space="preserve"> vjer</w:t>
      </w:r>
      <w:r w:rsidR="00FD499B">
        <w:t>o</w:t>
      </w:r>
      <w:r w:rsidR="005C7755">
        <w:t>vnika</w:t>
      </w:r>
      <w:r w:rsidR="00FD499B">
        <w:t xml:space="preserve"> uzelo se u  obzir ve</w:t>
      </w:r>
      <w:r w:rsidR="00C54761">
        <w:t>ć izvršeno</w:t>
      </w:r>
      <w:r w:rsidR="00FD499B">
        <w:t xml:space="preserve"> namirenje tražbine ovog </w:t>
      </w:r>
      <w:proofErr w:type="spellStart"/>
      <w:r w:rsidR="00FD499B">
        <w:t>razlučnog</w:t>
      </w:r>
      <w:proofErr w:type="spellEnd"/>
      <w:r w:rsidR="00FD499B">
        <w:t xml:space="preserve"> vjero</w:t>
      </w:r>
      <w:r w:rsidR="0043061A">
        <w:t>v</w:t>
      </w:r>
      <w:r w:rsidR="00FD499B">
        <w:t>nika sukladno rješenju o namirenju 7/ST-1566/2016-141 od 31. kolovoza 2018.</w:t>
      </w:r>
      <w:r w:rsidR="00AB6DA4">
        <w:t xml:space="preserve"> godine</w:t>
      </w:r>
      <w:r w:rsidR="00FD499B">
        <w:t xml:space="preserve"> i utvrđenjima o visini nenamirene tražbine ovog </w:t>
      </w:r>
      <w:proofErr w:type="spellStart"/>
      <w:r w:rsidR="00FD499B">
        <w:t>razlučnog</w:t>
      </w:r>
      <w:proofErr w:type="spellEnd"/>
      <w:r w:rsidR="00FD499B">
        <w:t xml:space="preserve"> vjerovnika iz tog rješenja neovisno o tome što je </w:t>
      </w:r>
      <w:proofErr w:type="spellStart"/>
      <w:r w:rsidR="00FD499B">
        <w:t>razlučni</w:t>
      </w:r>
      <w:proofErr w:type="spellEnd"/>
      <w:r w:rsidR="00FD499B">
        <w:t xml:space="preserve"> vjerovnik </w:t>
      </w:r>
      <w:r w:rsidR="00C54761">
        <w:t xml:space="preserve">ponovno </w:t>
      </w:r>
      <w:r w:rsidR="00FD499B">
        <w:t xml:space="preserve">dostavio izračun tražbine.  </w:t>
      </w:r>
      <w:r w:rsidR="005C7755">
        <w:t xml:space="preserve"> </w:t>
      </w:r>
    </w:p>
    <w:p w:rsidRDefault="00492F86" w:rsidP="00D75B24" w:rsidR="000D53D7" w:rsidRPr="00A46A33">
      <w:pPr>
        <w:jc w:val="both"/>
        <w:rPr>
          <w:b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Nastavno tome</w:t>
      </w:r>
      <w:r w:rsidR="00D1305B" w:rsidRPr="006A1E02">
        <w:rPr>
          <w:bCs/>
        </w:rPr>
        <w:t>, valjalo je naložiti Financijskoj agenciji da sa posebn</w:t>
      </w:r>
      <w:r w:rsidR="00D1305B">
        <w:rPr>
          <w:bCs/>
        </w:rPr>
        <w:t>ih</w:t>
      </w:r>
      <w:r w:rsidR="00D1305B" w:rsidRPr="006A1E02">
        <w:rPr>
          <w:bCs/>
        </w:rPr>
        <w:t xml:space="preserve"> računa koj</w:t>
      </w:r>
      <w:r w:rsidR="00D1305B">
        <w:rPr>
          <w:bCs/>
        </w:rPr>
        <w:t>i</w:t>
      </w:r>
      <w:r w:rsidR="00D1305B" w:rsidRPr="006A1E02">
        <w:rPr>
          <w:bCs/>
        </w:rPr>
        <w:t xml:space="preserve"> </w:t>
      </w:r>
      <w:r w:rsidR="00D1305B">
        <w:rPr>
          <w:bCs/>
        </w:rPr>
        <w:t>su</w:t>
      </w:r>
      <w:r w:rsidR="00D1305B" w:rsidRPr="006A1E02">
        <w:rPr>
          <w:bCs/>
        </w:rPr>
        <w:t xml:space="preserve"> otvoren</w:t>
      </w:r>
      <w:r>
        <w:rPr>
          <w:bCs/>
        </w:rPr>
        <w:t>i</w:t>
      </w:r>
      <w:r w:rsidR="00D1305B" w:rsidRPr="006A1E02">
        <w:rPr>
          <w:bCs/>
        </w:rPr>
        <w:t xml:space="preserve"> u svrhu uplate jamčevine</w:t>
      </w:r>
      <w:r w:rsidR="00D1305B">
        <w:rPr>
          <w:bCs/>
        </w:rPr>
        <w:t xml:space="preserve"> odnosno </w:t>
      </w:r>
      <w:proofErr w:type="spellStart"/>
      <w:r w:rsidR="00D1305B">
        <w:rPr>
          <w:bCs/>
        </w:rPr>
        <w:t>kupovnine</w:t>
      </w:r>
      <w:proofErr w:type="spellEnd"/>
      <w:r w:rsidR="00D1305B">
        <w:rPr>
          <w:bCs/>
        </w:rPr>
        <w:t xml:space="preserve"> </w:t>
      </w:r>
      <w:r w:rsidR="00D1305B" w:rsidRPr="006A1E02">
        <w:rPr>
          <w:bCs/>
        </w:rPr>
        <w:t xml:space="preserve"> izvrši isplate odnosno prijenos sredstava, </w:t>
      </w:r>
      <w:r w:rsidR="00FD499B">
        <w:rPr>
          <w:bCs/>
        </w:rPr>
        <w:t>a kako je to navedeno u točci</w:t>
      </w:r>
      <w:r>
        <w:rPr>
          <w:bCs/>
        </w:rPr>
        <w:t xml:space="preserve"> </w:t>
      </w:r>
      <w:r w:rsidR="00FD499B">
        <w:rPr>
          <w:bCs/>
        </w:rPr>
        <w:t>II.</w:t>
      </w:r>
      <w:r w:rsidR="002C2CC5">
        <w:rPr>
          <w:bCs/>
        </w:rPr>
        <w:t xml:space="preserve"> </w:t>
      </w:r>
      <w:r w:rsidR="00D1305B" w:rsidRPr="006A1E02">
        <w:rPr>
          <w:bCs/>
        </w:rPr>
        <w:t xml:space="preserve"> izreke rješenja</w:t>
      </w:r>
      <w:r w:rsidR="00D1305B">
        <w:rPr>
          <w:bCs/>
        </w:rPr>
        <w:t xml:space="preserve"> sukladno odredbi čl. 248. SZ-a</w:t>
      </w:r>
      <w:r w:rsidR="00D1305B" w:rsidRPr="006A1E02">
        <w:rPr>
          <w:bCs/>
        </w:rPr>
        <w:t xml:space="preserve"> i uz primjenu pravila iz odredbe čl.</w:t>
      </w:r>
      <w:r w:rsidR="00D1305B">
        <w:rPr>
          <w:bCs/>
        </w:rPr>
        <w:t xml:space="preserve"> 112. i čl.</w:t>
      </w:r>
      <w:r w:rsidR="00D1305B" w:rsidRPr="006A1E02">
        <w:rPr>
          <w:bCs/>
        </w:rPr>
        <w:t xml:space="preserve"> 114. OZ-a  te čl. 27. i čl. 28. Pravilnika o načinu i postupku provedbe prodaje nekretnina i pokretnina u ovršnom postupku (NN 156/14</w:t>
      </w:r>
      <w:r w:rsidR="002C2CC5">
        <w:rPr>
          <w:bCs/>
        </w:rPr>
        <w:t>).</w:t>
      </w:r>
    </w:p>
    <w:p w:rsidRDefault="000D53D7" w:rsidP="00D75B24" w:rsidR="00D75B24">
      <w:pPr>
        <w:jc w:val="both"/>
      </w:pPr>
      <w:r>
        <w:t xml:space="preserve">                       </w:t>
      </w:r>
      <w:r w:rsidR="00492F86">
        <w:t xml:space="preserve"> K</w:t>
      </w:r>
      <w:r>
        <w:t>ako novč</w:t>
      </w:r>
      <w:r w:rsidR="00673524">
        <w:t>a</w:t>
      </w:r>
      <w:r>
        <w:t>na sredstva ostv</w:t>
      </w:r>
      <w:r w:rsidR="00673524">
        <w:t>a</w:t>
      </w:r>
      <w:r>
        <w:t>r</w:t>
      </w:r>
      <w:r w:rsidR="00673524">
        <w:t>ena prodajom nekretnina</w:t>
      </w:r>
      <w:r>
        <w:t xml:space="preserve"> </w:t>
      </w:r>
      <w:proofErr w:type="spellStart"/>
      <w:r>
        <w:t>kupovnina</w:t>
      </w:r>
      <w:proofErr w:type="spellEnd"/>
      <w:r>
        <w:t xml:space="preserve"> kojih je </w:t>
      </w:r>
      <w:r w:rsidR="00673524">
        <w:t>p</w:t>
      </w:r>
      <w:r>
        <w:t>redmetom</w:t>
      </w:r>
      <w:r w:rsidR="00673524">
        <w:t xml:space="preserve"> d</w:t>
      </w:r>
      <w:r>
        <w:t xml:space="preserve">iobe </w:t>
      </w:r>
      <w:r w:rsidR="00673524">
        <w:t xml:space="preserve">po ovom rješenju </w:t>
      </w:r>
      <w:r>
        <w:t>nije dosta</w:t>
      </w:r>
      <w:r w:rsidR="00673524">
        <w:t>t</w:t>
      </w:r>
      <w:r>
        <w:t>n</w:t>
      </w:r>
      <w:r w:rsidR="00673524">
        <w:t xml:space="preserve">a </w:t>
      </w:r>
      <w:r>
        <w:t>z</w:t>
      </w:r>
      <w:r w:rsidR="00673524">
        <w:t>a</w:t>
      </w:r>
      <w:r>
        <w:t xml:space="preserve"> n</w:t>
      </w:r>
      <w:r w:rsidR="00673524">
        <w:t>am</w:t>
      </w:r>
      <w:r>
        <w:t>ir</w:t>
      </w:r>
      <w:r w:rsidR="00673524">
        <w:t xml:space="preserve">enje tražbine </w:t>
      </w:r>
      <w:proofErr w:type="spellStart"/>
      <w:r w:rsidR="00673524">
        <w:t>razlučnog</w:t>
      </w:r>
      <w:proofErr w:type="spellEnd"/>
      <w:r w:rsidR="00673524">
        <w:t xml:space="preserve"> vje</w:t>
      </w:r>
      <w:r>
        <w:t>r</w:t>
      </w:r>
      <w:r w:rsidR="00673524">
        <w:t>ov</w:t>
      </w:r>
      <w:r>
        <w:t xml:space="preserve">nika </w:t>
      </w:r>
      <w:r w:rsidR="00673524" w:rsidRPr="006B65B2">
        <w:t xml:space="preserve">J&amp;T banka d.d. Varaždin  </w:t>
      </w:r>
      <w:r>
        <w:t>os</w:t>
      </w:r>
      <w:r w:rsidR="00673524">
        <w:t xml:space="preserve">iguran založnim </w:t>
      </w:r>
      <w:r>
        <w:t>p</w:t>
      </w:r>
      <w:r w:rsidR="00673524">
        <w:t>r</w:t>
      </w:r>
      <w:r>
        <w:t>a</w:t>
      </w:r>
      <w:r w:rsidR="00673524">
        <w:t>vom pod br</w:t>
      </w:r>
      <w:r w:rsidR="000F01D2">
        <w:t>.</w:t>
      </w:r>
      <w:r>
        <w:t xml:space="preserve"> Z – 1668/11 </w:t>
      </w:r>
      <w:r w:rsidR="00D75B24" w:rsidRPr="00D75B24">
        <w:t xml:space="preserve">valjalo je i utvrditi da je osigurana tražbina ovog </w:t>
      </w:r>
      <w:proofErr w:type="spellStart"/>
      <w:r w:rsidR="00D75B24" w:rsidRPr="00D75B24">
        <w:t>razlučnog</w:t>
      </w:r>
      <w:proofErr w:type="spellEnd"/>
      <w:r w:rsidR="00D75B24" w:rsidRPr="00D75B24">
        <w:t xml:space="preserve"> vjerovnika u preostalom dijelu ostala nenami</w:t>
      </w:r>
      <w:r>
        <w:t>rena.</w:t>
      </w:r>
    </w:p>
    <w:p w:rsidRDefault="00B571A0" w:rsidP="006A1E02" w:rsidR="006B65B2">
      <w:pPr>
        <w:jc w:val="both"/>
      </w:pPr>
      <w:r>
        <w:tab/>
      </w:r>
      <w:r>
        <w:tab/>
        <w:t>Stoga je uz poz</w:t>
      </w:r>
      <w:r w:rsidR="000D53D7">
        <w:t>i</w:t>
      </w:r>
      <w:r>
        <w:t>v</w:t>
      </w:r>
      <w:r w:rsidR="000D53D7">
        <w:t xml:space="preserve"> na cit</w:t>
      </w:r>
      <w:r>
        <w:t xml:space="preserve">irane zakonske </w:t>
      </w:r>
      <w:r w:rsidR="000D53D7">
        <w:t>o</w:t>
      </w:r>
      <w:r>
        <w:t>d</w:t>
      </w:r>
      <w:r w:rsidR="000D53D7">
        <w:t>redbe odlučeno kao u izreci rješenja</w:t>
      </w:r>
      <w:r w:rsidR="00421DB3">
        <w:t>.</w:t>
      </w:r>
    </w:p>
    <w:p w:rsidRDefault="006B65B2" w:rsidP="006A1E02" w:rsidR="006B65B2">
      <w:pPr>
        <w:jc w:val="both"/>
      </w:pPr>
    </w:p>
    <w:p w:rsidRDefault="00E40AF9" w:rsidP="00002757" w:rsidR="003D4869" w:rsidRPr="00B571A0">
      <w:pPr>
        <w:jc w:val="both"/>
      </w:pPr>
      <w:r w:rsidRPr="00B571A0">
        <w:t xml:space="preserve">                                          </w:t>
      </w:r>
    </w:p>
    <w:p w:rsidRDefault="0088466A" w:rsidP="00603E7E" w:rsidR="000D53D7" w:rsidRPr="00B571A0">
      <w:pPr>
        <w:jc w:val="center"/>
      </w:pPr>
      <w:r w:rsidRPr="00B571A0">
        <w:t xml:space="preserve">U Slavonskom Brodu </w:t>
      </w:r>
      <w:r w:rsidR="00A46A33" w:rsidRPr="00B571A0">
        <w:t>3</w:t>
      </w:r>
      <w:r w:rsidR="00E01CBA">
        <w:t>0</w:t>
      </w:r>
      <w:r w:rsidR="00091546" w:rsidRPr="00B571A0">
        <w:t xml:space="preserve">. </w:t>
      </w:r>
      <w:r w:rsidR="00E01CBA">
        <w:t>listopada</w:t>
      </w:r>
      <w:r w:rsidR="00125352" w:rsidRPr="00B571A0">
        <w:t xml:space="preserve"> 2018.godine</w:t>
      </w:r>
      <w:r w:rsidR="00002757" w:rsidRPr="00B571A0">
        <w:t xml:space="preserve">  </w:t>
      </w:r>
    </w:p>
    <w:p w:rsidRDefault="000D53D7" w:rsidP="00603E7E" w:rsidR="000D53D7" w:rsidRPr="00B571A0">
      <w:pPr>
        <w:jc w:val="center"/>
      </w:pPr>
    </w:p>
    <w:p w:rsidRDefault="00002757" w:rsidP="00603E7E" w:rsidR="003D4869" w:rsidRPr="00B571A0">
      <w:pPr>
        <w:jc w:val="center"/>
      </w:pPr>
      <w:r w:rsidRPr="00B571A0">
        <w:t xml:space="preserve">                                      </w:t>
      </w:r>
    </w:p>
    <w:p w:rsidRDefault="00002757" w:rsidP="00002757" w:rsidR="00002757" w:rsidRPr="00B571A0">
      <w:r w:rsidRPr="00B571A0">
        <w:t xml:space="preserve">                                                               </w:t>
      </w:r>
      <w:r w:rsidR="003D4869" w:rsidRPr="00B571A0">
        <w:t xml:space="preserve"> </w:t>
      </w:r>
      <w:r w:rsidR="003D4869" w:rsidRPr="00B571A0">
        <w:tab/>
      </w:r>
      <w:r w:rsidR="003D4869" w:rsidRPr="00B571A0">
        <w:tab/>
      </w:r>
      <w:r w:rsidR="003D4869" w:rsidRPr="00B571A0">
        <w:tab/>
      </w:r>
      <w:r w:rsidR="003D4869" w:rsidRPr="00B571A0">
        <w:tab/>
      </w:r>
      <w:r w:rsidRPr="00B571A0">
        <w:t>Stečajna sutkinja</w:t>
      </w:r>
    </w:p>
    <w:p w:rsidRDefault="00002757" w:rsidP="001E4E46" w:rsidR="00931739" w:rsidRPr="00B571A0">
      <w:r w:rsidRPr="00B571A0">
        <w:t xml:space="preserve">                                                                                                    </w:t>
      </w:r>
      <w:r w:rsidR="00B9674D" w:rsidRPr="00B571A0">
        <w:t xml:space="preserve"> </w:t>
      </w:r>
      <w:r w:rsidRPr="00B571A0">
        <w:t xml:space="preserve">  </w:t>
      </w:r>
      <w:r w:rsidR="003D4869" w:rsidRPr="00B571A0">
        <w:t xml:space="preserve">     </w:t>
      </w:r>
      <w:r w:rsidRPr="00B571A0">
        <w:t>Mirna Vujčić</w:t>
      </w:r>
    </w:p>
    <w:p w:rsidRDefault="000F01D2" w:rsidP="001E4E46" w:rsidR="000F01D2">
      <w:pPr>
        <w:rPr>
          <w:sz w:val="16"/>
          <w:szCs w:val="16"/>
        </w:rPr>
      </w:pPr>
    </w:p>
    <w:p w:rsidRDefault="001E4E46" w:rsidP="001E4E46" w:rsidR="001E4E46" w:rsidRPr="00B571A0">
      <w:r w:rsidRPr="00B571A0">
        <w:rPr>
          <w:sz w:val="16"/>
          <w:szCs w:val="16"/>
        </w:rPr>
        <w:t>NAPUTAK O PRAVNOM LIJEKU</w:t>
      </w:r>
      <w:r w:rsidRPr="00B571A0">
        <w:rPr>
          <w:sz w:val="16"/>
          <w:szCs w:val="16"/>
        </w:rPr>
        <w:tab/>
      </w:r>
      <w:r w:rsidRPr="00B571A0">
        <w:rPr>
          <w:sz w:val="16"/>
          <w:szCs w:val="16"/>
        </w:rPr>
        <w:tab/>
      </w:r>
      <w:r w:rsidRPr="00B571A0">
        <w:rPr>
          <w:sz w:val="16"/>
          <w:szCs w:val="16"/>
        </w:rPr>
        <w:tab/>
      </w:r>
      <w:r w:rsidRPr="00B571A0">
        <w:rPr>
          <w:sz w:val="16"/>
          <w:szCs w:val="16"/>
        </w:rPr>
        <w:tab/>
      </w:r>
    </w:p>
    <w:p w:rsidRDefault="00002757" w:rsidP="00002757" w:rsidR="00002757" w:rsidRPr="00B571A0">
      <w:r w:rsidRPr="00B571A0">
        <w:rPr>
          <w:sz w:val="16"/>
          <w:szCs w:val="16"/>
        </w:rPr>
        <w:t xml:space="preserve">Protiv ovog rješenja dopuštena je žalba u roku od osam dana po </w:t>
      </w:r>
      <w:r w:rsidR="001E4E46" w:rsidRPr="00B571A0">
        <w:rPr>
          <w:sz w:val="16"/>
          <w:szCs w:val="16"/>
        </w:rPr>
        <w:tab/>
      </w:r>
      <w:r w:rsidR="001E4E46" w:rsidRPr="00B571A0">
        <w:rPr>
          <w:sz w:val="16"/>
          <w:szCs w:val="16"/>
        </w:rPr>
        <w:tab/>
      </w:r>
      <w:r w:rsidR="001E4E46" w:rsidRPr="00B571A0">
        <w:rPr>
          <w:sz w:val="16"/>
          <w:szCs w:val="16"/>
        </w:rPr>
        <w:tab/>
      </w:r>
      <w:r w:rsidR="001E4E46" w:rsidRPr="00B571A0">
        <w:rPr>
          <w:sz w:val="16"/>
          <w:szCs w:val="16"/>
        </w:rPr>
        <w:tab/>
        <w:t xml:space="preserve">    </w:t>
      </w:r>
    </w:p>
    <w:p w:rsidRDefault="00002757" w:rsidP="00002757" w:rsidR="00002757" w:rsidRPr="00B571A0">
      <w:pPr>
        <w:rPr>
          <w:sz w:val="16"/>
          <w:szCs w:val="16"/>
        </w:rPr>
      </w:pPr>
      <w:r w:rsidRPr="00B571A0">
        <w:rPr>
          <w:sz w:val="16"/>
          <w:szCs w:val="16"/>
        </w:rPr>
        <w:t>isteku</w:t>
      </w:r>
      <w:r w:rsidR="00603E7E" w:rsidRPr="00B571A0">
        <w:rPr>
          <w:sz w:val="16"/>
          <w:szCs w:val="16"/>
        </w:rPr>
        <w:t xml:space="preserve"> osmog </w:t>
      </w:r>
      <w:r w:rsidRPr="00B571A0">
        <w:rPr>
          <w:sz w:val="16"/>
          <w:szCs w:val="16"/>
        </w:rPr>
        <w:t xml:space="preserve">dana od dana objave rješenja na mrežnoj stranici </w:t>
      </w:r>
    </w:p>
    <w:p w:rsidRDefault="00002757" w:rsidP="00002757" w:rsidR="00002757" w:rsidRPr="00B571A0">
      <w:pPr>
        <w:rPr>
          <w:sz w:val="16"/>
          <w:szCs w:val="16"/>
        </w:rPr>
      </w:pPr>
      <w:r w:rsidRPr="00B571A0">
        <w:rPr>
          <w:sz w:val="16"/>
          <w:szCs w:val="16"/>
        </w:rPr>
        <w:t xml:space="preserve">e-Oglasna ploča sudova. Žalba se podnosi  Visokom trgovačkom </w:t>
      </w:r>
    </w:p>
    <w:p w:rsidRDefault="00002757" w:rsidP="00002757" w:rsidR="00703AFE" w:rsidRPr="00B571A0">
      <w:pPr>
        <w:rPr>
          <w:sz w:val="16"/>
          <w:szCs w:val="16"/>
        </w:rPr>
      </w:pPr>
      <w:r w:rsidRPr="00B571A0">
        <w:rPr>
          <w:sz w:val="16"/>
          <w:szCs w:val="16"/>
        </w:rPr>
        <w:t>sudu u Zagrebu  putem ovoga suda  u tri  primjerka.</w:t>
      </w:r>
    </w:p>
    <w:p w:rsidRDefault="006F3EF9" w:rsidP="00002757" w:rsidR="006F3EF9" w:rsidRPr="00B571A0"/>
    <w:p w:rsidRDefault="00603E7E" w:rsidP="00002757" w:rsidR="00603E7E" w:rsidRPr="00B571A0">
      <w:r w:rsidRPr="00B571A0">
        <w:t>DNA</w:t>
      </w:r>
    </w:p>
    <w:p w:rsidRDefault="00703AFE" w:rsidP="00002757" w:rsidR="00703AFE" w:rsidRPr="008F0CBC">
      <w:pPr>
        <w:rPr>
          <w:b/>
        </w:rPr>
      </w:pPr>
    </w:p>
    <w:p w:rsidRDefault="00002757" w:rsidP="00002757" w:rsidR="00002757" w:rsidRPr="00B571A0">
      <w:r w:rsidRPr="00B571A0">
        <w:t>1. Rješenje nepravomoćno</w:t>
      </w:r>
    </w:p>
    <w:p w:rsidRDefault="00002757" w:rsidP="007E168D" w:rsidR="00002757" w:rsidRPr="00B571A0">
      <w:r w:rsidRPr="00B571A0">
        <w:t xml:space="preserve">2. Rješenje objaviti na mrežnoj stranici </w:t>
      </w:r>
      <w:r w:rsidR="0085271C" w:rsidRPr="00B571A0">
        <w:t>e-Oglasna ploča sudova</w:t>
      </w:r>
    </w:p>
    <w:p w:rsidRDefault="00BB7E11" w:rsidP="007E168D" w:rsidR="007E168D" w:rsidRPr="00B571A0">
      <w:r w:rsidRPr="00B571A0">
        <w:t xml:space="preserve">    </w:t>
      </w:r>
      <w:r w:rsidR="007E168D" w:rsidRPr="00B571A0">
        <w:t>te dostaviti neposredno:</w:t>
      </w:r>
    </w:p>
    <w:p w:rsidRDefault="00466563" w:rsidP="007E168D" w:rsidR="007E168D" w:rsidRPr="00B571A0">
      <w:r w:rsidRPr="00B571A0">
        <w:t xml:space="preserve"> - stečajnoj upraviteljici</w:t>
      </w:r>
    </w:p>
    <w:p w:rsidRDefault="00BB7E11" w:rsidP="007E168D" w:rsidR="007E168D" w:rsidRPr="00B571A0">
      <w:r w:rsidRPr="00B571A0">
        <w:t xml:space="preserve"> </w:t>
      </w:r>
      <w:r w:rsidR="007E168D" w:rsidRPr="00B571A0">
        <w:t xml:space="preserve">- </w:t>
      </w:r>
      <w:proofErr w:type="spellStart"/>
      <w:r w:rsidR="001828D1" w:rsidRPr="00B571A0">
        <w:t>razlučnom</w:t>
      </w:r>
      <w:proofErr w:type="spellEnd"/>
      <w:r w:rsidR="001828D1" w:rsidRPr="00B571A0">
        <w:t xml:space="preserve"> vjerovniku </w:t>
      </w:r>
      <w:r w:rsidR="00381404" w:rsidRPr="00B571A0">
        <w:t xml:space="preserve">J&amp; T </w:t>
      </w:r>
      <w:proofErr w:type="spellStart"/>
      <w:r w:rsidR="00381404" w:rsidRPr="00B571A0">
        <w:t>bank</w:t>
      </w:r>
      <w:proofErr w:type="spellEnd"/>
      <w:r w:rsidR="00381404" w:rsidRPr="00B571A0">
        <w:t xml:space="preserve"> d.d. Varaždin</w:t>
      </w:r>
    </w:p>
    <w:p w:rsidRDefault="007E168D" w:rsidP="007E168D" w:rsidR="007E168D" w:rsidRPr="00B571A0">
      <w:r w:rsidRPr="00B571A0">
        <w:t xml:space="preserve"> - Financijskoj agenciji po pravomoćnosti  </w:t>
      </w:r>
    </w:p>
    <w:p w:rsidRDefault="00A66A70" w:rsidP="00002757" w:rsidR="00002757" w:rsidRPr="000F01D2">
      <w:r w:rsidRPr="00B571A0">
        <w:t xml:space="preserve">3. Kalendar 20 </w:t>
      </w:r>
      <w:r w:rsidR="00002757" w:rsidRPr="00B571A0">
        <w:t>dana</w:t>
      </w:r>
    </w:p>
    <w:p w:rsidRDefault="00002757" w:rsidP="00002757" w:rsidR="00002757" w:rsidRPr="008F0CBC">
      <w:pPr>
        <w:rPr>
          <w:b/>
        </w:rPr>
      </w:pPr>
    </w:p>
    <w:p w:rsidRDefault="00DB052E" w:rsidP="00002757" w:rsidR="00DB052E" w:rsidRPr="008F0CBC">
      <w:pPr>
        <w:rPr>
          <w:b/>
        </w:rPr>
      </w:pPr>
    </w:p>
    <w:sectPr w:rsidR="00DB052E" w:rsidRPr="008F0CB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3FF" w:rsidP="00B841C2" w:rsidR="009543FF">
      <w:r>
        <w:separator/>
      </w:r>
    </w:p>
  </w:endnote>
  <w:endnote w:id="0" w:type="continuationSeparator">
    <w:p w:rsidRDefault="009543FF" w:rsidP="00B841C2" w:rsidR="00954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3FF" w:rsidP="00B841C2" w:rsidR="009543FF">
      <w:r>
        <w:separator/>
      </w:r>
    </w:p>
  </w:footnote>
  <w:footnote w:id="0" w:type="continuationSeparator">
    <w:p w:rsidRDefault="009543FF" w:rsidP="00B841C2" w:rsidR="00954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D08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St-1566</w:t>
    </w:r>
    <w:r w:rsidR="00603E7E">
      <w:rPr>
        <w:b/>
      </w:rPr>
      <w:t>/201</w:t>
    </w:r>
    <w:r w:rsidR="004D72D2">
      <w:rPr>
        <w:b/>
      </w:rPr>
      <w:t>6-</w:t>
    </w:r>
    <w:r w:rsidR="00984C7C">
      <w:rPr>
        <w:b/>
      </w:rPr>
      <w:t>168</w:t>
    </w:r>
  </w:p>
  <w:p w:rsidRDefault="00B841C2" w:rsidR="00B841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71D55"/>
    <w:multiLevelType w:val="hybridMultilevel"/>
    <w:tmpl w:val="3CFE6D06"/>
    <w:lvl w:tplc="AD786604" w:ilvl="0">
      <w:start w:val="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12009"/>
    <w:rsid w:val="0002168C"/>
    <w:rsid w:val="00024AB7"/>
    <w:rsid w:val="000264FC"/>
    <w:rsid w:val="0003483E"/>
    <w:rsid w:val="00035282"/>
    <w:rsid w:val="00037825"/>
    <w:rsid w:val="00042F04"/>
    <w:rsid w:val="000519EF"/>
    <w:rsid w:val="00052BE8"/>
    <w:rsid w:val="0005310A"/>
    <w:rsid w:val="00061584"/>
    <w:rsid w:val="0006394E"/>
    <w:rsid w:val="000641D9"/>
    <w:rsid w:val="000668F9"/>
    <w:rsid w:val="00070F76"/>
    <w:rsid w:val="00072B2B"/>
    <w:rsid w:val="00080046"/>
    <w:rsid w:val="000823C0"/>
    <w:rsid w:val="00083E20"/>
    <w:rsid w:val="00084E06"/>
    <w:rsid w:val="00087344"/>
    <w:rsid w:val="00091546"/>
    <w:rsid w:val="00091EFB"/>
    <w:rsid w:val="00092727"/>
    <w:rsid w:val="000954A1"/>
    <w:rsid w:val="000B2D12"/>
    <w:rsid w:val="000B3DD3"/>
    <w:rsid w:val="000D1BD1"/>
    <w:rsid w:val="000D53D7"/>
    <w:rsid w:val="000D6909"/>
    <w:rsid w:val="000D7D99"/>
    <w:rsid w:val="000E40AC"/>
    <w:rsid w:val="000E40E7"/>
    <w:rsid w:val="000E486E"/>
    <w:rsid w:val="000F01D2"/>
    <w:rsid w:val="000F138D"/>
    <w:rsid w:val="000F1F2D"/>
    <w:rsid w:val="000F55DF"/>
    <w:rsid w:val="00113491"/>
    <w:rsid w:val="0011496B"/>
    <w:rsid w:val="00121882"/>
    <w:rsid w:val="00124526"/>
    <w:rsid w:val="00125352"/>
    <w:rsid w:val="00126152"/>
    <w:rsid w:val="00135043"/>
    <w:rsid w:val="00135702"/>
    <w:rsid w:val="00140B30"/>
    <w:rsid w:val="0014148C"/>
    <w:rsid w:val="00141E47"/>
    <w:rsid w:val="001446AA"/>
    <w:rsid w:val="00154689"/>
    <w:rsid w:val="00157C10"/>
    <w:rsid w:val="00165B04"/>
    <w:rsid w:val="001828D1"/>
    <w:rsid w:val="00190D49"/>
    <w:rsid w:val="00197314"/>
    <w:rsid w:val="001A2BCF"/>
    <w:rsid w:val="001A6A21"/>
    <w:rsid w:val="001B0107"/>
    <w:rsid w:val="001B0C91"/>
    <w:rsid w:val="001B312D"/>
    <w:rsid w:val="001C059A"/>
    <w:rsid w:val="001C151F"/>
    <w:rsid w:val="001D062B"/>
    <w:rsid w:val="001E2D01"/>
    <w:rsid w:val="001E4E46"/>
    <w:rsid w:val="001E5F1A"/>
    <w:rsid w:val="001F0CB4"/>
    <w:rsid w:val="00203132"/>
    <w:rsid w:val="0021441F"/>
    <w:rsid w:val="002163FA"/>
    <w:rsid w:val="00216E99"/>
    <w:rsid w:val="00230CCE"/>
    <w:rsid w:val="00240157"/>
    <w:rsid w:val="0025564B"/>
    <w:rsid w:val="00256C94"/>
    <w:rsid w:val="002633EC"/>
    <w:rsid w:val="00295308"/>
    <w:rsid w:val="002A1461"/>
    <w:rsid w:val="002A1875"/>
    <w:rsid w:val="002A2B5D"/>
    <w:rsid w:val="002B368E"/>
    <w:rsid w:val="002B3DA5"/>
    <w:rsid w:val="002C2CC5"/>
    <w:rsid w:val="002D2BE6"/>
    <w:rsid w:val="002E059C"/>
    <w:rsid w:val="002E1D7E"/>
    <w:rsid w:val="002E2868"/>
    <w:rsid w:val="002E34B9"/>
    <w:rsid w:val="00310D76"/>
    <w:rsid w:val="00322D72"/>
    <w:rsid w:val="003273FD"/>
    <w:rsid w:val="00331917"/>
    <w:rsid w:val="00333186"/>
    <w:rsid w:val="00336668"/>
    <w:rsid w:val="00344594"/>
    <w:rsid w:val="003502CD"/>
    <w:rsid w:val="003558B9"/>
    <w:rsid w:val="00356C02"/>
    <w:rsid w:val="0036438A"/>
    <w:rsid w:val="003678E5"/>
    <w:rsid w:val="003756FE"/>
    <w:rsid w:val="00381404"/>
    <w:rsid w:val="00397AF9"/>
    <w:rsid w:val="003A1570"/>
    <w:rsid w:val="003A44D6"/>
    <w:rsid w:val="003A5C58"/>
    <w:rsid w:val="003A5FDC"/>
    <w:rsid w:val="003B09ED"/>
    <w:rsid w:val="003B0FFE"/>
    <w:rsid w:val="003B189A"/>
    <w:rsid w:val="003B21A5"/>
    <w:rsid w:val="003B2CD7"/>
    <w:rsid w:val="003D35FB"/>
    <w:rsid w:val="003D4869"/>
    <w:rsid w:val="003E251F"/>
    <w:rsid w:val="003E3D9B"/>
    <w:rsid w:val="003E6B62"/>
    <w:rsid w:val="003E6C95"/>
    <w:rsid w:val="003F706B"/>
    <w:rsid w:val="003F73E2"/>
    <w:rsid w:val="004009BE"/>
    <w:rsid w:val="00402CB5"/>
    <w:rsid w:val="004049AB"/>
    <w:rsid w:val="004068D4"/>
    <w:rsid w:val="004115B4"/>
    <w:rsid w:val="00421DB3"/>
    <w:rsid w:val="00423D43"/>
    <w:rsid w:val="00424B0A"/>
    <w:rsid w:val="00425481"/>
    <w:rsid w:val="00426B2B"/>
    <w:rsid w:val="00430251"/>
    <w:rsid w:val="0043061A"/>
    <w:rsid w:val="00431F33"/>
    <w:rsid w:val="00437C5D"/>
    <w:rsid w:val="00443E7A"/>
    <w:rsid w:val="004650FD"/>
    <w:rsid w:val="00466563"/>
    <w:rsid w:val="0047318E"/>
    <w:rsid w:val="00475471"/>
    <w:rsid w:val="004761AD"/>
    <w:rsid w:val="0049126E"/>
    <w:rsid w:val="00492F86"/>
    <w:rsid w:val="0049784D"/>
    <w:rsid w:val="004A1B3A"/>
    <w:rsid w:val="004A521D"/>
    <w:rsid w:val="004A6062"/>
    <w:rsid w:val="004A6B94"/>
    <w:rsid w:val="004B0A20"/>
    <w:rsid w:val="004C0846"/>
    <w:rsid w:val="004C2E7A"/>
    <w:rsid w:val="004D0E0B"/>
    <w:rsid w:val="004D706A"/>
    <w:rsid w:val="004D72D2"/>
    <w:rsid w:val="004E3157"/>
    <w:rsid w:val="004E7572"/>
    <w:rsid w:val="004F1863"/>
    <w:rsid w:val="004F1ABE"/>
    <w:rsid w:val="0050016E"/>
    <w:rsid w:val="005034D5"/>
    <w:rsid w:val="005074B7"/>
    <w:rsid w:val="00524014"/>
    <w:rsid w:val="005268BE"/>
    <w:rsid w:val="005273BE"/>
    <w:rsid w:val="005275F4"/>
    <w:rsid w:val="005327AF"/>
    <w:rsid w:val="0053364B"/>
    <w:rsid w:val="0055448E"/>
    <w:rsid w:val="00554AC4"/>
    <w:rsid w:val="0056387F"/>
    <w:rsid w:val="005739D1"/>
    <w:rsid w:val="00576205"/>
    <w:rsid w:val="00591498"/>
    <w:rsid w:val="005A3059"/>
    <w:rsid w:val="005A4A1D"/>
    <w:rsid w:val="005A6ADE"/>
    <w:rsid w:val="005B0756"/>
    <w:rsid w:val="005B50FA"/>
    <w:rsid w:val="005B58D6"/>
    <w:rsid w:val="005C7755"/>
    <w:rsid w:val="005D0BCB"/>
    <w:rsid w:val="005D2E51"/>
    <w:rsid w:val="005D6239"/>
    <w:rsid w:val="005F2A73"/>
    <w:rsid w:val="005F4706"/>
    <w:rsid w:val="00603E7E"/>
    <w:rsid w:val="00607D9C"/>
    <w:rsid w:val="00611CC0"/>
    <w:rsid w:val="006120D4"/>
    <w:rsid w:val="00613FE4"/>
    <w:rsid w:val="00614207"/>
    <w:rsid w:val="00620F4F"/>
    <w:rsid w:val="00623398"/>
    <w:rsid w:val="00631E0A"/>
    <w:rsid w:val="006347D1"/>
    <w:rsid w:val="00634A60"/>
    <w:rsid w:val="0063655A"/>
    <w:rsid w:val="00651CCB"/>
    <w:rsid w:val="006539E9"/>
    <w:rsid w:val="00655D0D"/>
    <w:rsid w:val="00670D20"/>
    <w:rsid w:val="00673524"/>
    <w:rsid w:val="006747E3"/>
    <w:rsid w:val="006848B3"/>
    <w:rsid w:val="00685821"/>
    <w:rsid w:val="0068713E"/>
    <w:rsid w:val="00691F91"/>
    <w:rsid w:val="006976FD"/>
    <w:rsid w:val="006A1E02"/>
    <w:rsid w:val="006A277C"/>
    <w:rsid w:val="006B23B7"/>
    <w:rsid w:val="006B2BDA"/>
    <w:rsid w:val="006B65B2"/>
    <w:rsid w:val="006B6D47"/>
    <w:rsid w:val="006C05EE"/>
    <w:rsid w:val="006C22D4"/>
    <w:rsid w:val="006C4DE2"/>
    <w:rsid w:val="006D1C6E"/>
    <w:rsid w:val="006D640B"/>
    <w:rsid w:val="006D796F"/>
    <w:rsid w:val="006E004C"/>
    <w:rsid w:val="006E0476"/>
    <w:rsid w:val="006E2C80"/>
    <w:rsid w:val="006E370D"/>
    <w:rsid w:val="006E37E5"/>
    <w:rsid w:val="006F091D"/>
    <w:rsid w:val="006F3EF9"/>
    <w:rsid w:val="00703AFE"/>
    <w:rsid w:val="00706037"/>
    <w:rsid w:val="00707F0C"/>
    <w:rsid w:val="00713DFC"/>
    <w:rsid w:val="00714FF8"/>
    <w:rsid w:val="00723468"/>
    <w:rsid w:val="0073179E"/>
    <w:rsid w:val="007379CC"/>
    <w:rsid w:val="007435B3"/>
    <w:rsid w:val="007632D8"/>
    <w:rsid w:val="00786AC5"/>
    <w:rsid w:val="007877E7"/>
    <w:rsid w:val="007A03A3"/>
    <w:rsid w:val="007A0E33"/>
    <w:rsid w:val="007A11BE"/>
    <w:rsid w:val="007A4748"/>
    <w:rsid w:val="007A6EE3"/>
    <w:rsid w:val="007A7E04"/>
    <w:rsid w:val="007B07AA"/>
    <w:rsid w:val="007B2B61"/>
    <w:rsid w:val="007B5F43"/>
    <w:rsid w:val="007C28C9"/>
    <w:rsid w:val="007C4DEA"/>
    <w:rsid w:val="007C57D1"/>
    <w:rsid w:val="007C60B6"/>
    <w:rsid w:val="007D2282"/>
    <w:rsid w:val="007D53C4"/>
    <w:rsid w:val="007D7ADC"/>
    <w:rsid w:val="007E1597"/>
    <w:rsid w:val="007E168D"/>
    <w:rsid w:val="007E31AC"/>
    <w:rsid w:val="007E32E0"/>
    <w:rsid w:val="007E3899"/>
    <w:rsid w:val="007E4577"/>
    <w:rsid w:val="007F3DB5"/>
    <w:rsid w:val="008014A8"/>
    <w:rsid w:val="00806FBC"/>
    <w:rsid w:val="00810132"/>
    <w:rsid w:val="008158B5"/>
    <w:rsid w:val="0082507F"/>
    <w:rsid w:val="00830F5A"/>
    <w:rsid w:val="00831125"/>
    <w:rsid w:val="00837255"/>
    <w:rsid w:val="00845C3E"/>
    <w:rsid w:val="0085271C"/>
    <w:rsid w:val="00854C26"/>
    <w:rsid w:val="00865A4B"/>
    <w:rsid w:val="008765F0"/>
    <w:rsid w:val="008805EB"/>
    <w:rsid w:val="00880EAA"/>
    <w:rsid w:val="00883DB8"/>
    <w:rsid w:val="0088466A"/>
    <w:rsid w:val="00885F22"/>
    <w:rsid w:val="00891035"/>
    <w:rsid w:val="00893355"/>
    <w:rsid w:val="00896F10"/>
    <w:rsid w:val="008B2E48"/>
    <w:rsid w:val="008B451D"/>
    <w:rsid w:val="008C1042"/>
    <w:rsid w:val="008C136A"/>
    <w:rsid w:val="008C158E"/>
    <w:rsid w:val="008C17A4"/>
    <w:rsid w:val="008C4368"/>
    <w:rsid w:val="008C452D"/>
    <w:rsid w:val="008C564B"/>
    <w:rsid w:val="008C6E32"/>
    <w:rsid w:val="008D0523"/>
    <w:rsid w:val="008D2FE2"/>
    <w:rsid w:val="008D7018"/>
    <w:rsid w:val="008F0C16"/>
    <w:rsid w:val="008F0CBC"/>
    <w:rsid w:val="00901459"/>
    <w:rsid w:val="00905E4B"/>
    <w:rsid w:val="009123A8"/>
    <w:rsid w:val="00913140"/>
    <w:rsid w:val="00915A11"/>
    <w:rsid w:val="00915E6D"/>
    <w:rsid w:val="0092684E"/>
    <w:rsid w:val="00927D37"/>
    <w:rsid w:val="00927E4B"/>
    <w:rsid w:val="009302E0"/>
    <w:rsid w:val="00931739"/>
    <w:rsid w:val="0093192E"/>
    <w:rsid w:val="00944906"/>
    <w:rsid w:val="009465B6"/>
    <w:rsid w:val="009543FF"/>
    <w:rsid w:val="00956A1C"/>
    <w:rsid w:val="00956CEC"/>
    <w:rsid w:val="00970B7E"/>
    <w:rsid w:val="009776E5"/>
    <w:rsid w:val="00984240"/>
    <w:rsid w:val="00984817"/>
    <w:rsid w:val="00984C7C"/>
    <w:rsid w:val="009903B9"/>
    <w:rsid w:val="00996753"/>
    <w:rsid w:val="009B583C"/>
    <w:rsid w:val="009B6775"/>
    <w:rsid w:val="009B6DEE"/>
    <w:rsid w:val="009C184E"/>
    <w:rsid w:val="009C2D59"/>
    <w:rsid w:val="009D7E29"/>
    <w:rsid w:val="009E2E49"/>
    <w:rsid w:val="009E76DF"/>
    <w:rsid w:val="009F1900"/>
    <w:rsid w:val="009F24F0"/>
    <w:rsid w:val="009F4CCA"/>
    <w:rsid w:val="009F4F90"/>
    <w:rsid w:val="009F6A2B"/>
    <w:rsid w:val="00A001F0"/>
    <w:rsid w:val="00A059B9"/>
    <w:rsid w:val="00A06765"/>
    <w:rsid w:val="00A14ACE"/>
    <w:rsid w:val="00A25644"/>
    <w:rsid w:val="00A3005B"/>
    <w:rsid w:val="00A40C9E"/>
    <w:rsid w:val="00A43A52"/>
    <w:rsid w:val="00A4521D"/>
    <w:rsid w:val="00A46A33"/>
    <w:rsid w:val="00A51120"/>
    <w:rsid w:val="00A52162"/>
    <w:rsid w:val="00A53638"/>
    <w:rsid w:val="00A54D08"/>
    <w:rsid w:val="00A615AA"/>
    <w:rsid w:val="00A66A70"/>
    <w:rsid w:val="00A74B68"/>
    <w:rsid w:val="00A760DF"/>
    <w:rsid w:val="00A76356"/>
    <w:rsid w:val="00A81412"/>
    <w:rsid w:val="00A81646"/>
    <w:rsid w:val="00A83E0B"/>
    <w:rsid w:val="00A93CB3"/>
    <w:rsid w:val="00AA257A"/>
    <w:rsid w:val="00AA5F13"/>
    <w:rsid w:val="00AB6DA4"/>
    <w:rsid w:val="00AC2959"/>
    <w:rsid w:val="00AC42B9"/>
    <w:rsid w:val="00AD13E5"/>
    <w:rsid w:val="00AE0F93"/>
    <w:rsid w:val="00AE3FD8"/>
    <w:rsid w:val="00AE4FB7"/>
    <w:rsid w:val="00AE7537"/>
    <w:rsid w:val="00AF0EAF"/>
    <w:rsid w:val="00B05386"/>
    <w:rsid w:val="00B0588F"/>
    <w:rsid w:val="00B05F50"/>
    <w:rsid w:val="00B068C4"/>
    <w:rsid w:val="00B153EB"/>
    <w:rsid w:val="00B1742D"/>
    <w:rsid w:val="00B205D0"/>
    <w:rsid w:val="00B208A4"/>
    <w:rsid w:val="00B268FA"/>
    <w:rsid w:val="00B35879"/>
    <w:rsid w:val="00B4482B"/>
    <w:rsid w:val="00B54E39"/>
    <w:rsid w:val="00B571A0"/>
    <w:rsid w:val="00B57EE8"/>
    <w:rsid w:val="00B757FE"/>
    <w:rsid w:val="00B841C2"/>
    <w:rsid w:val="00B84769"/>
    <w:rsid w:val="00B92CB0"/>
    <w:rsid w:val="00B9674D"/>
    <w:rsid w:val="00B96AFE"/>
    <w:rsid w:val="00BA69A2"/>
    <w:rsid w:val="00BB16F9"/>
    <w:rsid w:val="00BB6EBE"/>
    <w:rsid w:val="00BB7E11"/>
    <w:rsid w:val="00BC2AE1"/>
    <w:rsid w:val="00BD0709"/>
    <w:rsid w:val="00BD7212"/>
    <w:rsid w:val="00BE38EC"/>
    <w:rsid w:val="00BF1801"/>
    <w:rsid w:val="00BF431A"/>
    <w:rsid w:val="00BF5FEF"/>
    <w:rsid w:val="00BF7808"/>
    <w:rsid w:val="00C05FF8"/>
    <w:rsid w:val="00C232C9"/>
    <w:rsid w:val="00C24CFF"/>
    <w:rsid w:val="00C371CE"/>
    <w:rsid w:val="00C44501"/>
    <w:rsid w:val="00C54761"/>
    <w:rsid w:val="00C61F71"/>
    <w:rsid w:val="00C70402"/>
    <w:rsid w:val="00C71CD5"/>
    <w:rsid w:val="00C73485"/>
    <w:rsid w:val="00C735E8"/>
    <w:rsid w:val="00C77B93"/>
    <w:rsid w:val="00C82387"/>
    <w:rsid w:val="00C93A4D"/>
    <w:rsid w:val="00CA281F"/>
    <w:rsid w:val="00CA700E"/>
    <w:rsid w:val="00CB6668"/>
    <w:rsid w:val="00CC4ED5"/>
    <w:rsid w:val="00CD250E"/>
    <w:rsid w:val="00CD276B"/>
    <w:rsid w:val="00CD2D95"/>
    <w:rsid w:val="00CE5084"/>
    <w:rsid w:val="00CE6379"/>
    <w:rsid w:val="00D06C8C"/>
    <w:rsid w:val="00D12AEE"/>
    <w:rsid w:val="00D1305B"/>
    <w:rsid w:val="00D21A5F"/>
    <w:rsid w:val="00D26C1B"/>
    <w:rsid w:val="00D3667F"/>
    <w:rsid w:val="00D41889"/>
    <w:rsid w:val="00D45AF3"/>
    <w:rsid w:val="00D472B2"/>
    <w:rsid w:val="00D5798F"/>
    <w:rsid w:val="00D62320"/>
    <w:rsid w:val="00D62B03"/>
    <w:rsid w:val="00D63B71"/>
    <w:rsid w:val="00D64235"/>
    <w:rsid w:val="00D655CD"/>
    <w:rsid w:val="00D672BB"/>
    <w:rsid w:val="00D70DE2"/>
    <w:rsid w:val="00D75B24"/>
    <w:rsid w:val="00D95117"/>
    <w:rsid w:val="00DA2986"/>
    <w:rsid w:val="00DA5398"/>
    <w:rsid w:val="00DB052E"/>
    <w:rsid w:val="00DC1907"/>
    <w:rsid w:val="00DC57B6"/>
    <w:rsid w:val="00DD32C7"/>
    <w:rsid w:val="00DD75B8"/>
    <w:rsid w:val="00DE411C"/>
    <w:rsid w:val="00DE7080"/>
    <w:rsid w:val="00DF0609"/>
    <w:rsid w:val="00E01CBA"/>
    <w:rsid w:val="00E03020"/>
    <w:rsid w:val="00E11C8A"/>
    <w:rsid w:val="00E11E14"/>
    <w:rsid w:val="00E2126C"/>
    <w:rsid w:val="00E21419"/>
    <w:rsid w:val="00E25610"/>
    <w:rsid w:val="00E30BA3"/>
    <w:rsid w:val="00E356C7"/>
    <w:rsid w:val="00E40AF9"/>
    <w:rsid w:val="00E42239"/>
    <w:rsid w:val="00E44529"/>
    <w:rsid w:val="00E45A82"/>
    <w:rsid w:val="00E51823"/>
    <w:rsid w:val="00E568A8"/>
    <w:rsid w:val="00E572CB"/>
    <w:rsid w:val="00E6027B"/>
    <w:rsid w:val="00E64D60"/>
    <w:rsid w:val="00E70C00"/>
    <w:rsid w:val="00E72290"/>
    <w:rsid w:val="00E825C2"/>
    <w:rsid w:val="00E87CE6"/>
    <w:rsid w:val="00E93D8B"/>
    <w:rsid w:val="00E95B33"/>
    <w:rsid w:val="00E979EA"/>
    <w:rsid w:val="00EA0798"/>
    <w:rsid w:val="00EA6946"/>
    <w:rsid w:val="00EC4FDC"/>
    <w:rsid w:val="00ED7E67"/>
    <w:rsid w:val="00EE3618"/>
    <w:rsid w:val="00EE4DAD"/>
    <w:rsid w:val="00EE5581"/>
    <w:rsid w:val="00EE7CCE"/>
    <w:rsid w:val="00EF1526"/>
    <w:rsid w:val="00F03033"/>
    <w:rsid w:val="00F070BB"/>
    <w:rsid w:val="00F07905"/>
    <w:rsid w:val="00F34198"/>
    <w:rsid w:val="00F47026"/>
    <w:rsid w:val="00F616E6"/>
    <w:rsid w:val="00F671BC"/>
    <w:rsid w:val="00F676B5"/>
    <w:rsid w:val="00F742D6"/>
    <w:rsid w:val="00F74C3A"/>
    <w:rsid w:val="00F767B7"/>
    <w:rsid w:val="00F81DCD"/>
    <w:rsid w:val="00F82EB5"/>
    <w:rsid w:val="00F83019"/>
    <w:rsid w:val="00F91E57"/>
    <w:rsid w:val="00F94EAC"/>
    <w:rsid w:val="00F95C17"/>
    <w:rsid w:val="00FA3E97"/>
    <w:rsid w:val="00FB3D4F"/>
    <w:rsid w:val="00FB52A3"/>
    <w:rsid w:val="00FC0E01"/>
    <w:rsid w:val="00FC2CCD"/>
    <w:rsid w:val="00FC4F11"/>
    <w:rsid w:val="00FC5412"/>
    <w:rsid w:val="00FD4908"/>
    <w:rsid w:val="00FD499B"/>
    <w:rsid w:val="00FE3F75"/>
    <w:rsid w:val="00FF382E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E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4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B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E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4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48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72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5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III i IV</izvorni_sadrzaj>
    <derivirana_varijabla naziv="DomainObject.Predmet.Opis_1">I,II dio ormar, III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1705</properties:Words>
  <properties:Characters>9671</properties:Characters>
  <properties:Lines>196</properties:Lines>
  <properties:Paragraphs>57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2018-10-30T11:29:00Z</dcterms:created>
  <dc:creator>wsadmin</dc:creator>
  <cp:lastModifiedBy>wsadmin</cp:lastModifiedBy>
  <cp:lastPrinted>2018-10-30T11:13:00Z</cp:lastPrinted>
  <dcterms:modified xmlns:xsi="http://www.w3.org/2001/XMLSchema-instance" xsi:type="dcterms:W3CDTF">2018-10-30T11:43:00Z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namirenje ARTING St-1566-2016.docx)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