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5717" w14:paraId="3615717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850E40">
        <w:rPr>
          <w:bCs/>
        </w:rPr>
        <w:t>90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850E40">
        <w:t>TITULUS 2009 d.o.o., Poličnik, Poličnik bb, OIB: 67511648234</w:t>
      </w:r>
      <w:r>
        <w:t xml:space="preserve">, povodom zahtjeva Financijske agencije, Regionalnog centra Split, Podružnice Zadar, Ivana Danila 4, OIB: 85821130368 od </w:t>
      </w:r>
      <w:r w:rsidR="00E13686">
        <w:t>12</w:t>
      </w:r>
      <w:r w:rsidR="00757DF3">
        <w:t xml:space="preserve">. </w:t>
      </w:r>
      <w:r w:rsidR="009F7717">
        <w:t>ožujka</w:t>
      </w:r>
      <w:r w:rsidR="00757DF3">
        <w:t xml:space="preserve"> 2018</w:t>
      </w:r>
      <w:r>
        <w:t xml:space="preserve">., </w:t>
      </w:r>
      <w:r w:rsidR="007321E4">
        <w:t>23</w:t>
      </w:r>
      <w:r w:rsidR="005406B1">
        <w:t>. ožujka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157DE2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850E40">
        <w:t>TITULUS 2009 d.o.o., Poličnik, Poličnik bb, OIB: 67511648234</w:t>
      </w:r>
      <w:r>
        <w:t xml:space="preserve">, na temelju neizvršenih osnova za plaćanje iznosi </w:t>
      </w:r>
      <w:r w:rsidR="00850E40">
        <w:t>26.070,39</w:t>
      </w:r>
      <w:r>
        <w:t xml:space="preserve"> kn.  </w:t>
      </w: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850E40">
        <w:t>Stanislav Mucić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157DE2" w:rsidR="00157DE2">
      <w:pPr>
        <w:jc w:val="center"/>
      </w:pPr>
      <w:r>
        <w:t xml:space="preserve">U Zadru </w:t>
      </w:r>
      <w:r w:rsidR="009F7717">
        <w:t>2</w:t>
      </w:r>
      <w:r w:rsidR="007321E4">
        <w:t>3</w:t>
      </w:r>
      <w:r w:rsidR="005406B1">
        <w:t>. ožujka</w:t>
      </w:r>
      <w:r>
        <w:t xml:space="preserve"> 2018.</w:t>
      </w:r>
    </w:p>
    <w:p w:rsidRDefault="009F7717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59447E">
        <w:tab/>
      </w:r>
      <w:r w:rsidR="0059447E">
        <w:tab/>
      </w:r>
      <w:r w:rsidR="0059447E">
        <w:tab/>
      </w:r>
      <w:r w:rsidR="0059447E">
        <w:tab/>
        <w:t xml:space="preserve">  </w:t>
      </w:r>
      <w:r w:rsidR="00787E99">
        <w:t xml:space="preserve">  </w:t>
      </w:r>
      <w:r w:rsidR="00C947ED">
        <w:t xml:space="preserve">Sudska savjetnica     </w:t>
      </w:r>
    </w:p>
    <w:p w:rsidRDefault="009F7717" w:rsidP="0059447E" w:rsidR="00C947ED">
      <w:r>
        <w:tab/>
      </w:r>
      <w:r>
        <w:tab/>
      </w:r>
      <w:r>
        <w:tab/>
      </w:r>
      <w:r>
        <w:tab/>
      </w:r>
      <w:r w:rsidR="0059447E">
        <w:tab/>
      </w:r>
      <w:r w:rsidR="0059447E">
        <w:tab/>
      </w:r>
      <w:r w:rsidR="0059447E">
        <w:tab/>
      </w:r>
      <w:r w:rsidR="00C947ED">
        <w:t xml:space="preserve">    </w:t>
      </w:r>
      <w:r w:rsidR="0059447E">
        <w:t xml:space="preserve">         </w:t>
      </w:r>
      <w:r w:rsidR="00C947ED">
        <w:t xml:space="preserve"> </w:t>
      </w:r>
      <w:r>
        <w:t xml:space="preserve">       </w:t>
      </w:r>
      <w:r w:rsidR="00C947ED">
        <w:t>Anamarija Kovačić Milković</w:t>
      </w:r>
      <w:r w:rsidR="00C947ED">
        <w:tab/>
      </w:r>
      <w:r w:rsidR="00C947ED">
        <w:tab/>
      </w:r>
      <w:r w:rsidR="00C947ED">
        <w:tab/>
      </w:r>
      <w:r w:rsidR="00C947ED"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157DE2" w:rsidP="00C947ED" w:rsidR="00157DE2">
      <w:pPr>
        <w:tabs>
          <w:tab w:pos="720" w:val="left"/>
        </w:tabs>
        <w:jc w:val="both"/>
      </w:pP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E13686" w:rsidR="00E13686">
    <w:pPr>
      <w:ind w:firstLine="708" w:left="3540"/>
      <w:rPr>
        <w:bCs/>
      </w:rPr>
    </w:pPr>
    <w:r>
      <w:t>-2-</w:t>
    </w:r>
    <w:r>
      <w:tab/>
    </w:r>
    <w:r w:rsidR="00E13686">
      <w:tab/>
      <w:t xml:space="preserve">         </w:t>
    </w:r>
    <w:r w:rsidR="00E13686">
      <w:rPr>
        <w:bCs/>
      </w:rPr>
      <w:t>Poslovni broj: 6 St-</w:t>
    </w:r>
    <w:r w:rsidR="00850E40">
      <w:rPr>
        <w:bCs/>
      </w:rPr>
      <w:t>90</w:t>
    </w:r>
    <w:r w:rsidR="00E13686">
      <w:rPr>
        <w:bCs/>
      </w:rPr>
      <w:t>/2018-5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2A58B5"/>
    <w:rsid w:val="003619F6"/>
    <w:rsid w:val="00384923"/>
    <w:rsid w:val="003B6340"/>
    <w:rsid w:val="003E538F"/>
    <w:rsid w:val="00402768"/>
    <w:rsid w:val="00427A5D"/>
    <w:rsid w:val="004766F8"/>
    <w:rsid w:val="005406B1"/>
    <w:rsid w:val="00556D61"/>
    <w:rsid w:val="0056006B"/>
    <w:rsid w:val="00585367"/>
    <w:rsid w:val="0059447E"/>
    <w:rsid w:val="005D1831"/>
    <w:rsid w:val="006245CE"/>
    <w:rsid w:val="00643753"/>
    <w:rsid w:val="006D5292"/>
    <w:rsid w:val="006E3E65"/>
    <w:rsid w:val="00716BB4"/>
    <w:rsid w:val="007321E4"/>
    <w:rsid w:val="00757DF3"/>
    <w:rsid w:val="00787E99"/>
    <w:rsid w:val="007F7B13"/>
    <w:rsid w:val="00825E57"/>
    <w:rsid w:val="00850E40"/>
    <w:rsid w:val="008B3E63"/>
    <w:rsid w:val="00931B53"/>
    <w:rsid w:val="00985F15"/>
    <w:rsid w:val="009D27C8"/>
    <w:rsid w:val="009F7717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4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9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9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9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9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4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9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9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9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9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TITULUS 2009 d.o.o. za proizvodnju, trgovinu i turizam</izvorni_sadrzaj>
    <derivirana_varijabla naziv="DomainObject.Predmet.ProtustrankaFormated_1">  TITULUS 2009 d.o.o. za proizvodnju, trgovinu i turizam</derivirana_varijabla>
  </DomainObject.Predmet.ProtustrankaFormated>
  <DomainObject.Predmet.ProtustrankaFormatedOIB>
    <izvorni_sadrzaj>  TITULUS 2009 d.o.o. za proizvodnju, trgovinu i turizam, OIB 67511648234</izvorni_sadrzaj>
    <derivirana_varijabla naziv="DomainObject.Predmet.ProtustrankaFormatedOIB_1">  TITULUS 2009 d.o.o. za proizvodnju, trgovinu i turizam, OIB 67511648234</derivirana_varijabla>
  </DomainObject.Predmet.ProtustrankaFormatedOIB>
  <DomainObject.Predmet.ProtustrankaFormatedWithAdress>
    <izvorni_sadrzaj> TITULUS 2009 d.o.o. za proizvodnju, trgovinu i turizam, Poličnik/bb, 23241 Poličnik</izvorni_sadrzaj>
    <derivirana_varijabla naziv="DomainObject.Predmet.ProtustrankaFormatedWithAdress_1"> TITULUS 2009 d.o.o. za proizvodnju, trgovinu i turizam, Poličnik/bb, 23241 Poličnik</derivirana_varijabla>
  </DomainObject.Predmet.ProtustrankaFormatedWithAdress>
  <DomainObject.Predmet.ProtustrankaFormatedWithAdressOIB>
    <izvorni_sadrzaj> TITULUS 2009 d.o.o. za proizvodnju, trgovinu i turizam, OIB 67511648234, Poličnik/bb, 23241 Poličnik</izvorni_sadrzaj>
    <derivirana_varijabla naziv="DomainObject.Predmet.ProtustrankaFormatedWithAdressOIB_1"> TITULUS 2009 d.o.o. za proizvodnju, trgovinu i turizam, OIB 67511648234, Poličnik/bb, 23241 Poličnik</derivirana_varijabla>
  </DomainObject.Predmet.ProtustrankaFormatedWithAdressOIB>
  <DomainObject.Predmet.ProtustrankaWithAdress>
    <izvorni_sadrzaj>TITULUS 2009 d.o.o. za proizvodnju, trgovinu i turizam Poličnik/bb, 23241 Poličnik</izvorni_sadrzaj>
    <derivirana_varijabla naziv="DomainObject.Predmet.ProtustrankaWithAdress_1">TITULUS 2009 d.o.o. za proizvodnju, trgovinu i turizam Poličnik/bb, 23241 Poličnik</derivirana_varijabla>
  </DomainObject.Predmet.ProtustrankaWithAdress>
  <DomainObject.Predmet.ProtustrankaWithAdressOIB>
    <izvorni_sadrzaj>TITULUS 2009 d.o.o. za proizvodnju, trgovinu i turizam, OIB 67511648234, Poličnik/bb, 23241 Poličnik</izvorni_sadrzaj>
    <derivirana_varijabla naziv="DomainObject.Predmet.ProtustrankaWithAdressOIB_1">TITULUS 2009 d.o.o. za proizvodnju, trgovinu i turizam, OIB 67511648234, Poličnik/bb, 23241 Poličnik</derivirana_varijabla>
  </DomainObject.Predmet.ProtustrankaWithAdressOIB>
  <DomainObject.Predmet.ProtustrankaNazivFormated>
    <izvorni_sadrzaj>TITULUS 2009 d.o.o. za proizvodnju, trgovinu i turizam</izvorni_sadrzaj>
    <derivirana_varijabla naziv="DomainObject.Predmet.ProtustrankaNazivFormated_1">TITULUS 2009 d.o.o. za proizvodnju, trgovinu i turizam</derivirana_varijabla>
  </DomainObject.Predmet.ProtustrankaNazivFormated>
  <DomainObject.Predmet.ProtustrankaNazivFormatedOIB>
    <izvorni_sadrzaj>TITULUS 2009 d.o.o. za proizvodnju, trgovinu i turizam, OIB 67511648234</izvorni_sadrzaj>
    <derivirana_varijabla naziv="DomainObject.Predmet.ProtustrankaNazivFormatedOIB_1">TITULUS 2009 d.o.o. za proizvodnju, trgovinu i turizam, OIB 67511648234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TITULUS 2009 d.o.o. za proizvodnju, trgovinu i turizam</item>
    </izvorni_sadrzaj>
    <derivirana_varijabla naziv="DomainObject.Predmet.ProtuStrankaListFormated_1">
      <item>TITULUS 2009 d.o.o. za proizvodnju, trgovinu i turizam</item>
    </derivirana_varijabla>
  </DomainObject.Predmet.ProtuStrankaListFormated>
  <DomainObject.Predmet.ProtuStrankaListFormatedOIB>
    <izvorni_sadrzaj>
      <item>TITULUS 2009 d.o.o. za proizvodnju, trgovinu i turizam, OIB 67511648234</item>
    </izvorni_sadrzaj>
    <derivirana_varijabla naziv="DomainObject.Predmet.ProtuStrankaListFormatedOIB_1">
      <item>TITULUS 2009 d.o.o. za proizvodnju, trgovinu i turizam, OIB 67511648234</item>
    </derivirana_varijabla>
  </DomainObject.Predmet.ProtuStrankaListFormatedOIB>
  <DomainObject.Predmet.ProtuStrankaListFormatedWithAdress>
    <izvorni_sadrzaj>
      <item>TITULUS 2009 d.o.o. za proizvodnju, trgovinu i turizam, Poličnik/bb, 23241 Poličnik</item>
    </izvorni_sadrzaj>
    <derivirana_varijabla naziv="DomainObject.Predmet.ProtuStrankaListFormatedWithAdress_1">
      <item>TITULUS 2009 d.o.o. za proizvodnju, trgovinu i turizam, Poličnik/bb, 23241 Poličnik</item>
    </derivirana_varijabla>
  </DomainObject.Predmet.ProtuStrankaListFormatedWithAdress>
  <DomainObject.Predmet.ProtuStrankaListFormatedWithAdressOIB>
    <izvorni_sadrzaj>
      <item>TITULUS 2009 d.o.o. za proizvodnju, trgovinu i turizam, OIB 67511648234, Poličnik/bb, 23241 Poličnik</item>
    </izvorni_sadrzaj>
    <derivirana_varijabla naziv="DomainObject.Predmet.ProtuStrankaListFormatedWithAdressOIB_1">
      <item>TITULUS 2009 d.o.o. za proizvodnju, trgovinu i turizam, OIB 67511648234, Poličnik/bb, 23241 Poličnik</item>
    </derivirana_varijabla>
  </DomainObject.Predmet.ProtuStrankaListFormatedWithAdressOIB>
  <DomainObject.Predmet.ProtuStrankaListNazivFormated>
    <izvorni_sadrzaj>
      <item>TITULUS 2009 d.o.o. za proizvodnju, trgovinu i turizam</item>
    </izvorni_sadrzaj>
    <derivirana_varijabla naziv="DomainObject.Predmet.ProtuStrankaListNazivFormated_1">
      <item>TITULUS 2009 d.o.o. za proizvodnju, trgovinu i turizam</item>
    </derivirana_varijabla>
  </DomainObject.Predmet.ProtuStrankaListNazivFormated>
  <DomainObject.Predmet.ProtuStrankaListNazivFormatedOIB>
    <izvorni_sadrzaj>
      <item>TITULUS 2009 d.o.o. za proizvodnju, trgovinu i turizam, OIB 67511648234</item>
    </izvorni_sadrzaj>
    <derivirana_varijabla naziv="DomainObject.Predmet.ProtuStrankaListNazivFormatedOIB_1">
      <item>TITULUS 2009 d.o.o. za proizvodnju, trgovinu i turizam, OIB 67511648234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TITULUS 2009 d.o.o. za proizvodnju, trgovinu i turizam</izvorni_sadrzaj>
    <derivirana_varijabla naziv="DomainObject.Predmet.ProtustrankaIDrugi_1">TITULUS 2009 d.o.o. za proizvodnju,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TITULUS 2009 d.o.o. za proizvodnju, trgovinu i turizam, OIB 67511648234, Poličnik/bb, 23241 Poličnik</izvorni_sadrzaj>
    <derivirana_varijabla naziv="DomainObject.Predmet.ProtustrankaIDrugiAdressOIB_1">TITULUS 2009 d.o.o. za proizvodnju, trgovinu i turizam, OIB 67511648234, Poličnik/bb,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TITULUS 2009 d.o.o. za proizvodnju, trgovinu i turizam</item>
    </izvorni_sadrzaj>
    <derivirana_varijabla naziv="DomainObject.Predmet.SudioniciListNaziv_1">
      <item>FINA</item>
      <item>TITULUS 2009 d.o.o. za proizvodnju, trgovinu i turizam</item>
    </derivirana_varijabla>
  </DomainObject.Predmet.SudioniciListNaziv>
  <DomainObject.Predmet.SudioniciListAdressOIB>
    <izvorni_sadrzaj>
      <item>FINA, OIB 85821130368</item>
      <item>TITULUS 2009 d.o.o. za proizvodnju, trgovinu i turizam, OIB 67511648234, Poličnik/bb,23241 Poličnik</item>
    </izvorni_sadrzaj>
    <derivirana_varijabla naziv="DomainObject.Predmet.SudioniciListAdressOIB_1">
      <item>FINA, OIB 85821130368</item>
      <item>TITULUS 2009 d.o.o. za proizvodnju, trgovinu i turizam, OIB 67511648234, Poličnik/bb,23241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67511648234</item>
    </izvorni_sadrzaj>
    <derivirana_varijabla naziv="DomainObject.Predmet.SudioniciListNazivOIB_1">
      <item>, OIB 85821130368</item>
      <item>, OIB 67511648234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1995</properties:Characters>
  <properties:Lines>55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2018-03-22T12:56:00Z</dcterms:created>
  <dc:creator>mklismanic</dc:creator>
  <cp:lastModifiedBy>Anita Ivandić</cp:lastModifiedBy>
  <cp:lastPrinted>2018-03-22T12:51:00Z</cp:lastPrinted>
  <dcterms:modified xmlns:xsi="http://www.w3.org/2001/XMLSchema-instance" xsi:type="dcterms:W3CDTF">2018-03-23T10:08:00Z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