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8a49" w14:paraId="7408a49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D61B40">
        <w:rPr>
          <w:rFonts w:hAnsi="Times New Roman" w:ascii="Times New Roman"/>
          <w:szCs w:val="24"/>
        </w:rPr>
        <w:t>1436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202604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E0221A">
        <w:rPr>
          <w:rFonts w:hAnsi="Times New Roman" w:ascii="Times New Roman"/>
          <w:szCs w:val="24"/>
        </w:rPr>
        <w:t xml:space="preserve"> Podružnica Zagreb,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D61B40">
        <w:rPr>
          <w:rFonts w:hAnsi="Times New Roman" w:ascii="Times New Roman"/>
          <w:szCs w:val="24"/>
        </w:rPr>
        <w:t>SVIJET KUPONA d.o.o., Zagreb, Ilica 392, OIB: 09409064731,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D61B40">
        <w:rPr>
          <w:rFonts w:hAnsi="Times New Roman" w:ascii="Times New Roman"/>
          <w:szCs w:val="24"/>
        </w:rPr>
        <w:t>2</w:t>
      </w:r>
      <w:r w:rsidR="00E90D12">
        <w:rPr>
          <w:rFonts w:hAnsi="Times New Roman" w:ascii="Times New Roman"/>
          <w:szCs w:val="24"/>
        </w:rPr>
        <w:t>3</w:t>
      </w:r>
      <w:r w:rsidR="00895B77">
        <w:rPr>
          <w:rFonts w:hAnsi="Times New Roman" w:ascii="Times New Roman"/>
          <w:szCs w:val="24"/>
        </w:rPr>
        <w:t xml:space="preserve">. studenoga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895B77" w:rsidR="00FF649E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D61B40">
        <w:rPr>
          <w:rFonts w:hAnsi="Times New Roman" w:ascii="Times New Roman"/>
          <w:szCs w:val="24"/>
        </w:rPr>
        <w:t>SVIJET KUPONA d.o.o., Zagreb, Ilica 392, OIB: 09409064731</w:t>
      </w:r>
      <w:r w:rsidR="00895B77">
        <w:rPr>
          <w:rFonts w:hAnsi="Times New Roman" w:ascii="Times New Roman"/>
          <w:szCs w:val="24"/>
        </w:rPr>
        <w:t>.</w:t>
      </w:r>
    </w:p>
    <w:p w:rsidRDefault="00895B77" w:rsidP="00FF649E" w:rsidR="00895B77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895B77">
        <w:rPr>
          <w:rFonts w:hAnsi="Times New Roman" w:ascii="Times New Roman"/>
          <w:szCs w:val="24"/>
        </w:rPr>
        <w:t>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64278A">
        <w:rPr>
          <w:rFonts w:hAnsi="Times New Roman" w:ascii="Times New Roman"/>
        </w:rPr>
        <w:t>1596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64278A">
        <w:rPr>
          <w:rFonts w:hAnsi="Times New Roman" w:ascii="Times New Roman"/>
        </w:rPr>
        <w:t>400.197,46 kn na dan 16</w:t>
      </w:r>
      <w:r w:rsidR="00895B77">
        <w:rPr>
          <w:rFonts w:hAnsi="Times New Roman" w:ascii="Times New Roman"/>
        </w:rPr>
        <w:t>.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E0221A">
        <w:rPr>
          <w:rFonts w:hAnsi="Times New Roman" w:ascii="Times New Roman"/>
        </w:rPr>
        <w:t xml:space="preserve">registra udruga </w:t>
      </w:r>
      <w:r>
        <w:rPr>
          <w:rFonts w:hAnsi="Times New Roman" w:ascii="Times New Roman"/>
        </w:rPr>
        <w:t>za dužnika utvrđeno je da nisu ispunjene pretpostavke za pokretanje drugog postupka rad</w:t>
      </w:r>
      <w:r w:rsidR="00202604">
        <w:rPr>
          <w:rFonts w:hAnsi="Times New Roman" w:ascii="Times New Roman"/>
        </w:rPr>
        <w:t>i brisanja dužnika iz r</w:t>
      </w:r>
      <w:r>
        <w:rPr>
          <w:rFonts w:hAnsi="Times New Roman" w:ascii="Times New Roman"/>
        </w:rPr>
        <w:t>egistra</w:t>
      </w:r>
      <w:r w:rsidR="00202604">
        <w:rPr>
          <w:rFonts w:hAnsi="Times New Roman" w:ascii="Times New Roman"/>
        </w:rPr>
        <w:t xml:space="preserve"> udruga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61B40">
        <w:rPr>
          <w:rFonts w:hAnsi="Times New Roman" w:ascii="Times New Roman"/>
          <w:szCs w:val="24"/>
        </w:rPr>
        <w:t>2</w:t>
      </w:r>
      <w:r w:rsidR="00E90D12">
        <w:rPr>
          <w:rFonts w:hAnsi="Times New Roman" w:ascii="Times New Roman"/>
          <w:szCs w:val="24"/>
        </w:rPr>
        <w:t>3</w:t>
      </w:r>
      <w:r w:rsidR="00202604">
        <w:rPr>
          <w:rFonts w:hAnsi="Times New Roman" w:ascii="Times New Roman"/>
          <w:szCs w:val="24"/>
        </w:rPr>
        <w:t xml:space="preserve">. studenoga </w:t>
      </w:r>
      <w:r w:rsidR="0086140E" w:rsidRPr="002A7ADF">
        <w:rPr>
          <w:rFonts w:hAnsi="Times New Roman" w:ascii="Times New Roman"/>
          <w:szCs w:val="24"/>
        </w:rPr>
        <w:t>2015.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E90D12" w:rsidR="00E90D12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202604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</w:p>
    <w:p w:rsidRDefault="00FF649E" w:rsidP="00E90D12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e-Oglasn</w:t>
      </w:r>
      <w:r w:rsidR="00202604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202604">
        <w:rPr>
          <w:rFonts w:hAnsi="Times New Roman" w:ascii="Times New Roman"/>
          <w:szCs w:val="24"/>
        </w:rPr>
        <w:t>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D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D61B40">
      <w:rPr>
        <w:rFonts w:hAnsi="Times New Roman" w:ascii="Times New Roman"/>
        <w:szCs w:val="24"/>
      </w:rPr>
      <w:t>1436</w:t>
    </w:r>
    <w:r w:rsidR="00202604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02604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4278A"/>
    <w:rsid w:val="00660984"/>
    <w:rsid w:val="006F08F3"/>
    <w:rsid w:val="007269DC"/>
    <w:rsid w:val="0075240F"/>
    <w:rsid w:val="00774920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14F4F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61B40"/>
    <w:rsid w:val="00D75016"/>
    <w:rsid w:val="00DD3B85"/>
    <w:rsid w:val="00DE0999"/>
    <w:rsid w:val="00DE148A"/>
    <w:rsid w:val="00DE3D7D"/>
    <w:rsid w:val="00E0221A"/>
    <w:rsid w:val="00E35844"/>
    <w:rsid w:val="00E62912"/>
    <w:rsid w:val="00E90D12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9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98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9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9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9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98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9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9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KUPONA d.o.o. zastupanog po punomoćniku Mirza Muftić; Goran Vanjković</izvorni_sadrzaj>
    <derivirana_varijabla naziv="DomainObject.Predmet.ProtustrankaFormated_1">  SVIJET KUPONA d.o.o. zastupanog po punomoćniku Mirza Muftić; Goran Vanjković</derivirana_varijabla>
  </DomainObject.Predmet.ProtustrankaFormated>
  <DomainObject.Predmet.ProtustrankaFormatedOIB>
    <izvorni_sadrzaj>  SVIJET KUPONA d.o.o., OIB 09409064731 zastupanog po punomoćniku Mirza Muftić; Goran Vanjković</izvorni_sadrzaj>
    <derivirana_varijabla naziv="DomainObject.Predmet.ProtustrankaFormatedOIB_1">  SVIJET KUPONA d.o.o., OIB 09409064731 zastupanog po punomoćniku Mirza Muftić; Goran Vanjković</derivirana_varijabla>
  </DomainObject.Predmet.ProtustrankaFormatedOIB>
  <DomainObject.Predmet.ProtustrankaFormatedWithAdress>
    <izvorni_sadrzaj> SVIJET KUPONA d.o.o., Ilica 392, 10000 Zagreb zastupanog po punomoćniku Mirza Muftić; Goran Vanjković</izvorni_sadrzaj>
    <derivirana_varijabla naziv="DomainObject.Predmet.ProtustrankaFormatedWithAdress_1"> SVIJET KUPONA d.o.o., Ilica 392, 10000 Zagreb zastupanog po punomoćniku Mirza Muftić; Goran Vanjković</derivirana_varijabla>
  </DomainObject.Predmet.ProtustrankaFormatedWithAdress>
  <DomainObject.Predmet.ProtustrankaFormatedWithAdressOIB>
    <izvorni_sadrzaj> SVIJET KUPONA d.o.o., OIB 09409064731, Ilica 392, 10000 Zagreb zastupanog po punomoćniku Mirza Muftić; Goran Vanjković</izvorni_sadrzaj>
    <derivirana_varijabla naziv="DomainObject.Predmet.ProtustrankaFormatedWithAdressOIB_1"> SVIJET KUPONA d.o.o., OIB 09409064731, Ilica 392, 10000 Zagreb zastupanog po punomoćniku Mirza Muftić; Goran Vanjković</derivirana_varijabla>
  </DomainObject.Predmet.ProtustrankaFormatedWithAdressOIB>
  <DomainObject.Predmet.ProtustrankaWithAdress>
    <izvorni_sadrzaj>SVIJET KUPONA d.o.o. Ilica 392, 10000 Zagreb</izvorni_sadrzaj>
    <derivirana_varijabla naziv="DomainObject.Predmet.ProtustrankaWithAdress_1">SVIJET KUPONA d.o.o. Ilica 392, 10000 Zagreb</derivirana_varijabla>
  </DomainObject.Predmet.ProtustrankaWithAdress>
  <DomainObject.Predmet.ProtustrankaWithAdressOIB>
    <izvorni_sadrzaj>SVIJET KUPONA d.o.o., OIB 09409064731, Ilica 392, 10000 Zagreb</izvorni_sadrzaj>
    <derivirana_varijabla naziv="DomainObject.Predmet.ProtustrankaWithAdressOIB_1">SVIJET KUPONA d.o.o., OIB 09409064731, Ilica 392, 10000 Zagreb</derivirana_varijabla>
  </DomainObject.Predmet.ProtustrankaWithAdressOIB>
  <DomainObject.Predmet.ProtustrankaNazivFormated>
    <izvorni_sadrzaj>SVIJET KUPONA d.o.o.</izvorni_sadrzaj>
    <derivirana_varijabla naziv="DomainObject.Predmet.ProtustrankaNazivFormated_1">SVIJET KUPONA d.o.o.</derivirana_varijabla>
  </DomainObject.Predmet.ProtustrankaNazivFormated>
  <DomainObject.Predmet.ProtustrankaNazivFormatedOIB>
    <izvorni_sadrzaj>SVIJET KUPONA d.o.o., OIB 09409064731</izvorni_sadrzaj>
    <derivirana_varijabla naziv="DomainObject.Predmet.ProtustrankaNazivFormatedOIB_1">SVIJET KUPONA d.o.o., OIB 09409064731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KUPONA d.o.o. zastupanog po punomoćniku Mirza Muftić; Goran Vanjković</item>
    </izvorni_sadrzaj>
    <derivirana_varijabla naziv="DomainObject.Predmet.ProtuStrankaListFormated_1">
      <item>SVIJET KUPONA d.o.o. zastupanog po punomoćniku Mirza Muftić; Goran Vanjković</item>
    </derivirana_varijabla>
  </DomainObject.Predmet.ProtuStrankaListFormated>
  <DomainObject.Predmet.ProtuStrankaListFormatedOIB>
    <izvorni_sadrzaj>
      <item>SVIJET KUPONA d.o.o., OIB 09409064731 zastupanog po punomoćniku Mirza Muftić; Goran Vanjković</item>
    </izvorni_sadrzaj>
    <derivirana_varijabla naziv="DomainObject.Predmet.ProtuStrankaListFormatedOIB_1">
      <item>SVIJET KUPONA d.o.o., OIB 09409064731 zastupanog po punomoćniku Mirza Muftić; Goran Vanjković</item>
    </derivirana_varijabla>
  </DomainObject.Predmet.ProtuStrankaListFormatedOIB>
  <DomainObject.Predmet.ProtuStrankaListFormatedWithAdress>
    <izvorni_sadrzaj>
      <item>SVIJET KUPONA d.o.o., Ilica 392, 10000 Zagreb zastupanog po punomoćniku Mirza Muftić; Goran Vanjković</item>
    </izvorni_sadrzaj>
    <derivirana_varijabla naziv="DomainObject.Predmet.ProtuStrankaListFormatedWithAdress_1">
      <item>SVIJET KUPONA d.o.o., Ilica 392, 10000 Zagreb zastupanog po punomoćniku Mirza Muftić; Goran Vanjković</item>
    </derivirana_varijabla>
  </DomainObject.Predmet.ProtuStrankaListFormatedWithAdress>
  <DomainObject.Predmet.ProtuStrankaListFormatedWithAdressOIB>
    <izvorni_sadrzaj>
      <item>SVIJET KUPONA d.o.o., OIB 09409064731, Ilica 392, 10000 Zagreb zastupanog po punomoćniku Mirza Muftić; Goran Vanjković</item>
    </izvorni_sadrzaj>
    <derivirana_varijabla naziv="DomainObject.Predmet.ProtuStrankaListFormatedWithAdressOIB_1">
      <item>SVIJET KUPONA d.o.o., OIB 09409064731, Ilica 392, 10000 Zagreb zastupanog po punomoćniku Mirza Muftić; Goran Vanjković</item>
    </derivirana_varijabla>
  </DomainObject.Predmet.ProtuStrankaListFormatedWithAdressOIB>
  <DomainObject.Predmet.ProtuStrankaListNazivFormated>
    <izvorni_sadrzaj>
      <item>SVIJET KUPONA d.o.o.</item>
    </izvorni_sadrzaj>
    <derivirana_varijabla naziv="DomainObject.Predmet.ProtuStrankaListNazivFormated_1">
      <item>SVIJET KUPONA d.o.o.</item>
    </derivirana_varijabla>
  </DomainObject.Predmet.ProtuStrankaListNazivFormated>
  <DomainObject.Predmet.ProtuStrankaListNazivFormatedOIB>
    <izvorni_sadrzaj>
      <item>SVIJET KUPONA d.o.o., OIB 09409064731</item>
    </izvorni_sadrzaj>
    <derivirana_varijabla naziv="DomainObject.Predmet.ProtuStrankaListNazivFormatedOIB_1">
      <item>SVIJET KUPONA d.o.o., OIB 09409064731</item>
    </derivirana_varijabla>
  </DomainObject.Predmet.ProtuStrankaListNazivFormatedOIB>
  <DomainObject.Predmet.OstaliListFormated>
    <izvorni_sadrzaj>
      <item>HRVATSKI ZAVOD ZA MIROVINSKO OSIGURANJE</item>
      <item>Mirza Muftić punomoćnik sudionika u postupku SVIJET KUPONA d.o.o.</item>
      <item>Goran Vanjković punomoćnik sudionika u postupku SVIJET KUPONA d.o.o.</item>
    </izvorni_sadrzaj>
    <derivirana_varijabla naziv="DomainObject.Predmet.OstaliListFormated_1">
      <item>HRVATSKI ZAVOD ZA MIROVINSKO OSIGURANJE</item>
      <item>Mirza Muftić punomoćnik sudionika u postupku SVIJET KUPONA d.o.o.</item>
      <item>Goran Vanjković punomoćnik sudionika u postupku SVIJET KUPONA d.o.o.</item>
    </derivirana_varijabla>
  </DomainObject.Predmet.OstaliListFormated>
  <DomainObject.Predmet.OstaliListFormatedOIB>
    <izvorni_sadrzaj>
      <item>HRVATSKI ZAVOD ZA MIROVINSKO OSIGURANJE</item>
      <item>Mirza Muftić, OIB 40871509691 punomoćnik sudionika u postupku SVIJET KUPONA d.o.o.</item>
      <item>Goran Vanjković, OIB 29152432210 punomoćnik sudionika u postupku SVIJET KUPONA d.o.o.</item>
    </izvorni_sadrzaj>
    <derivirana_varijabla naziv="DomainObject.Predmet.OstaliListFormatedOIB_1">
      <item>HRVATSKI ZAVOD ZA MIROVINSKO OSIGURANJE</item>
      <item>Mirza Muftić, OIB 40871509691 punomoćnik sudionika u postupku SVIJET KUPONA d.o.o.</item>
      <item>Goran Vanjković, OIB 29152432210 punomoćnik sudionika u postupku SVIJET KUPONA d.o.o.</item>
    </derivirana_varijabla>
  </DomainObject.Predmet.OstaliListFormatedOIB>
  <DomainObject.Predmet.OstaliListFormatedWithAdress>
    <izvorni_sadrzaj>
      <item>HRVATSKI ZAVOD ZA MIROVINSKO OSIGURANJE, Trpimirova 4, 10000 Zagreb</item>
      <item>Mirza Muftić, Dugane 2b, 10000 Zagreb punomoćnik sudionika u postupku SVIJET KUPONA d.o.o.</item>
      <item>Goran Vanjković, Okićka 12, 10000 Zagreb punomoćnik sudionika u postupku SVIJET KUPONA d.o.o.</item>
    </izvorni_sadrzaj>
    <derivirana_varijabla naziv="DomainObject.Predmet.OstaliListFormatedWithAdress_1">
      <item>HRVATSKI ZAVOD ZA MIROVINSKO OSIGURANJE, Trpimirova 4, 10000 Zagreb</item>
      <item>Mirza Muftić, Dugane 2b, 10000 Zagreb punomoćnik sudionika u postupku SVIJET KUPONA d.o.o.</item>
      <item>Goran Vanjković, Okićka 12, 10000 Zagreb punomoćnik sudionika u postupku SVIJET KUPONA d.o.o.</item>
    </derivirana_varijabla>
  </DomainObject.Predmet.OstaliListFormatedWithAdress>
  <DomainObject.Predmet.OstaliListFormatedWithAdressOIB>
    <izvorni_sadrzaj>
      <item>HRVATSKI ZAVOD ZA MIROVINSKO OSIGURANJE, Trpimirova 4, 10000 Zagreb</item>
      <item>Mirza Muftić, OIB 40871509691, Dugane 2b, 10000 Zagreb punomoćnik sudionika u postupku SVIJET KUPONA d.o.o.</item>
      <item>Goran Vanjković, OIB 29152432210, Okićka 12, 10000 Zagreb punomoćnik sudionika u postupku SVIJET KUPONA d.o.o.</item>
    </izvorni_sadrzaj>
    <derivirana_varijabla naziv="DomainObject.Predmet.OstaliListFormatedWithAdressOIB_1">
      <item>HRVATSKI ZAVOD ZA MIROVINSKO OSIGURANJE, Trpimirova 4, 10000 Zagreb</item>
      <item>Mirza Muftić, OIB 40871509691, Dugane 2b, 10000 Zagreb punomoćnik sudionika u postupku SVIJET KUPONA d.o.o.</item>
      <item>Goran Vanjković, OIB 29152432210, Okićka 12, 10000 Zagreb punomoćnik sudionika u postupku SVIJET KUPONA d.o.o.</item>
    </derivirana_varijabla>
  </DomainObject.Predmet.OstaliListFormatedWithAdressOIB>
  <DomainObject.Predmet.OstaliListNazivFormated>
    <izvorni_sadrzaj>
      <item>HRVATSKI ZAVOD ZA MIROVINSKO OSIGURANJE</item>
      <item>Mirza Muftić</item>
      <item>Goran Vanjković</item>
    </izvorni_sadrzaj>
    <derivirana_varijabla naziv="DomainObject.Predmet.OstaliListNazivFormated_1">
      <item>HRVATSKI ZAVOD ZA MIROVINSKO OSIGURANJE</item>
      <item>Mirza Muftić</item>
      <item>Goran Vanjković</item>
    </derivirana_varijabla>
  </DomainObject.Predmet.OstaliListNazivFormated>
  <DomainObject.Predmet.OstaliListNazivFormatedOIB>
    <izvorni_sadrzaj>
      <item>HRVATSKI ZAVOD ZA MIROVINSKO OSIGURANJE</item>
      <item>Mirza Muftić, OIB 40871509691</item>
      <item>Goran Vanjković, OIB 29152432210</item>
    </izvorni_sadrzaj>
    <derivirana_varijabla naziv="DomainObject.Predmet.OstaliListNazivFormatedOIB_1">
      <item>HRVATSKI ZAVOD ZA MIROVINSKO OSIGURANJE</item>
      <item>Mirza Muftić, OIB 40871509691</item>
      <item>Goran Vanjković, OIB 29152432210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KUPONA d.o.o.</izvorni_sadrzaj>
    <derivirana_varijabla naziv="DomainObject.Predmet.ProtustrankaIDrugi_1">SVIJET KUPONA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KUPONA d.o.o., OIB 09409064731, Ilica 392, 10000 Zagreb</izvorni_sadrzaj>
    <derivirana_varijabla naziv="DomainObject.Predmet.ProtustrankaIDrugiAdressOIB_1">SVIJET KUPONA d.o.o., OIB 09409064731, Ilica 392,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KUPONA d.o.o.</item>
      <item>HRVATSKI ZAVOD ZA MIROVINSKO OSIGURANJE</item>
      <item>Mirza Muftić</item>
      <item>Goran Vanjković</item>
    </izvorni_sadrzaj>
    <derivirana_varijabla naziv="DomainObject.Predmet.SudioniciListNaziv_1">
      <item>FINA Regionalni centar Zagreb</item>
      <item>SVIJET KUPONA d.o.o.</item>
      <item>HRVATSKI ZAVOD ZA MIROVINSKO OSIGURANJE</item>
      <item>Mirza Muftić</item>
      <item>Goran Vanjković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KUPONA d.o.o., OIB 09409064731, Ilica 392,10000 Zagreb</item>
      <item>HRVATSKI ZAVOD ZA MIROVINSKO OSIGURANJE, Trpimirova 4,10000 Zagreb</item>
      <item>Mirza Muftić, OIB 40871509691, Dugane 2b,10000 Zagreb</item>
      <item>Goran Vanjković, OIB 29152432210, Okićka 12,10000 Zagreb</item>
    </izvorni_sadrzaj>
    <derivirana_varijabla naziv="DomainObject.Predmet.SudioniciListAdressOIB_1">
      <item>FINA Regionalni centar Zagreb, OIB 85821130368, Trg svibanjskih žrtava 1995. 1,10000 Zagreb</item>
      <item>SVIJET KUPONA d.o.o., OIB 09409064731, Ilica 392,10000 Zagreb</item>
      <item>HRVATSKI ZAVOD ZA MIROVINSKO OSIGURANJE, Trpimirova 4,10000 Zagreb</item>
      <item>Mirza Muftić, OIB 40871509691, Dugane 2b,10000 Zagreb</item>
      <item>Goran Vanjković, OIB 29152432210, Okićka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09409064731</item>
      <item>, OIB null</item>
      <item>, OIB 40871509691</item>
      <item>, OIB 29152432210</item>
    </izvorni_sadrzaj>
    <derivirana_varijabla naziv="DomainObject.Predmet.SudioniciListNazivOIB_1">
      <item>, OIB 85821130368</item>
      <item>, OIB 09409064731</item>
      <item>, OIB null</item>
      <item>, OIB 40871509691</item>
      <item>, OIB 29152432210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1642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2015-11-20T08:58:00Z</dcterms:created>
  <dc:creator>kbabic</dc:creator>
  <cp:lastModifiedBy>Katarina Babić</cp:lastModifiedBy>
  <cp:lastPrinted>2015-11-23T11:59:00Z</cp:lastPrinted>
  <dcterms:modified xmlns:xsi="http://www.w3.org/2001/XMLSchema-instance" xsi:type="dcterms:W3CDTF">2015-11-23T11:59:00Z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