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a814" w14:paraId="328a814" w:rsidRDefault="00C970C6" w:rsidP="00C970C6" w:rsidR="00C970C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970C6" w:rsidP="00C970C6" w:rsidR="00C970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970C6" w:rsidP="00C970C6" w:rsidR="00C970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970C6" w:rsidP="00C970C6" w:rsidR="00C970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St-759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970C6" w:rsidP="00C970C6" w:rsidR="00C970C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970C6" w:rsidP="00C970C6" w:rsidR="00C970C6" w:rsidRPr="004C4B9E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970C6" w:rsidP="00C970C6" w:rsidR="00C970C6" w:rsidRPr="004C4B9E">
      <w:pPr>
        <w:rPr>
          <w:sz w:val="23"/>
          <w:szCs w:val="23"/>
        </w:rPr>
      </w:pPr>
    </w:p>
    <w:p w:rsidRDefault="00C970C6" w:rsidP="00C970C6" w:rsidR="00C970C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970C6" w:rsidP="00C970C6" w:rsidR="00C970C6" w:rsidRPr="004C4B9E">
      <w:pPr>
        <w:rPr>
          <w:sz w:val="23"/>
          <w:szCs w:val="23"/>
        </w:rPr>
      </w:pPr>
    </w:p>
    <w:p w:rsidRDefault="00C970C6" w:rsidP="00C970C6" w:rsidR="00C970C6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BRAVARIJA POLJAK j.d.o.o., Raša, Istarska 16, OIB: 21563664508, dana 16</w:t>
      </w:r>
      <w:r w:rsidRPr="009C66D8">
        <w:rPr>
          <w:sz w:val="23"/>
          <w:szCs w:val="23"/>
        </w:rPr>
        <w:t xml:space="preserve">. svibnja 2016. </w:t>
      </w:r>
    </w:p>
    <w:p w:rsidRDefault="00C970C6" w:rsidP="00C970C6" w:rsidR="00C970C6" w:rsidRPr="009C66D8">
      <w:pPr>
        <w:jc w:val="both"/>
        <w:rPr>
          <w:sz w:val="23"/>
          <w:szCs w:val="23"/>
        </w:rPr>
      </w:pPr>
    </w:p>
    <w:p w:rsidRDefault="00C970C6" w:rsidP="00C970C6" w:rsidR="00C970C6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C970C6" w:rsidP="00C970C6" w:rsidR="00C970C6" w:rsidRPr="009C66D8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BRAVARIJA POLJAK j.d.o.o., Raša, Istarska 16, OIB: 21563664508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 w:rsidR="008F6A2F" w:rsidRPr="008F6A2F"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 w:rsidR="008F6A2F" w:rsidRPr="008F6A2F">
        <w:rPr>
          <w:b/>
          <w:sz w:val="23"/>
          <w:szCs w:val="23"/>
          <w:lang w:val="pl-PL"/>
        </w:rPr>
        <w:t>9</w:t>
      </w:r>
      <w:r w:rsidRPr="008F6A2F">
        <w:rPr>
          <w:b/>
          <w:sz w:val="23"/>
          <w:szCs w:val="23"/>
          <w:lang w:val="pl-PL"/>
        </w:rPr>
        <w:t>:45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970C6" w:rsidP="00C970C6" w:rsidR="00C970C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C970C6" w:rsidP="00C970C6" w:rsidR="00C970C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BRAVARIJA POLJAK j.d.o.o., Raša, Istarska 16, OIB: 21563664508, </w:t>
      </w:r>
    </w:p>
    <w:p w:rsidRDefault="00C970C6" w:rsidP="00C970C6" w:rsidR="00C970C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Kristijan Poljak, Raša, Istarska 16,</w:t>
      </w:r>
    </w:p>
    <w:p w:rsidRDefault="00C970C6" w:rsidP="00C970C6" w:rsidR="00C970C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C970C6" w:rsidP="00C970C6" w:rsidR="00C970C6" w:rsidRPr="004040C4">
      <w:pPr>
        <w:jc w:val="both"/>
        <w:rPr>
          <w:sz w:val="23"/>
          <w:szCs w:val="23"/>
          <w:lang w:val="sv-SE"/>
        </w:rPr>
      </w:pPr>
    </w:p>
    <w:p w:rsidRDefault="00C970C6" w:rsidP="00C970C6" w:rsidR="00C970C6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BRAVARIJA POLJAK j.d.o.o., Raša, Istarska 16, OIB: 21563664508,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C970C6" w:rsidP="00C970C6" w:rsidR="00C970C6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970C6" w:rsidP="00C970C6" w:rsidR="00C970C6">
      <w:pPr>
        <w:jc w:val="both"/>
        <w:rPr>
          <w:sz w:val="23"/>
          <w:szCs w:val="23"/>
        </w:rPr>
      </w:pPr>
    </w:p>
    <w:p w:rsidRDefault="00C970C6" w:rsidP="00C970C6" w:rsidR="00C970C6" w:rsidRPr="00D10EBB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16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C970C6" w:rsidP="00C970C6" w:rsidR="00C970C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970C6" w:rsidP="00C970C6" w:rsidR="00C970C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970C6" w:rsidP="00C970C6" w:rsidR="00C970C6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970C6" w:rsidP="00C970C6" w:rsidR="00C970C6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970C6" w:rsidP="00C970C6" w:rsidR="00C970C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970C6" w:rsidP="00C970C6" w:rsidR="00C970C6" w:rsidRPr="004C4B9E">
      <w:pPr>
        <w:jc w:val="both"/>
        <w:rPr>
          <w:sz w:val="23"/>
          <w:szCs w:val="23"/>
        </w:rPr>
      </w:pPr>
    </w:p>
    <w:p w:rsidRDefault="00C970C6" w:rsidP="00C970C6" w:rsidR="00C970C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970C6" w:rsidP="00C970C6" w:rsidR="00C970C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C970C6" w:rsidP="00C970C6" w:rsidR="00C970C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BRAVARIJA POLJAK j.d.o.o., Raša, Istarska 16</w:t>
      </w:r>
    </w:p>
    <w:p w:rsidRDefault="00C970C6" w:rsidP="00C970C6" w:rsidR="00C970C6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Kristijan Poljak, Raša, Istarska 16</w:t>
      </w:r>
    </w:p>
    <w:p w:rsidRDefault="00C970C6" w:rsidP="00C970C6" w:rsidR="00C970C6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970C6" w:rsidP="00C970C6" w:rsidR="00C970C6"/>
    <w:p w:rsidRDefault="00C970C6" w:rsidP="00C970C6" w:rsidR="00C970C6"/>
    <w:p w:rsidRDefault="00C970C6" w:rsidP="00C970C6" w:rsidR="00C970C6"/>
    <w:p w:rsidRDefault="00C970C6" w:rsidP="00C970C6" w:rsidR="00C970C6"/>
    <w:p w:rsidRDefault="00C970C6" w:rsidP="00C970C6" w:rsidR="00C970C6"/>
    <w:p w:rsidRDefault="00C90C18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C18" w:rsidR="00000000">
      <w:r>
        <w:separator/>
      </w:r>
    </w:p>
  </w:endnote>
  <w:endnote w:id="0" w:type="continuationSeparator">
    <w:p w:rsidRDefault="00C90C1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C18" w:rsidR="00000000">
      <w:r>
        <w:separator/>
      </w:r>
    </w:p>
  </w:footnote>
  <w:footnote w:id="0" w:type="continuationSeparator">
    <w:p w:rsidRDefault="00C90C1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F6A2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90C1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0C6"/>
    <w:rsid w:val="00554328"/>
    <w:rsid w:val="008F6A2F"/>
    <w:rsid w:val="00985388"/>
    <w:rsid w:val="00C90C18"/>
    <w:rsid w:val="00C9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70C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70C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70C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C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C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C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C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70C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70C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70C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C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C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C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C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POLJAK j.d.o.o. RAŠA</izvorni_sadrzaj>
    <derivirana_varijabla naziv="DomainObject.Predmet.ProtustrankaFormated_1">  BRAVARIJA POLJAK j.d.o.o. RAŠA</derivirana_varijabla>
  </DomainObject.Predmet.ProtustrankaFormated>
  <DomainObject.Predmet.ProtustrankaFormatedOIB>
    <izvorni_sadrzaj>  BRAVARIJA POLJAK j.d.o.o. RAŠA, OIB 21563664508</izvorni_sadrzaj>
    <derivirana_varijabla naziv="DomainObject.Predmet.ProtustrankaFormatedOIB_1">  BRAVARIJA POLJAK j.d.o.o. RAŠA, OIB 21563664508</derivirana_varijabla>
  </DomainObject.Predmet.ProtustrankaFormatedOIB>
  <DomainObject.Predmet.ProtustrankaFormatedWithAdress>
    <izvorni_sadrzaj> BRAVARIJA POLJAK j.d.o.o. RAŠA, Istarska 16, 52223 Raša</izvorni_sadrzaj>
    <derivirana_varijabla naziv="DomainObject.Predmet.ProtustrankaFormatedWithAdress_1"> BRAVARIJA POLJAK j.d.o.o. RAŠA, Istarska 16, 52223 Raša</derivirana_varijabla>
  </DomainObject.Predmet.ProtustrankaFormatedWithAdress>
  <DomainObject.Predmet.ProtustrankaFormatedWithAdressOIB>
    <izvorni_sadrzaj> BRAVARIJA POLJAK j.d.o.o. RAŠA, OIB 21563664508, Istarska 16, 52223 Raša</izvorni_sadrzaj>
    <derivirana_varijabla naziv="DomainObject.Predmet.ProtustrankaFormatedWithAdressOIB_1"> BRAVARIJA POLJAK j.d.o.o. RAŠA, OIB 21563664508, Istarska 16, 52223 Raša</derivirana_varijabla>
  </DomainObject.Predmet.ProtustrankaFormatedWithAdressOIB>
  <DomainObject.Predmet.ProtustrankaWithAdress>
    <izvorni_sadrzaj>BRAVARIJA POLJAK j.d.o.o. RAŠA Istarska 16, 52223 Raša</izvorni_sadrzaj>
    <derivirana_varijabla naziv="DomainObject.Predmet.ProtustrankaWithAdress_1">BRAVARIJA POLJAK j.d.o.o. RAŠA Istarska 16, 52223 Raša</derivirana_varijabla>
  </DomainObject.Predmet.ProtustrankaWithAdress>
  <DomainObject.Predmet.ProtustrankaWithAdressOIB>
    <izvorni_sadrzaj>BRAVARIJA POLJAK j.d.o.o. RAŠA, OIB 21563664508, Istarska 16, 52223 Raša</izvorni_sadrzaj>
    <derivirana_varijabla naziv="DomainObject.Predmet.ProtustrankaWithAdressOIB_1">BRAVARIJA POLJAK j.d.o.o. RAŠA, OIB 21563664508, Istarska 16, 52223 Raša</derivirana_varijabla>
  </DomainObject.Predmet.ProtustrankaWithAdressOIB>
  <DomainObject.Predmet.ProtustrankaNazivFormated>
    <izvorni_sadrzaj>BRAVARIJA POLJAK j.d.o.o. RAŠA</izvorni_sadrzaj>
    <derivirana_varijabla naziv="DomainObject.Predmet.ProtustrankaNazivFormated_1">BRAVARIJA POLJAK j.d.o.o. RAŠA</derivirana_varijabla>
  </DomainObject.Predmet.ProtustrankaNazivFormated>
  <DomainObject.Predmet.ProtustrankaNazivFormatedOIB>
    <izvorni_sadrzaj>BRAVARIJA POLJAK j.d.o.o. RAŠA, OIB 21563664508</izvorni_sadrzaj>
    <derivirana_varijabla naziv="DomainObject.Predmet.ProtustrankaNazivFormatedOIB_1">BRAVARIJA POLJAK j.d.o.o. RAŠA, OIB 21563664508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7427.37</izvorni_sadrzaj>
    <derivirana_varijabla naziv="DomainObject.Predmet.TrenutnaVrijednost_1">7427.37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POLJAK j.d.o.o. RAŠA</item>
    </izvorni_sadrzaj>
    <derivirana_varijabla naziv="DomainObject.Predmet.ProtuStrankaListFormated_1">
      <item>BRAVARIJA POLJAK j.d.o.o. RAŠA</item>
    </derivirana_varijabla>
  </DomainObject.Predmet.ProtuStrankaListFormated>
  <DomainObject.Predmet.ProtuStrankaListFormatedOIB>
    <izvorni_sadrzaj>
      <item>BRAVARIJA POLJAK j.d.o.o. RAŠA, OIB 21563664508</item>
    </izvorni_sadrzaj>
    <derivirana_varijabla naziv="DomainObject.Predmet.ProtuStrankaListFormatedOIB_1">
      <item>BRAVARIJA POLJAK j.d.o.o. RAŠA, OIB 21563664508</item>
    </derivirana_varijabla>
  </DomainObject.Predmet.ProtuStrankaListFormatedOIB>
  <DomainObject.Predmet.ProtuStrankaListFormatedWithAdress>
    <izvorni_sadrzaj>
      <item>BRAVARIJA POLJAK j.d.o.o. RAŠA, Istarska 16, 52223 Raša</item>
    </izvorni_sadrzaj>
    <derivirana_varijabla naziv="DomainObject.Predmet.ProtuStrankaListFormatedWithAdress_1">
      <item>BRAVARIJA POLJAK j.d.o.o. RAŠA, Istarska 16, 52223 Raša</item>
    </derivirana_varijabla>
  </DomainObject.Predmet.ProtuStrankaListFormatedWithAdress>
  <DomainObject.Predmet.ProtuStrankaListFormatedWithAdressOIB>
    <izvorni_sadrzaj>
      <item>BRAVARIJA POLJAK j.d.o.o. RAŠA, OIB 21563664508, Istarska 16, 52223 Raša</item>
    </izvorni_sadrzaj>
    <derivirana_varijabla naziv="DomainObject.Predmet.ProtuStrankaListFormatedWithAdressOIB_1">
      <item>BRAVARIJA POLJAK j.d.o.o. RAŠA, OIB 21563664508, Istarska 16, 52223 Raša</item>
    </derivirana_varijabla>
  </DomainObject.Predmet.ProtuStrankaListFormatedWithAdressOIB>
  <DomainObject.Predmet.ProtuStrankaListNazivFormated>
    <izvorni_sadrzaj>
      <item>BRAVARIJA POLJAK j.d.o.o. RAŠA</item>
    </izvorni_sadrzaj>
    <derivirana_varijabla naziv="DomainObject.Predmet.ProtuStrankaListNazivFormated_1">
      <item>BRAVARIJA POLJAK j.d.o.o. RAŠA</item>
    </derivirana_varijabla>
  </DomainObject.Predmet.ProtuStrankaListNazivFormated>
  <DomainObject.Predmet.ProtuStrankaListNazivFormatedOIB>
    <izvorni_sadrzaj>
      <item>BRAVARIJA POLJAK j.d.o.o. RAŠA, OIB 21563664508</item>
    </izvorni_sadrzaj>
    <derivirana_varijabla naziv="DomainObject.Predmet.ProtuStrankaListNazivFormatedOIB_1">
      <item>BRAVARIJA POLJAK j.d.o.o. RAŠA, OIB 21563664508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POLJAK j.d.o.o. RAŠA</izvorni_sadrzaj>
    <derivirana_varijabla naziv="DomainObject.Predmet.ProtustrankaIDrugi_1">BRAVARIJA POLJAK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BRAVARIJA POLJAK j.d.o.o. RAŠA, OIB 21563664508, Istarska 16, 52223 Raša</izvorni_sadrzaj>
    <derivirana_varijabla naziv="DomainObject.Predmet.ProtustrankaIDrugiAdressOIB_1">BRAVARIJA POLJAK j.d.o.o. RAŠA, OIB 21563664508, Istarska 16,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POLJAK j.d.o.o. RAŠA</item>
    </izvorni_sadrzaj>
    <derivirana_varijabla naziv="DomainObject.Predmet.SudioniciListNaziv_1">
      <item>FINANCIJSKA AGENCIJA, RC RIJEKA, PODRUŽNICA PULA, PULA</item>
      <item>BRAVARIJA POLJAK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BRAVARIJA POLJAK j.d.o.o. RAŠA, OIB 21563664508, Istarska 16,52223 Raša</item>
    </izvorni_sadrzaj>
    <derivirana_varijabla naziv="DomainObject.Predmet.SudioniciListAdressOIB_1">
      <item>FINANCIJSKA AGENCIJA, RC RIJEKA, PODRUŽNICA PULA, PULA, OIB 85821130368, Giardini 5,52100 Pula</item>
      <item>BRAVARIJA POLJAK j.d.o.o. RAŠA, OIB 21563664508, Istarska 16,52223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21563664508</item>
    </izvorni_sadrzaj>
    <derivirana_varijabla naziv="DomainObject.Predmet.SudioniciListNazivOIB_1">
      <item>, OIB 85821130368</item>
      <item>, OIB 21563664508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1595</properties:Characters>
  <properties:Lines>54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2016-05-16T06:41:00Z</dcterms:created>
  <dc:creator>Jasmina Matika</dc:creator>
  <cp:lastModifiedBy>Jasmina Matika</cp:lastModifiedBy>
  <dcterms:modified xmlns:xsi="http://www.w3.org/2001/XMLSchema-instance" xsi:type="dcterms:W3CDTF">2016-05-16T08:18:00Z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