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10aa" w14:paraId="87510aa" w:rsidRDefault="008529DE" w:rsidP="008529DE" w:rsidR="0060549C" w:rsidRPr="003E49B2">
      <w:pPr>
        <w15:collapsed w:val="false"/>
        <w:rPr>
          <w:bCs/>
          <w:lang w:val="hr-HR"/>
        </w:rPr>
      </w:pPr>
      <w:bookmarkStart w:name="_GoBack" w:id="0"/>
      <w:bookmarkEnd w:id="0"/>
      <w:r w:rsidRPr="003E49B2">
        <w:rPr>
          <w:rFonts w:eastAsia="MS Mincho"/>
          <w:lang w:val="hr-HR"/>
        </w:rPr>
        <w:t xml:space="preserve">           </w:t>
      </w:r>
      <w:r w:rsidRPr="003E49B2">
        <w:rPr>
          <w:rFonts w:eastAsia="MS Mincho"/>
          <w:lang w:val="hr-HR"/>
        </w:rPr>
        <w:tab/>
      </w:r>
      <w:r w:rsidR="0060549C" w:rsidRPr="003E49B2">
        <w:rPr>
          <w:bCs/>
          <w:lang w:val="hr-HR"/>
        </w:rPr>
        <w:t xml:space="preserve">     </w:t>
      </w:r>
      <w:r w:rsidR="0060549C" w:rsidRPr="003E49B2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3E49B2">
      <w:pPr>
        <w:jc w:val="both"/>
        <w:rPr>
          <w:bCs/>
          <w:lang w:val="hr-HR"/>
        </w:rPr>
      </w:pPr>
      <w:r w:rsidRPr="003E49B2">
        <w:rPr>
          <w:rFonts w:eastAsia="MS Mincho"/>
          <w:bCs/>
          <w:lang w:val="hr-HR"/>
        </w:rPr>
        <w:t xml:space="preserve">  REPUBLIKA HRVATSKA</w:t>
      </w:r>
    </w:p>
    <w:p w:rsidRDefault="0060549C" w:rsidP="0060549C" w:rsidR="0060549C" w:rsidRPr="003E49B2">
      <w:pPr>
        <w:jc w:val="both"/>
        <w:rPr>
          <w:bCs/>
          <w:lang w:val="hr-HR"/>
        </w:rPr>
      </w:pPr>
      <w:r w:rsidRPr="003E49B2">
        <w:rPr>
          <w:rFonts w:eastAsia="MS Mincho"/>
          <w:bCs/>
          <w:lang w:val="hr-HR"/>
        </w:rPr>
        <w:t>TRGOVAČKI SUD U RIJECI</w:t>
      </w:r>
    </w:p>
    <w:p w:rsidRDefault="0060549C" w:rsidP="0060549C" w:rsidR="0060549C" w:rsidRPr="003E49B2">
      <w:pPr>
        <w:jc w:val="both"/>
        <w:rPr>
          <w:bCs/>
          <w:lang w:val="hr-HR"/>
        </w:rPr>
      </w:pPr>
      <w:r w:rsidRPr="003E49B2">
        <w:rPr>
          <w:rFonts w:eastAsia="MS Mincho"/>
          <w:bCs/>
          <w:lang w:val="hr-HR"/>
        </w:rPr>
        <w:t xml:space="preserve">      Rijeka, Zadarska 1 i 3</w:t>
      </w:r>
    </w:p>
    <w:p w:rsidRDefault="0060549C" w:rsidP="0060549C" w:rsidR="0060549C" w:rsidRPr="003E49B2">
      <w:pPr>
        <w:ind w:hanging="2880" w:left="2880"/>
        <w:jc w:val="center"/>
        <w:rPr>
          <w:lang w:val="hr-HR"/>
        </w:rPr>
      </w:pPr>
    </w:p>
    <w:p w:rsidRDefault="00A91357" w:rsidP="00A91357" w:rsidR="00A91357" w:rsidRPr="003E49B2">
      <w:pPr>
        <w:ind w:firstLine="720"/>
        <w:jc w:val="center"/>
        <w:rPr>
          <w:lang w:val="hr-HR"/>
        </w:rPr>
      </w:pPr>
    </w:p>
    <w:p w:rsidRDefault="00A91357" w:rsidP="00A91357" w:rsidR="00A91357" w:rsidRPr="003E49B2">
      <w:pPr>
        <w:ind w:firstLine="720"/>
        <w:jc w:val="center"/>
        <w:rPr>
          <w:lang w:val="hr-HR"/>
        </w:rPr>
      </w:pPr>
      <w:r w:rsidRPr="003E49B2">
        <w:rPr>
          <w:lang w:val="hr-HR"/>
        </w:rPr>
        <w:t>R E P U B L I K A  H R V A T S K A</w:t>
      </w:r>
    </w:p>
    <w:p w:rsidRDefault="00A91357" w:rsidR="00A91357" w:rsidRPr="003E49B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D319C5" w:rsidR="00D319C5" w:rsidRPr="003E49B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E49B2">
        <w:rPr>
          <w:rFonts w:cs="Times New Roman" w:eastAsia="MS Mincho" w:hAnsi="Times New Roman" w:ascii="Times New Roman"/>
          <w:sz w:val="24"/>
          <w:szCs w:val="24"/>
        </w:rPr>
        <w:t>R J E Š E N J E</w:t>
      </w:r>
    </w:p>
    <w:p w:rsidRDefault="00455AD4" w:rsidP="008705A0" w:rsidR="00455AD4" w:rsidRPr="003E49B2">
      <w:pPr>
        <w:jc w:val="both"/>
        <w:rPr>
          <w:lang w:val="hr-HR"/>
        </w:rPr>
      </w:pPr>
    </w:p>
    <w:p w:rsidRDefault="00A00BA9" w:rsidP="00A00BA9" w:rsidR="008705A0" w:rsidRPr="003E49B2">
      <w:pPr>
        <w:ind w:firstLine="720"/>
        <w:jc w:val="both"/>
        <w:rPr>
          <w:lang w:val="hr-HR"/>
        </w:rPr>
      </w:pPr>
      <w:r w:rsidRPr="003E49B2">
        <w:rPr>
          <w:lang w:val="hr-HR"/>
        </w:rPr>
        <w:t>Trgovački sud u Rijeci, po Liljani Ugrin</w:t>
      </w:r>
      <w:r w:rsidR="00A91357" w:rsidRPr="003E49B2">
        <w:rPr>
          <w:lang w:val="hr-HR"/>
        </w:rPr>
        <w:t xml:space="preserve"> </w:t>
      </w:r>
      <w:r w:rsidRPr="003E49B2">
        <w:rPr>
          <w:lang w:val="hr-HR"/>
        </w:rPr>
        <w:t xml:space="preserve">stečajnom sucu, u postupku provođenja stečajnog postupka nad </w:t>
      </w:r>
      <w:r w:rsidR="00A91357" w:rsidRPr="003E49B2">
        <w:rPr>
          <w:lang w:val="hr-HR"/>
        </w:rPr>
        <w:t xml:space="preserve">dužnikom </w:t>
      </w:r>
      <w:r w:rsidR="00D94B07" w:rsidRPr="003E49B2">
        <w:rPr>
          <w:lang w:val="hr-HR"/>
        </w:rPr>
        <w:t xml:space="preserve">VANTIM društvo s ograničenom odgovornošću za građevinarstvo, usluge i trgovinu u stečaju Poreč, Mate Vlašića 26/47 ( MBS: 040182031 – OIB: 51421010470 ) </w:t>
      </w:r>
      <w:r w:rsidR="0036104D" w:rsidRPr="003E49B2">
        <w:rPr>
          <w:lang w:val="hr-HR"/>
        </w:rPr>
        <w:t xml:space="preserve">dana </w:t>
      </w:r>
      <w:r w:rsidR="00A62C1F" w:rsidRPr="003E49B2">
        <w:rPr>
          <w:lang w:val="hr-HR"/>
        </w:rPr>
        <w:t>2</w:t>
      </w:r>
      <w:r w:rsidR="00977C07" w:rsidRPr="003E49B2">
        <w:rPr>
          <w:lang w:val="hr-HR"/>
        </w:rPr>
        <w:t>0</w:t>
      </w:r>
      <w:r w:rsidR="00EC6DF4" w:rsidRPr="003E49B2">
        <w:rPr>
          <w:lang w:val="hr-HR"/>
        </w:rPr>
        <w:t>.</w:t>
      </w:r>
      <w:r w:rsidR="008705A0" w:rsidRPr="003E49B2">
        <w:rPr>
          <w:lang w:val="hr-HR"/>
        </w:rPr>
        <w:t xml:space="preserve"> </w:t>
      </w:r>
      <w:r w:rsidR="00977C07" w:rsidRPr="003E49B2">
        <w:rPr>
          <w:lang w:val="hr-HR"/>
        </w:rPr>
        <w:t>srpnja</w:t>
      </w:r>
      <w:r w:rsidR="00A62C1F" w:rsidRPr="003E49B2">
        <w:rPr>
          <w:lang w:val="hr-HR"/>
        </w:rPr>
        <w:t xml:space="preserve"> 2017.</w:t>
      </w:r>
    </w:p>
    <w:p w:rsidRDefault="00EC6DF4" w:rsidP="00EC6DF4" w:rsidR="00EC6DF4">
      <w:pPr>
        <w:pStyle w:val="Bezproreda"/>
        <w:rPr>
          <w:rFonts w:eastAsia="MS Mincho"/>
          <w:lang w:val="hr-HR"/>
        </w:rPr>
      </w:pPr>
    </w:p>
    <w:p w:rsidRDefault="003E49B2" w:rsidP="00EC6DF4" w:rsidR="003E49B2" w:rsidRPr="003E49B2">
      <w:pPr>
        <w:pStyle w:val="Bezproreda"/>
        <w:rPr>
          <w:rFonts w:eastAsia="MS Mincho"/>
          <w:lang w:val="hr-HR"/>
        </w:rPr>
      </w:pPr>
    </w:p>
    <w:p w:rsidRDefault="00D319C5" w:rsidP="00EC6DF4" w:rsidR="00D319C5" w:rsidRPr="003E49B2">
      <w:pPr>
        <w:pStyle w:val="Bezproreda"/>
        <w:jc w:val="center"/>
        <w:rPr>
          <w:rFonts w:eastAsia="MS Mincho"/>
          <w:lang w:val="hr-HR"/>
        </w:rPr>
      </w:pPr>
      <w:r w:rsidRPr="003E49B2">
        <w:rPr>
          <w:rFonts w:eastAsia="MS Mincho"/>
          <w:lang w:val="hr-HR"/>
        </w:rPr>
        <w:t xml:space="preserve">r i j e š i o  </w:t>
      </w:r>
      <w:r w:rsidR="00A91357" w:rsidRPr="003E49B2">
        <w:rPr>
          <w:rFonts w:eastAsia="MS Mincho"/>
          <w:lang w:val="hr-HR"/>
        </w:rPr>
        <w:t xml:space="preserve"> </w:t>
      </w:r>
      <w:r w:rsidRPr="003E49B2">
        <w:rPr>
          <w:rFonts w:eastAsia="MS Mincho"/>
          <w:lang w:val="hr-HR"/>
        </w:rPr>
        <w:t>j e</w:t>
      </w:r>
    </w:p>
    <w:p w:rsidRDefault="00D319C5" w:rsidP="00EC6DF4" w:rsidR="008D3B2F" w:rsidRPr="003E49B2">
      <w:pPr>
        <w:pStyle w:val="Bezproreda"/>
        <w:rPr>
          <w:rFonts w:eastAsia="MS Mincho"/>
          <w:lang w:val="hr-HR"/>
        </w:rPr>
      </w:pPr>
      <w:r w:rsidRPr="003E49B2">
        <w:rPr>
          <w:rFonts w:eastAsia="MS Mincho"/>
          <w:lang w:val="hr-HR"/>
        </w:rPr>
        <w:t xml:space="preserve">  </w:t>
      </w:r>
    </w:p>
    <w:p w:rsidRDefault="008D3B2F" w:rsidP="008D3B2F" w:rsidR="008D3B2F" w:rsidRPr="003E49B2">
      <w:pPr>
        <w:ind w:firstLine="720"/>
        <w:jc w:val="both"/>
        <w:rPr>
          <w:lang w:val="hr-HR"/>
        </w:rPr>
      </w:pPr>
      <w:r w:rsidRPr="003E49B2">
        <w:rPr>
          <w:lang w:val="hr-HR"/>
        </w:rPr>
        <w:t xml:space="preserve">Odobrava se isplata dosadašnjih stvarnih troškova stečajnog upravitelja u razdoblju od 1. </w:t>
      </w:r>
      <w:r w:rsidR="00977C07" w:rsidRPr="003E49B2">
        <w:rPr>
          <w:lang w:val="hr-HR"/>
        </w:rPr>
        <w:t>travnja</w:t>
      </w:r>
      <w:r w:rsidR="00EC6DF4" w:rsidRPr="003E49B2">
        <w:rPr>
          <w:lang w:val="hr-HR"/>
        </w:rPr>
        <w:t xml:space="preserve"> </w:t>
      </w:r>
      <w:r w:rsidR="002005D9" w:rsidRPr="003E49B2">
        <w:rPr>
          <w:lang w:val="hr-HR"/>
        </w:rPr>
        <w:t>do 3</w:t>
      </w:r>
      <w:r w:rsidR="00977C07" w:rsidRPr="003E49B2">
        <w:rPr>
          <w:lang w:val="hr-HR"/>
        </w:rPr>
        <w:t>0</w:t>
      </w:r>
      <w:r w:rsidR="002005D9" w:rsidRPr="003E49B2">
        <w:rPr>
          <w:lang w:val="hr-HR"/>
        </w:rPr>
        <w:t xml:space="preserve">. </w:t>
      </w:r>
      <w:r w:rsidR="00977C07" w:rsidRPr="003E49B2">
        <w:rPr>
          <w:lang w:val="hr-HR"/>
        </w:rPr>
        <w:t>lipnja</w:t>
      </w:r>
      <w:r w:rsidR="00A62C1F" w:rsidRPr="003E49B2">
        <w:rPr>
          <w:lang w:val="hr-HR"/>
        </w:rPr>
        <w:t xml:space="preserve"> </w:t>
      </w:r>
      <w:r w:rsidR="00EC6DF4" w:rsidRPr="003E49B2">
        <w:rPr>
          <w:lang w:val="hr-HR"/>
        </w:rPr>
        <w:t>201</w:t>
      </w:r>
      <w:r w:rsidR="00A62C1F" w:rsidRPr="003E49B2">
        <w:rPr>
          <w:lang w:val="hr-HR"/>
        </w:rPr>
        <w:t>7</w:t>
      </w:r>
      <w:r w:rsidR="003E49B2">
        <w:rPr>
          <w:lang w:val="hr-HR"/>
        </w:rPr>
        <w:t>. u iznosu od</w:t>
      </w:r>
      <w:r w:rsidR="00EC6DF4" w:rsidRPr="003E49B2">
        <w:rPr>
          <w:lang w:val="hr-HR"/>
        </w:rPr>
        <w:t xml:space="preserve"> </w:t>
      </w:r>
      <w:r w:rsidR="00977C07" w:rsidRPr="003E49B2">
        <w:rPr>
          <w:lang w:val="hr-HR"/>
        </w:rPr>
        <w:t>2.505</w:t>
      </w:r>
      <w:r w:rsidR="00A62C1F" w:rsidRPr="003E49B2">
        <w:rPr>
          <w:lang w:val="hr-HR"/>
        </w:rPr>
        <w:t>,00</w:t>
      </w:r>
      <w:r w:rsidRPr="003E49B2">
        <w:rPr>
          <w:lang w:val="hr-HR"/>
        </w:rPr>
        <w:t xml:space="preserve"> kn.</w:t>
      </w:r>
    </w:p>
    <w:p w:rsidRDefault="008D3B2F" w:rsidP="008D3B2F" w:rsidR="008D3B2F" w:rsidRPr="003E49B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3E49B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3E49B2" w:rsidR="008D3B2F" w:rsidRPr="003E49B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E49B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>
      <w:pPr>
        <w:ind w:firstLine="708"/>
        <w:jc w:val="both"/>
        <w:rPr>
          <w:lang w:val="hr-HR"/>
        </w:rPr>
      </w:pPr>
    </w:p>
    <w:p w:rsidRDefault="003E49B2" w:rsidP="008D3B2F" w:rsidR="003E49B2" w:rsidRPr="003E49B2">
      <w:pPr>
        <w:ind w:firstLine="708"/>
        <w:jc w:val="both"/>
        <w:rPr>
          <w:lang w:val="hr-HR"/>
        </w:rPr>
      </w:pPr>
    </w:p>
    <w:p w:rsidRDefault="008D3B2F" w:rsidP="008D3B2F" w:rsidR="008D3B2F" w:rsidRPr="003E49B2">
      <w:pPr>
        <w:ind w:firstLine="708"/>
        <w:jc w:val="both"/>
        <w:rPr>
          <w:lang w:val="hr-HR"/>
        </w:rPr>
      </w:pPr>
      <w:r w:rsidRPr="003E49B2">
        <w:rPr>
          <w:lang w:val="hr-HR"/>
        </w:rPr>
        <w:t xml:space="preserve">U podnesku od </w:t>
      </w:r>
      <w:r w:rsidR="00977C07" w:rsidRPr="003E49B2">
        <w:rPr>
          <w:lang w:val="hr-HR"/>
        </w:rPr>
        <w:t>5. srpnja 2017</w:t>
      </w:r>
      <w:r w:rsidRPr="003E49B2">
        <w:rPr>
          <w:lang w:val="hr-HR"/>
        </w:rPr>
        <w:t xml:space="preserve">. stečajni upravitelj je predložio donošenje odluke o isplati troškova </w:t>
      </w:r>
      <w:r w:rsidR="008D5066" w:rsidRPr="003E49B2">
        <w:rPr>
          <w:lang w:val="hr-HR"/>
        </w:rPr>
        <w:t xml:space="preserve">u razdoblju od </w:t>
      </w:r>
      <w:r w:rsidR="00977C07" w:rsidRPr="003E49B2">
        <w:rPr>
          <w:lang w:val="hr-HR"/>
        </w:rPr>
        <w:t>1. travnja  do 30. lipnja 2017</w:t>
      </w:r>
      <w:r w:rsidR="00A62C1F" w:rsidRPr="003E49B2">
        <w:rPr>
          <w:lang w:val="hr-HR"/>
        </w:rPr>
        <w:t xml:space="preserve">. u iznosu od  </w:t>
      </w:r>
      <w:r w:rsidR="00977C07" w:rsidRPr="003E49B2">
        <w:rPr>
          <w:lang w:val="hr-HR"/>
        </w:rPr>
        <w:t>2.505,00</w:t>
      </w:r>
      <w:r w:rsidR="00A62C1F" w:rsidRPr="003E49B2">
        <w:rPr>
          <w:lang w:val="hr-HR"/>
        </w:rPr>
        <w:t xml:space="preserve"> kn</w:t>
      </w:r>
      <w:r w:rsidRPr="003E49B2">
        <w:rPr>
          <w:lang w:val="hr-HR"/>
        </w:rPr>
        <w:t xml:space="preserve"> prema dokazima koje je dostavio u izvorniku u privitku </w:t>
      </w:r>
      <w:r w:rsidR="00977C07" w:rsidRPr="003E49B2">
        <w:rPr>
          <w:lang w:val="hr-HR"/>
        </w:rPr>
        <w:t xml:space="preserve">tog </w:t>
      </w:r>
      <w:r w:rsidRPr="003E49B2">
        <w:rPr>
          <w:lang w:val="hr-HR"/>
        </w:rPr>
        <w:t xml:space="preserve">podneska. </w:t>
      </w:r>
    </w:p>
    <w:p w:rsidRDefault="008D3B2F" w:rsidP="008D3B2F" w:rsidR="008D3B2F" w:rsidRPr="003E49B2">
      <w:pPr>
        <w:ind w:firstLine="708"/>
        <w:jc w:val="both"/>
        <w:rPr>
          <w:lang w:val="hr-HR"/>
        </w:rPr>
      </w:pPr>
      <w:r w:rsidRPr="003E49B2">
        <w:rPr>
          <w:lang w:val="hr-HR"/>
        </w:rPr>
        <w:t>Sud je izvršio uvid u spis i dokumentaciju dostavljenu uz prijedlog.</w:t>
      </w:r>
    </w:p>
    <w:p w:rsidRDefault="008D3B2F" w:rsidP="00A91357" w:rsidR="00A91357" w:rsidRPr="003E49B2">
      <w:pPr>
        <w:ind w:firstLine="708"/>
        <w:jc w:val="both"/>
        <w:rPr>
          <w:lang w:val="hr-HR"/>
        </w:rPr>
      </w:pPr>
      <w:r w:rsidRPr="003E49B2">
        <w:rPr>
          <w:lang w:val="hr-HR"/>
        </w:rPr>
        <w:t xml:space="preserve">Po izvršenom uvidu u spis, </w:t>
      </w:r>
      <w:r w:rsidR="00977C07" w:rsidRPr="003E49B2">
        <w:rPr>
          <w:lang w:val="hr-HR"/>
        </w:rPr>
        <w:t xml:space="preserve">posebno podnijeto </w:t>
      </w:r>
      <w:r w:rsidR="00A91357" w:rsidRPr="003E49B2">
        <w:rPr>
          <w:lang w:val="hr-HR"/>
        </w:rPr>
        <w:t>I</w:t>
      </w:r>
      <w:r w:rsidRPr="003E49B2">
        <w:rPr>
          <w:lang w:val="hr-HR"/>
        </w:rPr>
        <w:t xml:space="preserve">zvješće stečajnog upravitelja od </w:t>
      </w:r>
      <w:r w:rsidR="00977C07" w:rsidRPr="003E49B2">
        <w:rPr>
          <w:lang w:val="hr-HR"/>
        </w:rPr>
        <w:t>5</w:t>
      </w:r>
      <w:r w:rsidR="00A62C1F" w:rsidRPr="003E49B2">
        <w:rPr>
          <w:lang w:val="hr-HR"/>
        </w:rPr>
        <w:t xml:space="preserve">. </w:t>
      </w:r>
      <w:r w:rsidR="00977C07" w:rsidRPr="003E49B2">
        <w:rPr>
          <w:lang w:val="hr-HR"/>
        </w:rPr>
        <w:t>lipnja</w:t>
      </w:r>
      <w:r w:rsidR="00A62C1F" w:rsidRPr="003E49B2">
        <w:rPr>
          <w:lang w:val="hr-HR"/>
        </w:rPr>
        <w:t xml:space="preserve"> 2017</w:t>
      </w:r>
      <w:r w:rsidRPr="003E49B2">
        <w:rPr>
          <w:lang w:val="hr-HR"/>
        </w:rPr>
        <w:t>.</w:t>
      </w:r>
      <w:r w:rsidR="003E49B2">
        <w:rPr>
          <w:lang w:val="hr-HR"/>
        </w:rPr>
        <w:t>, te</w:t>
      </w:r>
      <w:r w:rsidRPr="003E49B2">
        <w:rPr>
          <w:lang w:val="hr-HR"/>
        </w:rPr>
        <w:t xml:space="preserve"> dokumentaciju koja priliježe podnesku stečajnog upravitelja </w:t>
      </w:r>
      <w:r w:rsidR="0060549C" w:rsidRPr="003E49B2">
        <w:rPr>
          <w:lang w:val="hr-HR"/>
        </w:rPr>
        <w:t>istog datu</w:t>
      </w:r>
      <w:r w:rsidR="00A30306" w:rsidRPr="003E49B2">
        <w:rPr>
          <w:lang w:val="hr-HR"/>
        </w:rPr>
        <w:t>m</w:t>
      </w:r>
      <w:r w:rsidR="0060549C" w:rsidRPr="003E49B2">
        <w:rPr>
          <w:lang w:val="hr-HR"/>
        </w:rPr>
        <w:t>a</w:t>
      </w:r>
      <w:r w:rsidRPr="003E49B2">
        <w:rPr>
          <w:lang w:val="hr-HR"/>
        </w:rPr>
        <w:t xml:space="preserve"> ( list </w:t>
      </w:r>
      <w:r w:rsidR="00977C07" w:rsidRPr="003E49B2">
        <w:rPr>
          <w:lang w:val="hr-HR"/>
        </w:rPr>
        <w:t>846 do 850</w:t>
      </w:r>
      <w:r w:rsidR="00EC6DF4" w:rsidRPr="003E49B2">
        <w:rPr>
          <w:lang w:val="hr-HR"/>
        </w:rPr>
        <w:t xml:space="preserve"> </w:t>
      </w:r>
      <w:r w:rsidRPr="003E49B2">
        <w:rPr>
          <w:lang w:val="hr-HR"/>
        </w:rPr>
        <w:t xml:space="preserve">spisa ) </w:t>
      </w:r>
      <w:r w:rsidR="00A91357" w:rsidRPr="003E49B2">
        <w:rPr>
          <w:lang w:val="hr-HR"/>
        </w:rPr>
        <w:t>utvrđeno je da se radi o putnim troškovima koji su bili nužni i opravdani za obavljanje stečajnoupraviteljske službe u ovom stečajnom postupku.</w:t>
      </w:r>
    </w:p>
    <w:p w:rsidRDefault="00A91357" w:rsidP="00A91357" w:rsidR="00A91357" w:rsidRPr="003E49B2">
      <w:pPr>
        <w:ind w:firstLine="708"/>
        <w:jc w:val="both"/>
        <w:rPr>
          <w:lang w:val="hr-HR"/>
        </w:rPr>
      </w:pPr>
      <w:r w:rsidRPr="003E49B2">
        <w:rPr>
          <w:lang w:val="hr-HR"/>
        </w:rPr>
        <w:t xml:space="preserve">Valjalo je stoga primjenom </w:t>
      </w:r>
      <w:r w:rsidR="00A62C1F" w:rsidRPr="003E49B2">
        <w:rPr>
          <w:lang w:val="hr-HR"/>
        </w:rPr>
        <w:t xml:space="preserve">odredbe </w:t>
      </w:r>
      <w:r w:rsidRPr="003E49B2">
        <w:rPr>
          <w:lang w:val="hr-HR"/>
        </w:rPr>
        <w:t>člank</w:t>
      </w:r>
      <w:r w:rsidR="00A62C1F" w:rsidRPr="003E49B2">
        <w:rPr>
          <w:lang w:val="hr-HR"/>
        </w:rPr>
        <w:t xml:space="preserve">a </w:t>
      </w:r>
      <w:r w:rsidRPr="003E49B2">
        <w:rPr>
          <w:lang w:val="hr-HR"/>
        </w:rPr>
        <w:t xml:space="preserve">94. stavak 1. i stavka 3. </w:t>
      </w:r>
      <w:r w:rsidR="00A62C1F" w:rsidRPr="003E49B2">
        <w:rPr>
          <w:lang w:val="hr-HR"/>
        </w:rPr>
        <w:t>u vezi s odredbom  članka 441. stavak 2. Stečajnog zakona („Narodne novine“ broj 71/15; u daljnjem tekstu SZ/15)</w:t>
      </w:r>
      <w:r w:rsidRPr="003E49B2">
        <w:rPr>
          <w:lang w:val="hr-HR"/>
        </w:rPr>
        <w:t xml:space="preserve"> odlučiti kao u izreci ovog rješenja.    </w:t>
      </w:r>
    </w:p>
    <w:p w:rsidRDefault="00A91357" w:rsidP="003E49B2" w:rsidR="00A91357" w:rsidRPr="003E49B2">
      <w:pPr>
        <w:rPr>
          <w:rFonts w:eastAsia="MS Mincho"/>
          <w:lang w:val="hr-HR"/>
        </w:rPr>
      </w:pPr>
    </w:p>
    <w:p w:rsidRDefault="008D3B2F" w:rsidP="008D3B2F" w:rsidR="008D3B2F" w:rsidRPr="003E49B2">
      <w:pPr>
        <w:jc w:val="center"/>
        <w:rPr>
          <w:lang w:val="hr-HR"/>
        </w:rPr>
      </w:pPr>
      <w:r w:rsidRPr="003E49B2">
        <w:rPr>
          <w:rFonts w:eastAsia="MS Mincho"/>
          <w:lang w:val="hr-HR"/>
        </w:rPr>
        <w:t xml:space="preserve">U Rijeci, </w:t>
      </w:r>
      <w:r w:rsidR="00977C07" w:rsidRPr="003E49B2">
        <w:rPr>
          <w:lang w:val="hr-HR"/>
        </w:rPr>
        <w:t>20. srpnja 2017</w:t>
      </w:r>
      <w:r w:rsidRPr="003E49B2">
        <w:rPr>
          <w:lang w:val="hr-HR"/>
        </w:rPr>
        <w:t xml:space="preserve">.    </w:t>
      </w:r>
    </w:p>
    <w:p w:rsidRDefault="008D3B2F" w:rsidP="003E49B2" w:rsidR="003E49B2">
      <w:pPr>
        <w:ind w:left="5664"/>
        <w:jc w:val="center"/>
        <w:rPr>
          <w:rFonts w:eastAsia="MS Mincho"/>
          <w:lang w:val="hr-HR"/>
        </w:rPr>
      </w:pPr>
      <w:r w:rsidRPr="003E49B2">
        <w:rPr>
          <w:rFonts w:eastAsia="MS Mincho"/>
          <w:lang w:val="hr-HR"/>
        </w:rPr>
        <w:t>Stečajni sudac</w:t>
      </w:r>
    </w:p>
    <w:p w:rsidRDefault="008D3B2F" w:rsidP="003E49B2" w:rsidR="008D3B2F" w:rsidRPr="003E49B2">
      <w:pPr>
        <w:ind w:left="5664"/>
        <w:jc w:val="center"/>
        <w:rPr>
          <w:rFonts w:eastAsia="MS Mincho"/>
          <w:lang w:val="hr-HR"/>
        </w:rPr>
      </w:pPr>
      <w:r w:rsidRPr="003E49B2">
        <w:rPr>
          <w:rFonts w:eastAsia="MS Mincho"/>
          <w:lang w:val="hr-HR"/>
        </w:rPr>
        <w:t>Liljana Ugrin</w:t>
      </w:r>
    </w:p>
    <w:p w:rsidRDefault="008D3B2F" w:rsidP="003E49B2" w:rsidR="00EC6DF4">
      <w:pPr>
        <w:jc w:val="right"/>
        <w:rPr>
          <w:rFonts w:eastAsia="MS Mincho"/>
          <w:lang w:val="hr-HR"/>
        </w:rPr>
      </w:pPr>
      <w:r w:rsidRPr="003E49B2">
        <w:rPr>
          <w:rFonts w:eastAsia="MS Mincho"/>
          <w:lang w:val="hr-HR"/>
        </w:rPr>
        <w:t xml:space="preserve"> </w:t>
      </w:r>
    </w:p>
    <w:p w:rsidRDefault="003E49B2" w:rsidP="003E49B2" w:rsidR="003E49B2">
      <w:pPr>
        <w:jc w:val="right"/>
        <w:rPr>
          <w:rFonts w:eastAsia="MS Mincho"/>
          <w:lang w:val="hr-HR"/>
        </w:rPr>
      </w:pPr>
    </w:p>
    <w:p w:rsidRDefault="00404E2E" w:rsidP="003E49B2" w:rsidR="00404E2E" w:rsidRPr="003E49B2">
      <w:pPr>
        <w:jc w:val="right"/>
        <w:rPr>
          <w:rFonts w:eastAsia="MS Mincho"/>
          <w:lang w:val="hr-HR"/>
        </w:rPr>
      </w:pPr>
    </w:p>
    <w:p w:rsidRDefault="008D3B2F" w:rsidP="008D3B2F" w:rsidR="008D3B2F" w:rsidRPr="003E49B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E49B2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8D3B2F" w:rsidP="003E49B2" w:rsidR="008D3B2F" w:rsidRPr="003E49B2">
      <w:pPr>
        <w:jc w:val="both"/>
        <w:rPr>
          <w:lang w:val="hr-HR"/>
        </w:rPr>
      </w:pPr>
      <w:r w:rsidRPr="003E49B2">
        <w:rPr>
          <w:lang w:val="hr-HR"/>
        </w:rPr>
        <w:tab/>
        <w:t xml:space="preserve">Protiv ovog rješenja pravo na žalbu imaju stečajni upravitelj i svaki stečajni vjerovnik ( članka </w:t>
      </w:r>
      <w:r w:rsidR="00A91357" w:rsidRPr="003E49B2">
        <w:rPr>
          <w:lang w:val="hr-HR"/>
        </w:rPr>
        <w:t>94</w:t>
      </w:r>
      <w:r w:rsidRPr="003E49B2">
        <w:rPr>
          <w:lang w:val="hr-HR"/>
        </w:rPr>
        <w:t>. stavak 5. SZ</w:t>
      </w:r>
      <w:r w:rsidR="00A91357" w:rsidRPr="003E49B2">
        <w:rPr>
          <w:lang w:val="hr-HR"/>
        </w:rPr>
        <w:t>/15</w:t>
      </w:r>
      <w:r w:rsidRPr="003E49B2">
        <w:rPr>
          <w:lang w:val="hr-HR"/>
        </w:rPr>
        <w:t xml:space="preserve"> ).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3E49B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E49B2">
        <w:rPr>
          <w:rFonts w:cs="Times New Roman" w:eastAsia="MS Mincho" w:hAnsi="Times New Roman" w:ascii="Times New Roman"/>
          <w:sz w:val="24"/>
          <w:szCs w:val="24"/>
        </w:rPr>
        <w:lastRenderedPageBreak/>
        <w:t>DNA</w:t>
      </w:r>
    </w:p>
    <w:p w:rsidRDefault="008D3B2F" w:rsidP="008D3B2F" w:rsidR="008D3B2F" w:rsidRPr="003E49B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E49B2">
        <w:rPr>
          <w:rFonts w:cs="Times New Roman" w:eastAsia="MS Mincho" w:hAnsi="Times New Roman" w:ascii="Times New Roman"/>
          <w:sz w:val="24"/>
          <w:szCs w:val="24"/>
        </w:rPr>
        <w:t>Rješenje dostaviti</w:t>
      </w:r>
      <w:r w:rsidR="00A91357" w:rsidRPr="003E49B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3E49B2">
        <w:rPr>
          <w:rFonts w:cs="Times New Roman" w:eastAsia="MS Mincho" w:hAnsi="Times New Roman" w:ascii="Times New Roman"/>
          <w:sz w:val="24"/>
          <w:szCs w:val="24"/>
        </w:rPr>
        <w:t xml:space="preserve"> stečajno</w:t>
      </w:r>
      <w:r w:rsidR="00104329" w:rsidRPr="003E49B2">
        <w:rPr>
          <w:rFonts w:cs="Times New Roman" w:eastAsia="MS Mincho" w:hAnsi="Times New Roman" w:ascii="Times New Roman"/>
          <w:sz w:val="24"/>
          <w:szCs w:val="24"/>
        </w:rPr>
        <w:t>m</w:t>
      </w:r>
      <w:r w:rsidRPr="003E49B2">
        <w:rPr>
          <w:rFonts w:cs="Times New Roman" w:eastAsia="MS Mincho" w:hAnsi="Times New Roman" w:ascii="Times New Roman"/>
          <w:sz w:val="24"/>
          <w:szCs w:val="24"/>
        </w:rPr>
        <w:t xml:space="preserve"> upravitelju</w:t>
      </w:r>
    </w:p>
    <w:p w:rsidRDefault="00A91357" w:rsidP="008D3B2F" w:rsidR="008D3B2F" w:rsidRPr="003E49B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E49B2">
        <w:rPr>
          <w:rFonts w:cs="Times New Roman" w:eastAsia="MS Mincho" w:hAnsi="Times New Roman" w:ascii="Times New Roman"/>
          <w:sz w:val="24"/>
          <w:szCs w:val="24"/>
        </w:rPr>
        <w:t>Rješenje objaviti na mrežnoj stranici e-oglasne</w:t>
      </w:r>
      <w:r w:rsidR="00104329" w:rsidRPr="003E49B2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D3B2F" w:rsidRPr="003E49B2">
        <w:rPr>
          <w:rFonts w:cs="Times New Roman" w:eastAsia="MS Mincho" w:hAnsi="Times New Roman" w:ascii="Times New Roman"/>
          <w:sz w:val="24"/>
          <w:szCs w:val="24"/>
        </w:rPr>
        <w:t xml:space="preserve"> ploč</w:t>
      </w:r>
      <w:r w:rsidRPr="003E49B2">
        <w:rPr>
          <w:rFonts w:cs="Times New Roman" w:eastAsia="MS Mincho" w:hAnsi="Times New Roman" w:ascii="Times New Roman"/>
          <w:sz w:val="24"/>
          <w:szCs w:val="24"/>
        </w:rPr>
        <w:t>e</w:t>
      </w:r>
      <w:r w:rsidR="008D3B2F" w:rsidRPr="003E49B2">
        <w:rPr>
          <w:rFonts w:cs="Times New Roman" w:eastAsia="MS Mincho" w:hAnsi="Times New Roman" w:ascii="Times New Roman"/>
          <w:sz w:val="24"/>
          <w:szCs w:val="24"/>
        </w:rPr>
        <w:t xml:space="preserve"> suda</w:t>
      </w:r>
    </w:p>
    <w:p w:rsidRDefault="008D3B2F" w:rsidP="008D3B2F" w:rsidR="008D3B2F" w:rsidRPr="003E49B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E49B2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977C07" w:rsidRPr="003E49B2">
        <w:rPr>
          <w:rFonts w:cs="Times New Roman" w:hAnsi="Times New Roman" w:ascii="Times New Roman"/>
          <w:sz w:val="24"/>
          <w:szCs w:val="24"/>
        </w:rPr>
        <w:t>20. srpnja 2017</w:t>
      </w:r>
      <w:r w:rsidR="00EC6DF4" w:rsidRPr="003E49B2">
        <w:rPr>
          <w:rFonts w:cs="Times New Roman" w:hAnsi="Times New Roman" w:ascii="Times New Roman"/>
          <w:sz w:val="24"/>
          <w:szCs w:val="24"/>
        </w:rPr>
        <w:t>.</w:t>
      </w:r>
    </w:p>
    <w:p w:rsidRDefault="002C6CC0" w:rsidP="008D3B2F" w:rsidR="002C6CC0" w:rsidRPr="003E49B2">
      <w:pPr>
        <w:pStyle w:val="Obinitekst"/>
        <w:rPr>
          <w:rFonts w:cs="Times New Roman" w:hAnsi="Times New Roman" w:ascii="Times New Roman"/>
          <w:sz w:val="24"/>
          <w:szCs w:val="24"/>
        </w:rPr>
      </w:pPr>
    </w:p>
    <w:sectPr w:rsidSect="00404E2E" w:rsidR="002C6CC0" w:rsidRPr="003E49B2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87D" w:rsidR="0025087D">
      <w:r>
        <w:separator/>
      </w:r>
    </w:p>
  </w:endnote>
  <w:endnote w:id="0" w:type="continuationSeparator">
    <w:p w:rsidRDefault="0025087D" w:rsidR="00250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A25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6743696"/>
      <w:docPartObj>
        <w:docPartGallery w:val="Page Numbers (Bottom of Page)"/>
        <w:docPartUnique/>
      </w:docPartObj>
    </w:sdtPr>
    <w:sdtEndPr/>
    <w:sdtContent>
      <w:p w:rsidRDefault="00404E2E" w:rsidR="00404E2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B15" w:rsidRPr="00684B15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404E2E" w:rsidR="00404E2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87D" w:rsidR="0025087D">
      <w:r>
        <w:separator/>
      </w:r>
    </w:p>
  </w:footnote>
  <w:footnote w:id="0" w:type="continuationSeparator">
    <w:p w:rsidRDefault="0025087D" w:rsidR="00250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3E49B2" w:rsidR="001F4726">
    <w:pPr>
      <w:pStyle w:val="Obiniteks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r w:rsidRPr="008D3B2F">
      <w:t>Posl</w:t>
    </w:r>
    <w:r w:rsidR="00EC6DF4">
      <w:t xml:space="preserve">ovni </w:t>
    </w:r>
    <w:r w:rsidRPr="008D3B2F">
      <w:t xml:space="preserve"> br</w:t>
    </w:r>
    <w:r w:rsidR="00EC6DF4">
      <w:t xml:space="preserve">oj </w:t>
    </w:r>
    <w:r w:rsidR="00A00BA9" w:rsidRPr="008D3B2F">
      <w:t>7</w:t>
    </w:r>
    <w:r w:rsidRPr="008D3B2F">
      <w:t xml:space="preserve"> St-</w:t>
    </w:r>
    <w:r w:rsidR="00D94B07">
      <w:t>347</w:t>
    </w:r>
    <w:r w:rsidRPr="008D3B2F">
      <w:t>/1</w:t>
    </w:r>
    <w:r w:rsidR="00D94B07">
      <w:t>3</w:t>
    </w:r>
    <w:r w:rsidRPr="008D3B2F">
      <w:t>-</w:t>
    </w:r>
    <w:r w:rsidR="003E49B2">
      <w:t>164</w:t>
    </w:r>
  </w:p>
  <w:p w:rsidRDefault="001F4726" w:rsidR="001F47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B1F" w:rsidP="004A5B1F" w:rsidR="004A5B1F">
    <w:pPr>
      <w:pStyle w:val="Zaglavlje"/>
      <w:jc w:val="right"/>
    </w:pPr>
    <w:r w:rsidRPr="008D3B2F">
      <w:t>Posl</w:t>
    </w:r>
    <w:r>
      <w:t xml:space="preserve">ovni </w:t>
    </w:r>
    <w:r w:rsidRPr="008D3B2F">
      <w:t xml:space="preserve"> br</w:t>
    </w:r>
    <w:r>
      <w:t xml:space="preserve">oj </w:t>
    </w:r>
    <w:r w:rsidRPr="008D3B2F">
      <w:t>7 St-</w:t>
    </w:r>
    <w:r>
      <w:t>347</w:t>
    </w:r>
    <w:r w:rsidRPr="008D3B2F">
      <w:t>/1</w:t>
    </w:r>
    <w:r>
      <w:t>3</w:t>
    </w:r>
    <w:r w:rsidRPr="008D3B2F">
      <w:t>-</w:t>
    </w:r>
    <w:r>
      <w:t>164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07492"/>
    <w:rsid w:val="000222F0"/>
    <w:rsid w:val="00045EC9"/>
    <w:rsid w:val="00063922"/>
    <w:rsid w:val="000B4394"/>
    <w:rsid w:val="000C23D8"/>
    <w:rsid w:val="000F2018"/>
    <w:rsid w:val="000F4554"/>
    <w:rsid w:val="00104329"/>
    <w:rsid w:val="001262AE"/>
    <w:rsid w:val="001410FF"/>
    <w:rsid w:val="0014325C"/>
    <w:rsid w:val="001B4AB9"/>
    <w:rsid w:val="001C138C"/>
    <w:rsid w:val="001F4726"/>
    <w:rsid w:val="002005D9"/>
    <w:rsid w:val="0025087D"/>
    <w:rsid w:val="002C3BF1"/>
    <w:rsid w:val="002C6CC0"/>
    <w:rsid w:val="002C6E49"/>
    <w:rsid w:val="002D1843"/>
    <w:rsid w:val="0036104D"/>
    <w:rsid w:val="003E49B2"/>
    <w:rsid w:val="00402881"/>
    <w:rsid w:val="00404E2E"/>
    <w:rsid w:val="00405D5A"/>
    <w:rsid w:val="00413AEF"/>
    <w:rsid w:val="00446CD3"/>
    <w:rsid w:val="00455AD4"/>
    <w:rsid w:val="00493292"/>
    <w:rsid w:val="004A5B1F"/>
    <w:rsid w:val="004C09E0"/>
    <w:rsid w:val="004C0D9A"/>
    <w:rsid w:val="004F2E85"/>
    <w:rsid w:val="00527DAF"/>
    <w:rsid w:val="00562BF3"/>
    <w:rsid w:val="005D5636"/>
    <w:rsid w:val="005E2129"/>
    <w:rsid w:val="005F2EFD"/>
    <w:rsid w:val="0060549C"/>
    <w:rsid w:val="00684B15"/>
    <w:rsid w:val="006B114D"/>
    <w:rsid w:val="006B4206"/>
    <w:rsid w:val="006E3773"/>
    <w:rsid w:val="00723EDC"/>
    <w:rsid w:val="007A73A0"/>
    <w:rsid w:val="007B6B45"/>
    <w:rsid w:val="007C0F05"/>
    <w:rsid w:val="00812064"/>
    <w:rsid w:val="008529DE"/>
    <w:rsid w:val="00853A58"/>
    <w:rsid w:val="00857705"/>
    <w:rsid w:val="00865134"/>
    <w:rsid w:val="008657C6"/>
    <w:rsid w:val="008705A0"/>
    <w:rsid w:val="00897BFF"/>
    <w:rsid w:val="008C2D22"/>
    <w:rsid w:val="008D3B2F"/>
    <w:rsid w:val="008D5066"/>
    <w:rsid w:val="008F3EFD"/>
    <w:rsid w:val="00900DBC"/>
    <w:rsid w:val="00977C07"/>
    <w:rsid w:val="009E49AB"/>
    <w:rsid w:val="009E67BC"/>
    <w:rsid w:val="00A00BA9"/>
    <w:rsid w:val="00A2370D"/>
    <w:rsid w:val="00A30306"/>
    <w:rsid w:val="00A4049F"/>
    <w:rsid w:val="00A445AC"/>
    <w:rsid w:val="00A47EBC"/>
    <w:rsid w:val="00A62C1F"/>
    <w:rsid w:val="00A6383F"/>
    <w:rsid w:val="00A91357"/>
    <w:rsid w:val="00A948C3"/>
    <w:rsid w:val="00AB4767"/>
    <w:rsid w:val="00AB662A"/>
    <w:rsid w:val="00AD1F2E"/>
    <w:rsid w:val="00AE388E"/>
    <w:rsid w:val="00AF5B9B"/>
    <w:rsid w:val="00B7341C"/>
    <w:rsid w:val="00BA627A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6D24"/>
    <w:rsid w:val="00D319C5"/>
    <w:rsid w:val="00D437EC"/>
    <w:rsid w:val="00D73FAC"/>
    <w:rsid w:val="00D808F2"/>
    <w:rsid w:val="00D94B07"/>
    <w:rsid w:val="00D94BCC"/>
    <w:rsid w:val="00DC2E15"/>
    <w:rsid w:val="00DD1DFB"/>
    <w:rsid w:val="00E57EE5"/>
    <w:rsid w:val="00EC6DF4"/>
    <w:rsid w:val="00ED6F0B"/>
    <w:rsid w:val="00F31C63"/>
    <w:rsid w:val="00F5700B"/>
    <w:rsid w:val="00F640B1"/>
    <w:rsid w:val="00F77E17"/>
    <w:rsid w:val="00F90EDA"/>
    <w:rsid w:val="00FD6633"/>
    <w:rsid w:val="00FE1A25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64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0B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0B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0B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0B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404E2E"/>
    <w:rPr>
      <w:sz w:val="24"/>
      <w:szCs w:val="24"/>
      <w:lang w:eastAsia="en-US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64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0B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0B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0B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0B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404E2E"/>
    <w:rPr>
      <w:sz w:val="24"/>
      <w:szCs w:val="24"/>
      <w:lang w:eastAsia="en-US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St-347/2013-164</izvorni_sadrzaj>
    <derivirana_varijabla naziv="DomainObject.Oznaka_1">St-347/2013-164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St-347/2013-164</izvorni_sadrzaj>
    <derivirana_varijabla naziv="DomainObject.PoslovniBrojDokumenta_1">St-347/2013-164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1603</properties:Characters>
  <properties:Lines>52</properties:Lines>
  <properties:Paragraphs>22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2017-07-20T07:14:00Z</dcterms:created>
  <dc:creator>name</dc:creator>
  <cp:lastModifiedBy>Dajana Jurković</cp:lastModifiedBy>
  <cp:lastPrinted>2017-07-20T13:09:00Z</cp:lastPrinted>
  <dcterms:modified xmlns:xsi="http://www.w3.org/2001/XMLSchema-instance" xsi:type="dcterms:W3CDTF">2017-07-20T13:10:00Z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St-347/2013-164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