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f4cf1" w14:paraId="e6f4cf1" w:rsidRDefault="00485A06" w:rsidP="00485A06" w:rsidR="00485A06">
      <w:pPr>
        <w15:collapsed w:val="false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 xml:space="preserve">               REPUBLIKA HRVATSKA</w:t>
      </w:r>
    </w:p>
    <w:p w:rsidRDefault="00485A06" w:rsidP="00485A06" w:rsidR="00485A06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485A06" w:rsidP="00485A06" w:rsidR="00485A06">
      <w:pPr>
        <w:pStyle w:val="Bezproreda"/>
      </w:pPr>
      <w:r>
        <w:rPr>
          <w:b/>
        </w:rPr>
        <w:tab/>
        <w:t xml:space="preserve">     </w:t>
      </w:r>
      <w:r>
        <w:t>Ulica grada Vukovara 8</w:t>
      </w: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051E6">
        <w:t xml:space="preserve">  </w:t>
      </w:r>
      <w:r w:rsidR="00C10454">
        <w:t xml:space="preserve"> </w:t>
      </w:r>
      <w:r w:rsidR="00B27C31">
        <w:t xml:space="preserve"> Poslovni broj: </w:t>
      </w:r>
      <w:r w:rsidR="00C10454">
        <w:t>60</w:t>
      </w:r>
      <w:r w:rsidR="00B27C31">
        <w:t xml:space="preserve"> </w:t>
      </w:r>
      <w:proofErr w:type="spellStart"/>
      <w:r w:rsidR="00B27C31">
        <w:t>Sp</w:t>
      </w:r>
      <w:proofErr w:type="spellEnd"/>
      <w:r w:rsidR="00B27C31">
        <w:t>-</w:t>
      </w:r>
      <w:r w:rsidR="00C10454">
        <w:t>83/2017-</w:t>
      </w:r>
      <w:r w:rsidR="003051E6">
        <w:t>21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E P U B L I K A  H R V A T S K A</w:t>
      </w:r>
    </w:p>
    <w:p w:rsidRDefault="00485A06" w:rsidP="00485A06" w:rsidR="00485A06">
      <w:pPr>
        <w:pStyle w:val="Bezproreda"/>
        <w:jc w:val="center"/>
      </w:pPr>
      <w:r>
        <w:t>R J E Š E N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  <w:t xml:space="preserve">Općinski građanski sud u Zagrebu, po sucu tog suda </w:t>
      </w:r>
      <w:r w:rsidR="00C10454">
        <w:t>Petri Brkljačić</w:t>
      </w:r>
      <w:r>
        <w:t>, kao sucu pojedincu, u izvanparničnom postupku stečaja potrošača nad imovinom potrošača</w:t>
      </w:r>
      <w:r w:rsidR="00B27C31">
        <w:t xml:space="preserve"> </w:t>
      </w:r>
      <w:r w:rsidR="00C10454">
        <w:t xml:space="preserve">Dunje </w:t>
      </w:r>
      <w:proofErr w:type="spellStart"/>
      <w:r w:rsidR="00C10454">
        <w:t>Nagy</w:t>
      </w:r>
      <w:proofErr w:type="spellEnd"/>
      <w:r w:rsidR="00C10454">
        <w:t xml:space="preserve"> </w:t>
      </w:r>
      <w:proofErr w:type="spellStart"/>
      <w:r w:rsidR="00C10454">
        <w:t>Zajović</w:t>
      </w:r>
      <w:proofErr w:type="spellEnd"/>
      <w:r w:rsidR="00150669">
        <w:t xml:space="preserve"> OIB:</w:t>
      </w:r>
      <w:r w:rsidR="00C10454">
        <w:t xml:space="preserve"> 77471964324, Sesveta, Ljudevita Posavskog 27 F</w:t>
      </w:r>
      <w:r w:rsidR="00150669">
        <w:t xml:space="preserve">, </w:t>
      </w:r>
      <w:r w:rsidR="00C2506B">
        <w:t xml:space="preserve"> </w:t>
      </w:r>
      <w:r>
        <w:t xml:space="preserve">dana </w:t>
      </w:r>
      <w:r w:rsidR="00C10454">
        <w:t>08</w:t>
      </w:r>
      <w:r w:rsidR="000664E6">
        <w:t>. rujna</w:t>
      </w:r>
      <w:r w:rsidR="00B27C31">
        <w:t xml:space="preserve"> </w:t>
      </w:r>
      <w:r>
        <w:t>201</w:t>
      </w:r>
      <w:r w:rsidR="00150669">
        <w:t>7</w:t>
      </w:r>
      <w:r>
        <w:t>.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i j e š i o 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ab/>
        <w:t xml:space="preserve">Odbacuje se prijedlog </w:t>
      </w:r>
      <w:r w:rsidR="00C10454">
        <w:t xml:space="preserve">Dunje </w:t>
      </w:r>
      <w:proofErr w:type="spellStart"/>
      <w:r w:rsidR="00C10454">
        <w:t>Nagy</w:t>
      </w:r>
      <w:proofErr w:type="spellEnd"/>
      <w:r w:rsidR="00C10454">
        <w:t xml:space="preserve"> </w:t>
      </w:r>
      <w:proofErr w:type="spellStart"/>
      <w:r w:rsidR="00C10454">
        <w:t>Zajović</w:t>
      </w:r>
      <w:proofErr w:type="spellEnd"/>
      <w:r w:rsidR="00B27C31">
        <w:t xml:space="preserve"> </w:t>
      </w:r>
      <w:r>
        <w:t>za otv</w:t>
      </w:r>
      <w:r w:rsidR="00C2506B">
        <w:t>aranje</w:t>
      </w:r>
      <w:r>
        <w:t xml:space="preserve"> postupka stečaja potrošača</w:t>
      </w:r>
      <w:r w:rsidR="00150669">
        <w:t xml:space="preserve"> kao nedopušten</w:t>
      </w:r>
      <w:r>
        <w:t xml:space="preserve">. </w:t>
      </w:r>
    </w:p>
    <w:p w:rsidRDefault="003051E6" w:rsidP="00485A06" w:rsidR="003051E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Obrazloženje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</w:r>
      <w:r w:rsidR="00C10454">
        <w:t xml:space="preserve">Dunja </w:t>
      </w:r>
      <w:proofErr w:type="spellStart"/>
      <w:r w:rsidR="00C10454">
        <w:t>Nagy</w:t>
      </w:r>
      <w:proofErr w:type="spellEnd"/>
      <w:r w:rsidR="00C10454">
        <w:t xml:space="preserve"> </w:t>
      </w:r>
      <w:proofErr w:type="spellStart"/>
      <w:r w:rsidR="00C10454">
        <w:t>Zajović</w:t>
      </w:r>
      <w:proofErr w:type="spellEnd"/>
      <w:r w:rsidR="00B27C31">
        <w:t xml:space="preserve"> </w:t>
      </w:r>
      <w:r w:rsidR="00C2506B">
        <w:t>kao potrošač podn</w:t>
      </w:r>
      <w:r w:rsidR="00EF190F">
        <w:t>i</w:t>
      </w:r>
      <w:r w:rsidR="00C10454">
        <w:t>jela</w:t>
      </w:r>
      <w:r>
        <w:t xml:space="preserve"> je kod ovog suda </w:t>
      </w:r>
      <w:r w:rsidR="00C10454">
        <w:t xml:space="preserve">03. svibnja </w:t>
      </w:r>
      <w:r w:rsidR="000664E6">
        <w:t>2017</w:t>
      </w:r>
      <w:r>
        <w:t>. prijedlog za otvaranje postupka stečaja potrošača.</w:t>
      </w:r>
    </w:p>
    <w:p w:rsidRDefault="00150669" w:rsidP="00485A06" w:rsidR="00150669">
      <w:pPr>
        <w:pStyle w:val="Bezproreda"/>
        <w:jc w:val="both"/>
      </w:pPr>
      <w:r>
        <w:tab/>
      </w:r>
      <w:r w:rsidR="00C10454">
        <w:t>Rješenjem</w:t>
      </w:r>
      <w:r>
        <w:t xml:space="preserve"> od </w:t>
      </w:r>
      <w:r w:rsidR="00C10454">
        <w:t>13. lipnja</w:t>
      </w:r>
      <w:r w:rsidR="000664E6">
        <w:t xml:space="preserve"> 2017</w:t>
      </w:r>
      <w:r>
        <w:t xml:space="preserve">. </w:t>
      </w:r>
      <w:r w:rsidR="00C10454">
        <w:t>ista je pozvana</w:t>
      </w:r>
      <w:r>
        <w:t xml:space="preserve"> </w:t>
      </w:r>
      <w:r w:rsidR="00C10454">
        <w:t xml:space="preserve">predujmiti </w:t>
      </w:r>
      <w:r>
        <w:t xml:space="preserve">troškove postupka u iznosu od </w:t>
      </w:r>
      <w:r w:rsidR="000664E6">
        <w:t>3</w:t>
      </w:r>
      <w:r w:rsidR="00C10454">
        <w:t>.000,00 kuna, u roku od 3</w:t>
      </w:r>
      <w:r>
        <w:t>0 dana.</w:t>
      </w:r>
    </w:p>
    <w:p w:rsidRDefault="00C10454" w:rsidP="00485A06" w:rsidR="00C10454">
      <w:pPr>
        <w:pStyle w:val="Bezproreda"/>
        <w:jc w:val="both"/>
      </w:pPr>
      <w:r>
        <w:tab/>
        <w:t xml:space="preserve">Navedeno rješenje dostavljeno je </w:t>
      </w:r>
      <w:proofErr w:type="spellStart"/>
      <w:r>
        <w:t>predlagateljici</w:t>
      </w:r>
      <w:proofErr w:type="spellEnd"/>
      <w:r>
        <w:t xml:space="preserve"> putem mrežne stranice e-oglasne ploče sudova te postalo pravomoćno 08. srpnja 2017.g. </w:t>
      </w:r>
    </w:p>
    <w:p w:rsidRDefault="00150669" w:rsidP="00485A06" w:rsidR="00150669">
      <w:pPr>
        <w:pStyle w:val="Bezproreda"/>
        <w:jc w:val="both"/>
      </w:pPr>
      <w:r>
        <w:tab/>
        <w:t>Kako predujam nije u određenom roku pla</w:t>
      </w:r>
      <w:r w:rsidR="00C10454">
        <w:t>ćen, isti je valjalo odbaciti</w:t>
      </w:r>
      <w:r>
        <w:t xml:space="preserve"> sukladno čl. 114. st. 5. Stečajnog zakona u vezi sa čl. 23. Zakona o stečaju potrošača</w:t>
      </w:r>
      <w:r w:rsidR="00C10454">
        <w:t xml:space="preserve"> (Narodne novine 100/15)</w:t>
      </w:r>
      <w:r>
        <w:t>.</w:t>
      </w:r>
    </w:p>
    <w:p w:rsidRDefault="00C2506B" w:rsidP="00150669" w:rsidR="00485A06">
      <w:pPr>
        <w:pStyle w:val="Bezproreda"/>
        <w:jc w:val="both"/>
      </w:pPr>
      <w:r>
        <w:tab/>
      </w:r>
    </w:p>
    <w:p w:rsidRDefault="00485A06" w:rsidP="00485A06" w:rsidR="00485A06">
      <w:pPr>
        <w:pStyle w:val="Bezproreda"/>
        <w:jc w:val="center"/>
      </w:pPr>
      <w:r>
        <w:t xml:space="preserve">U Zagrebu, </w:t>
      </w:r>
      <w:r w:rsidR="00C10454">
        <w:t>08</w:t>
      </w:r>
      <w:r w:rsidR="000664E6">
        <w:t>. rujna</w:t>
      </w:r>
      <w:r w:rsidR="00B27C31">
        <w:t xml:space="preserve"> </w:t>
      </w:r>
      <w:r>
        <w:t>201</w:t>
      </w:r>
      <w:r w:rsidR="00D20E9C">
        <w:t>7</w:t>
      </w:r>
      <w:r>
        <w:t>.</w:t>
      </w:r>
    </w:p>
    <w:p w:rsidRDefault="00485A06" w:rsidP="00C10454" w:rsidR="00485A06" w:rsidRPr="00C10454">
      <w:pPr>
        <w:pStyle w:val="Bezproreda"/>
      </w:pPr>
    </w:p>
    <w:p w:rsidRDefault="00485A06" w:rsidP="00C10454" w:rsidR="00B27C31" w:rsidRPr="00C10454">
      <w:pPr>
        <w:pStyle w:val="Bezproreda"/>
      </w:pP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  <w:t>Sudac:</w:t>
      </w:r>
    </w:p>
    <w:p w:rsidRDefault="00485A06" w:rsidP="00C10454" w:rsidR="00485A06" w:rsidRPr="00C10454">
      <w:pPr>
        <w:pStyle w:val="Bezproreda"/>
      </w:pP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="00C10454" w:rsidRPr="00C10454">
        <w:t>Petra Brkljačić</w:t>
      </w:r>
      <w:r w:rsidR="00B656C6">
        <w:t>,v.r.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>UPUTA O PRAVNOM LIJEKU:</w:t>
      </w:r>
    </w:p>
    <w:p w:rsidRDefault="00485A06" w:rsidP="00485A06" w:rsidR="00C10454">
      <w:pPr>
        <w:pStyle w:val="Bezproreda"/>
        <w:ind w:firstLine="708"/>
        <w:jc w:val="both"/>
        <w:rPr>
          <w:szCs w:val="20"/>
        </w:rPr>
      </w:pPr>
      <w:r w:rsidRPr="004D00A7">
        <w:rPr>
          <w:szCs w:val="20"/>
        </w:rPr>
        <w:t xml:space="preserve">Protiv ovog rješenja je dopuštena žalba. Žalba se podnosi ovom sudu pisano u četiri (4) istovjetna primjerka u roku od petnaest (15) dana od dana primitka pisanog </w:t>
      </w:r>
      <w:proofErr w:type="spellStart"/>
      <w:r w:rsidRPr="004D00A7">
        <w:rPr>
          <w:szCs w:val="20"/>
        </w:rPr>
        <w:t>otpravka</w:t>
      </w:r>
      <w:proofErr w:type="spellEnd"/>
      <w:r w:rsidRPr="004D00A7">
        <w:rPr>
          <w:szCs w:val="20"/>
        </w:rPr>
        <w:t xml:space="preserve"> ovog rješenja, a o njoj odlučuje nadležni županijski sud.</w:t>
      </w:r>
      <w:r w:rsidRPr="004D00A7">
        <w:rPr>
          <w:szCs w:val="20"/>
        </w:rPr>
        <w:tab/>
      </w:r>
    </w:p>
    <w:p w:rsidRDefault="00485A06" w:rsidP="00485A06" w:rsidR="00485A06">
      <w:pPr>
        <w:pStyle w:val="Bezproreda"/>
        <w:ind w:firstLine="708"/>
        <w:jc w:val="both"/>
      </w:pPr>
      <w:r w:rsidRPr="004D00A7">
        <w:rPr>
          <w:b/>
          <w:szCs w:val="20"/>
        </w:rPr>
        <w:tab/>
      </w:r>
      <w:r>
        <w:tab/>
      </w:r>
    </w:p>
    <w:p w:rsidRDefault="00485A06" w:rsidP="00485A06" w:rsidR="00485A06">
      <w:pPr>
        <w:pStyle w:val="Bezproreda"/>
      </w:pPr>
      <w:r>
        <w:t>DN-a:</w:t>
      </w:r>
    </w:p>
    <w:p w:rsidRDefault="00C10454" w:rsidP="00593166" w:rsidR="00593166" w:rsidRPr="00590FB7">
      <w:pPr>
        <w:pStyle w:val="Bezproreda"/>
      </w:pPr>
      <w:r>
        <w:t>1</w:t>
      </w:r>
      <w:r w:rsidR="00B27C31">
        <w:t xml:space="preserve">. </w:t>
      </w:r>
      <w:r>
        <w:t xml:space="preserve">Dunja </w:t>
      </w:r>
      <w:proofErr w:type="spellStart"/>
      <w:r>
        <w:t>Nagy</w:t>
      </w:r>
      <w:proofErr w:type="spellEnd"/>
      <w:r>
        <w:t xml:space="preserve"> </w:t>
      </w:r>
      <w:proofErr w:type="spellStart"/>
      <w:r>
        <w:t>Zajović</w:t>
      </w:r>
      <w:proofErr w:type="spellEnd"/>
      <w:r>
        <w:t xml:space="preserve"> putem </w:t>
      </w:r>
      <w:r w:rsidR="00B27C31">
        <w:t>e-oglasna ploča - 8 dana.</w:t>
      </w:r>
      <w:r w:rsidR="00593166" w:rsidRPr="00590FB7">
        <w:tab/>
      </w:r>
      <w:r w:rsidR="00593166" w:rsidRPr="00590FB7">
        <w:tab/>
      </w:r>
      <w:r w:rsidR="00593166" w:rsidRPr="00590FB7">
        <w:tab/>
      </w:r>
      <w:r w:rsidR="00593166" w:rsidRPr="00590FB7">
        <w:tab/>
      </w:r>
    </w:p>
    <w:p w:rsidRDefault="00B656C6" w:rsidP="00817434" w:rsidR="00B656C6">
      <w:pPr>
        <w:tabs>
          <w:tab w:pos="5996" w:val="left"/>
        </w:tabs>
        <w:jc w:val="right"/>
      </w:pPr>
    </w:p>
    <w:p w:rsidRDefault="00B656C6" w:rsidP="00817434" w:rsidR="00B656C6" w:rsidRPr="00817434">
      <w:pPr>
        <w:tabs>
          <w:tab w:pos="5996" w:val="left"/>
        </w:tabs>
        <w:jc w:val="right"/>
      </w:pPr>
      <w:r w:rsidRPr="00817434">
        <w:t xml:space="preserve">Za točnost </w:t>
      </w:r>
      <w:proofErr w:type="spellStart"/>
      <w:r w:rsidRPr="00817434">
        <w:t>otpravka</w:t>
      </w:r>
      <w:proofErr w:type="spellEnd"/>
      <w:r w:rsidRPr="00817434">
        <w:t>-ovlašteni službenik:</w:t>
      </w:r>
    </w:p>
    <w:p w:rsidRDefault="00B656C6" w:rsidP="00817434" w:rsidR="00B656C6" w:rsidRPr="00817434">
      <w:pPr>
        <w:tabs>
          <w:tab w:pos="5996" w:val="left"/>
        </w:tabs>
        <w:jc w:val="right"/>
      </w:pPr>
      <w:r w:rsidRPr="00817434">
        <w:t>Barbara Sirovica</w:t>
      </w:r>
      <w:bookmarkStart w:name="_GoBack" w:id="0"/>
      <w:bookmarkEnd w:id="0"/>
    </w:p>
    <w:sectPr w:rsidR="00B656C6" w:rsidRPr="0081743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484"/>
    <w:rsid w:val="000664E6"/>
    <w:rsid w:val="00150669"/>
    <w:rsid w:val="003051E6"/>
    <w:rsid w:val="00466BFF"/>
    <w:rsid w:val="00485A06"/>
    <w:rsid w:val="004B3529"/>
    <w:rsid w:val="00593166"/>
    <w:rsid w:val="005F1484"/>
    <w:rsid w:val="00896E51"/>
    <w:rsid w:val="00B27C31"/>
    <w:rsid w:val="00B656C6"/>
    <w:rsid w:val="00C10454"/>
    <w:rsid w:val="00C2506B"/>
    <w:rsid w:val="00D20E9C"/>
    <w:rsid w:val="00DF2B22"/>
    <w:rsid w:val="00E24781"/>
    <w:rsid w:val="00EF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A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  <w:style w:styleId="Tekstrezerviranogmjesta" w:type="character">
    <w:name w:val="Placeholder Text"/>
    <w:basedOn w:val="Zadanifontodlomka"/>
    <w:uiPriority w:val="99"/>
    <w:semiHidden/>
    <w:rsid w:val="00466B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66B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6B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B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6B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A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  <w:style w:styleId="Tekstrezerviranogmjesta" w:type="character">
    <w:name w:val="Placeholder Text"/>
    <w:basedOn w:val="Zadanifontodlomka"/>
    <w:uiPriority w:val="99"/>
    <w:semiHidden/>
    <w:rsid w:val="00466B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6B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6B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6B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6B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Sp-83/2017-21</izvorni_sadrzaj>
    <derivirana_varijabla naziv="DomainObject.Oznaka_1">Sp-83/2017-21</derivirana_varijabla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rujna 2017.</izvorni_sadrzaj>
    <derivirana_varijabla naziv="DomainObject.Predmet.DatumRjesavanja_1">8.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Sp-83/2017</izvorni_sadrzaj>
    <derivirana_varijabla naziv="DomainObject.Predmet.OznakaBroj_1">Sp-83/2017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Petra</izvorni_sadrzaj>
    <derivirana_varijabla naziv="DomainObject.Predmet.PredmetRijesio.Ime_1">Petra</derivirana_varijabla>
  </DomainObject.Predmet.PredmetRijesio.Ime>
  <DomainObject.Predmet.PredmetRijesio.Oib>
    <izvorni_sadrzaj>04144051332</izvorni_sadrzaj>
    <derivirana_varijabla naziv="DomainObject.Predmet.PredmetRijesio.Oib_1">04144051332</derivirana_varijabla>
  </DomainObject.Predmet.PredmetRijesio.Oib>
  <DomainObject.Predmet.PredmetRijesio.Prezime>
    <izvorni_sadrzaj>Brkljačić</izvorni_sadrzaj>
    <derivirana_varijabla naziv="DomainObject.Predmet.PredmetRijesio.Prezime_1">Brkljačić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Dunja Nagy Zajović</izvorni_sadrzaj>
    <derivirana_varijabla naziv="DomainObject.Predmet.StrankaFormated_1">  Dunja Nagy Zajović</derivirana_varijabla>
  </DomainObject.Predmet.StrankaFormated>
  <DomainObject.Predmet.StrankaFormatedOIB>
    <izvorni_sadrzaj>  Dunja Nagy Zajović, OIB 77471964324</izvorni_sadrzaj>
    <derivirana_varijabla naziv="DomainObject.Predmet.StrankaFormatedOIB_1">  Dunja Nagy Zajović, OIB 77471964324</derivirana_varijabla>
  </DomainObject.Predmet.StrankaFormatedOIB>
  <DomainObject.Predmet.StrankaFormatedWithAdress>
    <izvorni_sadrzaj> Dunja Nagy Zajović, Ljudevita Posavskog 27f, 10360 Sesvete</izvorni_sadrzaj>
    <derivirana_varijabla naziv="DomainObject.Predmet.StrankaFormatedWithAdress_1"> Dunja Nagy Zajović, Ljudevita Posavskog 27f, 10360 Sesvete</derivirana_varijabla>
  </DomainObject.Predmet.StrankaFormatedWithAdress>
  <DomainObject.Predmet.StrankaFormatedWithAdressOIB>
    <izvorni_sadrzaj> Dunja Nagy Zajović, OIB 77471964324, Ljudevita Posavskog 27f, 10360 Sesvete</izvorni_sadrzaj>
    <derivirana_varijabla naziv="DomainObject.Predmet.StrankaFormatedWithAdressOIB_1"> Dunja Nagy Zajović, OIB 77471964324, Ljudevita Posavskog 27f, 10360 Sesvete</derivirana_varijabla>
  </DomainObject.Predmet.StrankaFormatedWithAdressOIB>
  <DomainObject.Predmet.StrankaWithAdress>
    <izvorni_sadrzaj>Dunja Nagy Zajović Ljudevita Posavskog 27f,10360 Sesvete</izvorni_sadrzaj>
    <derivirana_varijabla naziv="DomainObject.Predmet.StrankaWithAdress_1">Dunja Nagy Zajović Ljudevita Posavskog 27f,10360 Sesvete</derivirana_varijabla>
  </DomainObject.Predmet.StrankaWithAdress>
  <DomainObject.Predmet.StrankaWithAdressOIB>
    <izvorni_sadrzaj>Dunja Nagy Zajović, OIB 77471964324, Ljudevita Posavskog 27f,10360 Sesvete</izvorni_sadrzaj>
    <derivirana_varijabla naziv="DomainObject.Predmet.StrankaWithAdressOIB_1">Dunja Nagy Zajović, OIB 77471964324, Ljudevita Posavskog 27f,10360 Sesvete</derivirana_varijabla>
  </DomainObject.Predmet.StrankaWithAdressOIB>
  <DomainObject.Predmet.StrankaNazivFormated>
    <izvorni_sadrzaj>Dunja Nagy Zajović</izvorni_sadrzaj>
    <derivirana_varijabla naziv="DomainObject.Predmet.StrankaNazivFormated_1">Dunja Nagy Zajović</derivirana_varijabla>
  </DomainObject.Predmet.StrankaNazivFormated>
  <DomainObject.Predmet.StrankaNazivFormatedOIB>
    <izvorni_sadrzaj>Dunja Nagy Zajović, OIB 77471964324</izvorni_sadrzaj>
    <derivirana_varijabla naziv="DomainObject.Predmet.StrankaNazivFormatedOIB_1">Dunja Nagy Zajović, OIB 77471964324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Dunja Nagy Zajović</item>
    </izvorni_sadrzaj>
    <derivirana_varijabla naziv="DomainObject.Predmet.StrankaListFormated_1">
      <item>Dunja Nagy Zajović</item>
    </derivirana_varijabla>
  </DomainObject.Predmet.StrankaListFormated>
  <DomainObject.Predmet.StrankaListFormatedOIB>
    <izvorni_sadrzaj>
      <item>Dunja Nagy Zajović, OIB 77471964324</item>
    </izvorni_sadrzaj>
    <derivirana_varijabla naziv="DomainObject.Predmet.StrankaListFormatedOIB_1">
      <item>Dunja Nagy Zajović, OIB 77471964324</item>
    </derivirana_varijabla>
  </DomainObject.Predmet.StrankaListFormatedOIB>
  <DomainObject.Predmet.StrankaListFormatedWithAdress>
    <izvorni_sadrzaj>
      <item>Dunja Nagy Zajović, Ljudevita Posavskog 27f, 10360 Sesvete</item>
    </izvorni_sadrzaj>
    <derivirana_varijabla naziv="DomainObject.Predmet.StrankaListFormatedWithAdress_1">
      <item>Dunja Nagy Zajović, Ljudevita Posavskog 27f, 10360 Sesvete</item>
    </derivirana_varijabla>
  </DomainObject.Predmet.StrankaListFormatedWithAdress>
  <DomainObject.Predmet.StrankaListFormatedWithAdressOIB>
    <izvorni_sadrzaj>
      <item>Dunja Nagy Zajović, OIB 77471964324, Ljudevita Posavskog 27f, 10360 Sesvete</item>
    </izvorni_sadrzaj>
    <derivirana_varijabla naziv="DomainObject.Predmet.StrankaListFormatedWithAdressOIB_1">
      <item>Dunja Nagy Zajović, OIB 77471964324, Ljudevita Posavskog 27f, 10360 Sesvete</item>
    </derivirana_varijabla>
  </DomainObject.Predmet.StrankaListFormatedWithAdressOIB>
  <DomainObject.Predmet.StrankaListNazivFormated>
    <izvorni_sadrzaj>
      <item>Dunja Nagy Zajović</item>
    </izvorni_sadrzaj>
    <derivirana_varijabla naziv="DomainObject.Predmet.StrankaListNazivFormated_1">
      <item>Dunja Nagy Zajović</item>
    </derivirana_varijabla>
  </DomainObject.Predmet.StrankaListNazivFormated>
  <DomainObject.Predmet.StrankaListNazivFormatedOIB>
    <izvorni_sadrzaj>
      <item>Dunja Nagy Zajović, OIB 77471964324</item>
    </izvorni_sadrzaj>
    <derivirana_varijabla naziv="DomainObject.Predmet.StrankaListNazivFormatedOIB_1">
      <item>Dunja Nagy Zajović, OIB 77471964324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>Sp-83/2017-21</izvorni_sadrzaj>
    <derivirana_varijabla naziv="DomainObject.PoslovniBrojDokumenta_1">Sp-83/2017-21</derivirana_varijabla>
  </DomainObject.PoslovniBrojDokumenta>
  <DomainObject.Predmet.StrankaIDrugi>
    <izvorni_sadrzaj>Dunja Nagy Zajović</izvorni_sadrzaj>
    <derivirana_varijabla naziv="DomainObject.Predmet.StrankaIDrugi_1">Dunja Nagy Zajović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Dunja Nagy Zajović, OIB 77471964324, Ljudevita Posavskog 27f, 10360 Sesvete</izvorni_sadrzaj>
    <derivirana_varijabla naziv="DomainObject.Predmet.StrankaIDrugiAdressOIB_1">Dunja Nagy Zajović, OIB 77471964324, Ljudevita Posavskog 27f,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rujna 2017.</izvorni_sadrzaj>
    <derivirana_varijabla naziv="DomainObject.Predmet.OdlukaRjesenje.DatumDonosenjaOdluke_1">8.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Sp-83/2017-21</izvorni_sadrzaj>
    <derivirana_varijabla naziv="DomainObject.Predmet.OdlukaRjesenje.Oznaka_1">Sp-83/2017-21</derivirana_varijabla>
  </DomainObject.Predmet.OdlukaRjesenje.Oznaka>
  <DomainObject.Predmet.SudioniciListNaziv>
    <izvorni_sadrzaj>
      <item>Dunja Nagy Zajović</item>
    </izvorni_sadrzaj>
    <derivirana_varijabla naziv="DomainObject.Predmet.SudioniciListNaziv_1">
      <item>Dunja Nagy Zajović</item>
    </derivirana_varijabla>
  </DomainObject.Predmet.SudioniciListNaziv>
  <DomainObject.Predmet.SudioniciListAdressOIB>
    <izvorni_sadrzaj>
      <item>Dunja Nagy Zajović, OIB 77471964324, Ljudevita Posavskog 27f,10360 Sesvete</item>
    </izvorni_sadrzaj>
    <derivirana_varijabla naziv="DomainObject.Predmet.SudioniciListAdressOIB_1">
      <item>Dunja Nagy Zajović, OIB 77471964324, Ljudevita Posavskog 27f,10360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77471964324</item>
    </izvorni_sadrzaj>
    <derivirana_varijabla naziv="DomainObject.Predmet.SudioniciListNazivOIB_1">
      <item>, OIB 77471964324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1273</properties:Characters>
  <properties:Lines>48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2017-09-08T07:56:00Z</dcterms:created>
  <dc:creator>Veronika Kolačko</dc:creator>
  <cp:lastModifiedBy>Barbara Sirovica</cp:lastModifiedBy>
  <cp:lastPrinted>2017-09-08T07:57:00Z</cp:lastPrinted>
  <dcterms:modified xmlns:xsi="http://www.w3.org/2001/XMLSchema-instance" xsi:type="dcterms:W3CDTF">2017-09-08T08:13:00Z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Sp-83/2017-21 / Odluka - Rješenje - odbačen zahtjev/prijedlog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