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2989304" w14:paraId="2989304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734CB5">
        <w:rPr>
          <w:sz w:val="24"/>
          <w:szCs w:val="24"/>
        </w:rPr>
        <w:t>3318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734CB5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PRIMUS-GRADNJA d.o.o., Samoborski Otok, Gorišeki 14, OIB:24861037610, MBS:080531351</w:t>
      </w:r>
      <w:r w:rsidR="00476494">
        <w:rPr>
          <w:sz w:val="24"/>
          <w:szCs w:val="24"/>
        </w:rPr>
        <w:t>,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595E99" w:rsidP="002B5B04" w:rsidR="00595E99" w:rsidRPr="007145A3">
      <w:pPr>
        <w:jc w:val="both"/>
        <w:rPr>
          <w:sz w:val="24"/>
          <w:szCs w:val="24"/>
        </w:rPr>
      </w:pPr>
    </w:p>
    <w:p w:rsidRDefault="00595E99" w:rsidP="002B5B04" w:rsidR="00595E99" w:rsidRPr="007145A3">
      <w:pPr>
        <w:jc w:val="both"/>
        <w:rPr>
          <w:sz w:val="24"/>
          <w:szCs w:val="24"/>
        </w:rPr>
      </w:pP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DNA:</w:t>
      </w:r>
    </w:p>
    <w:p w:rsidRDefault="0029531A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1.zz dužnika </w:t>
      </w:r>
      <w:r w:rsidR="00BF113C" w:rsidRPr="007145A3">
        <w:rPr>
          <w:sz w:val="24"/>
          <w:szCs w:val="24"/>
        </w:rPr>
        <w:t xml:space="preserve">na adresu 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2.spis</w:t>
      </w:r>
    </w:p>
    <w:p w:rsidRDefault="002B5B04" w:rsidP="009560BC" w:rsidR="002B5B04" w:rsidRPr="007145A3">
      <w:pPr>
        <w:jc w:val="right"/>
        <w:rPr>
          <w:sz w:val="24"/>
          <w:szCs w:val="24"/>
        </w:rPr>
      </w:pPr>
    </w:p>
    <w:sectPr w:rsidSect="004566B3" w:rsidR="002B5B04" w:rsidRPr="007145A3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2D4" w:rsidR="001812D4">
      <w:r>
        <w:separator/>
      </w:r>
    </w:p>
  </w:endnote>
  <w:endnote w:id="0" w:type="continuationSeparator">
    <w:p w:rsidRDefault="001812D4" w:rsidR="00181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2D4" w:rsidR="001812D4">
      <w:r>
        <w:separator/>
      </w:r>
    </w:p>
  </w:footnote>
  <w:footnote w:id="0" w:type="continuationSeparator">
    <w:p w:rsidRDefault="001812D4" w:rsidR="00181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E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734CB5">
      <w:rPr>
        <w:sz w:val="24"/>
        <w:szCs w:val="24"/>
      </w:rPr>
      <w:t>3318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B5B04"/>
    <w:rsid w:val="002C1A91"/>
    <w:rsid w:val="002C1CF8"/>
    <w:rsid w:val="002C3D7B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1E8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82D7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4D0E"/>
    <w:rsid w:val="004C5B14"/>
    <w:rsid w:val="004D061D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60B9"/>
    <w:rsid w:val="005F6F19"/>
    <w:rsid w:val="0060103C"/>
    <w:rsid w:val="00606779"/>
    <w:rsid w:val="0060715B"/>
    <w:rsid w:val="00633466"/>
    <w:rsid w:val="00637A68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F5A6D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1E83"/>
    <w:rsid w:val="00B02F2A"/>
    <w:rsid w:val="00B0398D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73D6"/>
    <w:rsid w:val="00BF113C"/>
    <w:rsid w:val="00C00837"/>
    <w:rsid w:val="00C00A6B"/>
    <w:rsid w:val="00C040D0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0C9F"/>
    <w:rsid w:val="00D82B57"/>
    <w:rsid w:val="00D85BA5"/>
    <w:rsid w:val="00D87DDC"/>
    <w:rsid w:val="00D90E19"/>
    <w:rsid w:val="00D91C60"/>
    <w:rsid w:val="00D93D8B"/>
    <w:rsid w:val="00DA0776"/>
    <w:rsid w:val="00DA2782"/>
    <w:rsid w:val="00DA28CD"/>
    <w:rsid w:val="00DA2904"/>
    <w:rsid w:val="00DB06A4"/>
    <w:rsid w:val="00DB1395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2E1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1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E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E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E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E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1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E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E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E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E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3318</izvorni_sadrzaj>
    <derivirana_varijabla naziv="DomainObject.Predmet.Broj_1">3318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St-3318/2015</izvorni_sadrzaj>
    <derivirana_varijabla naziv="DomainObject.Predmet.OznakaBroj_1">St-3318/2015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PRIMUS-GRADNJA d.o.o. zastupanog po punomoćniku Hrvoje Horvat</izvorni_sadrzaj>
    <derivirana_varijabla naziv="DomainObject.Predmet.ProtustrankaFormated_1">  PRIMUS-GRADNJA d.o.o. zastupanog po punomoćniku Hrvoje Horvat</derivirana_varijabla>
  </DomainObject.Predmet.ProtustrankaFormated>
  <DomainObject.Predmet.ProtustrankaFormatedOIB>
    <izvorni_sadrzaj>  PRIMUS-GRADNJA d.o.o., OIB 24861037610 zastupanog po punomoćniku Hrvoje Horvat</izvorni_sadrzaj>
    <derivirana_varijabla naziv="DomainObject.Predmet.ProtustrankaFormatedOIB_1">  PRIMUS-GRADNJA d.o.o., OIB 24861037610 zastupanog po punomoćniku Hrvoje Horvat</derivirana_varijabla>
  </DomainObject.Predmet.ProtustrankaFormatedOIB>
  <DomainObject.Predmet.ProtustrankaFormatedWithAdress>
    <izvorni_sadrzaj> PRIMUS-GRADNJA d.o.o., Gorišeki 14, 10430 Samoborski Otok zastupanog po punomoćniku Hrvoje Horvat</izvorni_sadrzaj>
    <derivirana_varijabla naziv="DomainObject.Predmet.ProtustrankaFormatedWithAdress_1"> PRIMUS-GRADNJA d.o.o., Gorišeki 14, 10430 Samoborski Otok zastupanog po punomoćniku Hrvoje Horvat</derivirana_varijabla>
  </DomainObject.Predmet.ProtustrankaFormatedWithAdress>
  <DomainObject.Predmet.ProtustrankaFormatedWithAdressOIB>
    <izvorni_sadrzaj> PRIMUS-GRADNJA d.o.o., OIB 24861037610, Gorišeki 14, 10430 Samoborski Otok zastupanog po punomoćniku Hrvoje Horvat</izvorni_sadrzaj>
    <derivirana_varijabla naziv="DomainObject.Predmet.ProtustrankaFormatedWithAdressOIB_1"> PRIMUS-GRADNJA d.o.o., OIB 24861037610, Gorišeki 14, 10430 Samoborski Otok zastupanog po punomoćniku Hrvoje Horvat</derivirana_varijabla>
  </DomainObject.Predmet.ProtustrankaFormatedWithAdressOIB>
  <DomainObject.Predmet.ProtustrankaWithAdress>
    <izvorni_sadrzaj>PRIMUS-GRADNJA d.o.o. Gorišeki 14, 10430 Samoborski Otok</izvorni_sadrzaj>
    <derivirana_varijabla naziv="DomainObject.Predmet.ProtustrankaWithAdress_1">PRIMUS-GRADNJA d.o.o. Gorišeki 14, 10430 Samoborski Otok</derivirana_varijabla>
  </DomainObject.Predmet.ProtustrankaWithAdress>
  <DomainObject.Predmet.ProtustrankaWithAdressOIB>
    <izvorni_sadrzaj>PRIMUS-GRADNJA d.o.o., OIB 24861037610, Gorišeki 14, 10430 Samoborski Otok</izvorni_sadrzaj>
    <derivirana_varijabla naziv="DomainObject.Predmet.ProtustrankaWithAdressOIB_1">PRIMUS-GRADNJA d.o.o., OIB 24861037610, Gorišeki 14, 10430 Samoborski Otok</derivirana_varijabla>
  </DomainObject.Predmet.ProtustrankaWithAdressOIB>
  <DomainObject.Predmet.ProtustrankaNazivFormated>
    <izvorni_sadrzaj>PRIMUS-GRADNJA d.o.o.</izvorni_sadrzaj>
    <derivirana_varijabla naziv="DomainObject.Predmet.ProtustrankaNazivFormated_1">PRIMUS-GRADNJA d.o.o.</derivirana_varijabla>
  </DomainObject.Predmet.ProtustrankaNazivFormated>
  <DomainObject.Predmet.ProtustrankaNazivFormatedOIB>
    <izvorni_sadrzaj>PRIMUS-GRADNJA d.o.o., OIB 24861037610</izvorni_sadrzaj>
    <derivirana_varijabla naziv="DomainObject.Predmet.ProtustrankaNazivFormatedOIB_1">PRIMUS-GRADNJA d.o.o., OIB 24861037610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PRIMUS-GRADNJA d.o.o. zastupanog po punomoćniku Hrvoje Horvat</item>
    </izvorni_sadrzaj>
    <derivirana_varijabla naziv="DomainObject.Predmet.ProtuStrankaListFormated_1">
      <item>PRIMUS-GRADNJA d.o.o. zastupanog po punomoćniku Hrvoje Horvat</item>
    </derivirana_varijabla>
  </DomainObject.Predmet.ProtuStrankaListFormated>
  <DomainObject.Predmet.ProtuStrankaListFormatedOIB>
    <izvorni_sadrzaj>
      <item>PRIMUS-GRADNJA d.o.o., OIB 24861037610 zastupanog po punomoćniku Hrvoje Horvat</item>
    </izvorni_sadrzaj>
    <derivirana_varijabla naziv="DomainObject.Predmet.ProtuStrankaListFormatedOIB_1">
      <item>PRIMUS-GRADNJA d.o.o., OIB 24861037610 zastupanog po punomoćniku Hrvoje Horvat</item>
    </derivirana_varijabla>
  </DomainObject.Predmet.ProtuStrankaListFormatedOIB>
  <DomainObject.Predmet.ProtuStrankaListFormatedWithAdress>
    <izvorni_sadrzaj>
      <item>PRIMUS-GRADNJA d.o.o., Gorišeki 14, 10430 Samoborski Otok zastupanog po punomoćniku Hrvoje Horvat</item>
    </izvorni_sadrzaj>
    <derivirana_varijabla naziv="DomainObject.Predmet.ProtuStrankaListFormatedWithAdress_1">
      <item>PRIMUS-GRADNJA d.o.o., Gorišeki 14, 10430 Samoborski Otok zastupanog po punomoćniku Hrvoje Horvat</item>
    </derivirana_varijabla>
  </DomainObject.Predmet.ProtuStrankaListFormatedWithAdress>
  <DomainObject.Predmet.ProtuStrankaListFormatedWithAdressOIB>
    <izvorni_sadrzaj>
      <item>PRIMUS-GRADNJA d.o.o., OIB 24861037610, Gorišeki 14, 10430 Samoborski Otok zastupanog po punomoćniku Hrvoje Horvat</item>
    </izvorni_sadrzaj>
    <derivirana_varijabla naziv="DomainObject.Predmet.ProtuStrankaListFormatedWithAdressOIB_1">
      <item>PRIMUS-GRADNJA d.o.o., OIB 24861037610, Gorišeki 14, 10430 Samoborski Otok zastupanog po punomoćniku Hrvoje Horvat</item>
    </derivirana_varijabla>
  </DomainObject.Predmet.ProtuStrankaListFormatedWithAdressOIB>
  <DomainObject.Predmet.ProtuStrankaListNazivFormated>
    <izvorni_sadrzaj>
      <item>PRIMUS-GRADNJA d.o.o.</item>
    </izvorni_sadrzaj>
    <derivirana_varijabla naziv="DomainObject.Predmet.ProtuStrankaListNazivFormated_1">
      <item>PRIMUS-GRADNJA d.o.o.</item>
    </derivirana_varijabla>
  </DomainObject.Predmet.ProtuStrankaListNazivFormated>
  <DomainObject.Predmet.ProtuStrankaListNazivFormatedOIB>
    <izvorni_sadrzaj>
      <item>PRIMUS-GRADNJA d.o.o., OIB 24861037610</item>
    </izvorni_sadrzaj>
    <derivirana_varijabla naziv="DomainObject.Predmet.ProtuStrankaListNazivFormatedOIB_1">
      <item>PRIMUS-GRADNJA d.o.o., OIB 24861037610</item>
    </derivirana_varijabla>
  </DomainObject.Predmet.ProtuStrankaListNazivFormatedOIB>
  <DomainObject.Predmet.OstaliListFormated>
    <izvorni_sadrzaj>
      <item>Hrvoje Horvat punomoćnik sudionika u postupku PRIMUS-GRADNJA d.o.o.</item>
    </izvorni_sadrzaj>
    <derivirana_varijabla naziv="DomainObject.Predmet.OstaliListFormated_1">
      <item>Hrvoje Horvat punomoćnik sudionika u postupku PRIMUS-GRADNJA d.o.o.</item>
    </derivirana_varijabla>
  </DomainObject.Predmet.OstaliListFormated>
  <DomainObject.Predmet.OstaliListFormatedOIB>
    <izvorni_sadrzaj>
      <item>Hrvoje Horvat, OIB 85348485947 punomoćnik sudionika u postupku PRIMUS-GRADNJA d.o.o.</item>
    </izvorni_sadrzaj>
    <derivirana_varijabla naziv="DomainObject.Predmet.OstaliListFormatedOIB_1">
      <item>Hrvoje Horvat, OIB 85348485947 punomoćnik sudionika u postupku PRIMUS-GRADNJA d.o.o.</item>
    </derivirana_varijabla>
  </DomainObject.Predmet.OstaliListFormatedOIB>
  <DomainObject.Predmet.OstaliListFormatedWithAdress>
    <izvorni_sadrzaj>
      <item>Hrvoje Horvat, Gorišeki 14, 10430 Samoborski Otok punomoćnik sudionika u postupku PRIMUS-GRADNJA d.o.o.</item>
    </izvorni_sadrzaj>
    <derivirana_varijabla naziv="DomainObject.Predmet.OstaliListFormatedWithAdress_1">
      <item>Hrvoje Horvat, Gorišeki 14, 10430 Samoborski Otok punomoćnik sudionika u postupku PRIMUS-GRADNJA d.o.o.</item>
    </derivirana_varijabla>
  </DomainObject.Predmet.OstaliListFormatedWithAdress>
  <DomainObject.Predmet.OstaliListFormatedWithAdressOIB>
    <izvorni_sadrzaj>
      <item>Hrvoje Horvat, OIB 85348485947, Gorišeki 14, 10430 Samoborski Otok punomoćnik sudionika u postupku PRIMUS-GRADNJA d.o.o.</item>
    </izvorni_sadrzaj>
    <derivirana_varijabla naziv="DomainObject.Predmet.OstaliListFormatedWithAdressOIB_1">
      <item>Hrvoje Horvat, OIB 85348485947, Gorišeki 14, 10430 Samoborski Otok punomoćnik sudionika u postupku PRIMUS-GRADNJA d.o.o.</item>
    </derivirana_varijabla>
  </DomainObject.Predmet.OstaliListFormatedWithAdressOIB>
  <DomainObject.Predmet.OstaliListNazivFormated>
    <izvorni_sadrzaj>
      <item>Hrvoje Horvat</item>
    </izvorni_sadrzaj>
    <derivirana_varijabla naziv="DomainObject.Predmet.OstaliListNazivFormated_1">
      <item>Hrvoje Horvat</item>
    </derivirana_varijabla>
  </DomainObject.Predmet.OstaliListNazivFormated>
  <DomainObject.Predmet.OstaliListNazivFormatedOIB>
    <izvorni_sadrzaj>
      <item>Hrvoje Horvat, OIB 85348485947</item>
    </izvorni_sadrzaj>
    <derivirana_varijabla naziv="DomainObject.Predmet.OstaliListNazivFormatedOIB_1">
      <item>Hrvoje Horvat, OIB 85348485947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PRIMUS-GRADNJA d.o.o.</izvorni_sadrzaj>
    <derivirana_varijabla naziv="DomainObject.Predmet.ProtustrankaIDrugi_1">PRIMUS-GRADNJA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PRIMUS-GRADNJA d.o.o., OIB 24861037610, Gorišeki 14, 10430 Samoborski Otok</izvorni_sadrzaj>
    <derivirana_varijabla naziv="DomainObject.Predmet.ProtustrankaIDrugiAdressOIB_1">PRIMUS-GRADNJA d.o.o., OIB 24861037610, Gorišeki 14, 10430 Samoborski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PRIMUS-GRADNJA d.o.o.</item>
      <item>Hrvoje Horvat</item>
    </izvorni_sadrzaj>
    <derivirana_varijabla naziv="DomainObject.Predmet.SudioniciListNaziv_1">
      <item>FINA Regionalni centar Zagreb</item>
      <item>PRIMUS-GRADNJA d.o.o.</item>
      <item>Hrvoje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PRIMUS-GRADNJA d.o.o., OIB 24861037610, Gorišeki 14,10430 Samoborski Otok</item>
      <item>Hrvoje Horvat, OIB 85348485947, Gorišeki 14,10430 Samoborski Otok</item>
    </izvorni_sadrzaj>
    <derivirana_varijabla naziv="DomainObject.Predmet.SudioniciListAdressOIB_1">
      <item>FINA Regionalni centar Zagreb, OIB 85821130368, Trg svibanjskih žrtava 1995. 1,10000 Zagreb</item>
      <item>PRIMUS-GRADNJA d.o.o., OIB 24861037610, Gorišeki 14,10430 Samoborski Otok</item>
      <item>Hrvoje Horvat, OIB 85348485947, Gorišeki 14,10430 Samoborski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24861037610</item>
      <item>, OIB 85348485947</item>
    </izvorni_sadrzaj>
    <derivirana_varijabla naziv="DomainObject.Predmet.SudioniciListNazivOIB_1">
      <item>, OIB 85821130368</item>
      <item>, OIB 24861037610</item>
      <item>, OIB 85348485947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2A11B-5821-4C16-88E8-8F061C9CA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2049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2016-02-04T08:17:00Z</dcterms:created>
  <dc:creator>Korisnik</dc:creator>
  <cp:lastModifiedBy>Željka Rončević</cp:lastModifiedBy>
  <cp:lastPrinted>2016-02-03T07:23:00Z</cp:lastPrinted>
  <dcterms:modified xmlns:xsi="http://www.w3.org/2001/XMLSchema-instance" xsi:type="dcterms:W3CDTF">2016-02-04T08:22:00Z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