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b478" w14:paraId="338b478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D872A9">
        <w:t>961</w:t>
      </w:r>
      <w:r w:rsidR="004467DB">
        <w:t>/16-1</w:t>
      </w:r>
      <w:r w:rsidR="00D872A9">
        <w:t>1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E3766D" w:rsidRPr="00E3766D">
        <w:t>AM.-T. GRADNJA j.d.o.o., Ivankovo, Gorjani 67, MBS: 030144584, OIB: 73693527985</w:t>
      </w:r>
      <w:r w:rsidRPr="00D14516">
        <w:t>,</w:t>
      </w:r>
      <w:r>
        <w:t xml:space="preserve"> dana </w:t>
      </w:r>
      <w:r w:rsidR="00F647E9">
        <w:t>2</w:t>
      </w:r>
      <w:r w:rsidR="00E3766D">
        <w:t>7</w:t>
      </w:r>
      <w:r w:rsidR="000E06CF">
        <w:t xml:space="preserve">. </w:t>
      </w:r>
      <w:r w:rsidR="001A03D3">
        <w:t>ožujka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</w:t>
      </w:r>
      <w:r w:rsidR="00AB096E" w:rsidRPr="00AB096E">
        <w:rPr>
          <w:b/>
        </w:rPr>
        <w:t xml:space="preserve"> </w:t>
      </w:r>
      <w:r w:rsidR="00595F77" w:rsidRPr="00595F77">
        <w:t>Mira Butorac, OIB: 44241193172, Ivankovo, Gorjani 67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637DE8">
        <w:t>1</w:t>
      </w:r>
      <w:r w:rsidR="00FF7912">
        <w:t>.</w:t>
      </w:r>
      <w:r w:rsidR="00637DE8">
        <w:t>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B4912">
        <w:t>961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637DE8" w:rsidRPr="00595F77">
        <w:t>Mira Butorac, OIB: 44241193172, Ivankovo, Gorjani 67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se FINI da novčani iznos od</w:t>
      </w:r>
      <w:r w:rsidR="004248AC">
        <w:t xml:space="preserve"> </w:t>
      </w:r>
      <w:r w:rsidR="00637DE8">
        <w:t>1</w:t>
      </w:r>
      <w:r w:rsidR="004248AC">
        <w:t>.</w:t>
      </w:r>
      <w:r w:rsidR="00637DE8">
        <w:t>0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637DE8">
        <w:t>961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637DE8" w:rsidRPr="00595F77">
        <w:t>Mira Butorac, OIB: 44241193172, Ivankovo, Gorjani 67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637DE8" w:rsidRPr="00595F77">
        <w:t>Mira Butorac, OIB: 44241193172, Ivankovo, Gorjani 67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637DE8">
      <w:pPr>
        <w:tabs>
          <w:tab w:pos="7455" w:val="left"/>
          <w:tab w:pos="9072" w:val="right"/>
        </w:tabs>
        <w:jc w:val="right"/>
      </w:pPr>
      <w:r>
        <w:t xml:space="preserve"> 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Broj: 6 St-</w:t>
      </w:r>
      <w:r w:rsidR="00E3766D">
        <w:t>961</w:t>
      </w:r>
      <w:r w:rsidR="004467DB">
        <w:t>/16-1</w:t>
      </w:r>
      <w:r w:rsidR="00E3766D">
        <w:t>1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637DE8">
        <w:rPr>
          <w:bCs/>
        </w:rPr>
        <w:t>22.</w:t>
      </w:r>
      <w:r w:rsidR="0057382E">
        <w:rPr>
          <w:bCs/>
        </w:rPr>
        <w:t xml:space="preserve"> </w:t>
      </w:r>
      <w:r w:rsidR="00637DE8">
        <w:rPr>
          <w:bCs/>
        </w:rPr>
        <w:t>travnja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7B4912" w:rsidRPr="00E3766D">
        <w:t>AM.-T. GRADNJA j.d.o.o., Ivankovo, Gorjani 67, MBS: 030144584, OIB: 73693527985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637DE8">
        <w:t>961</w:t>
      </w:r>
      <w:r w:rsidR="007D3892">
        <w:t xml:space="preserve">/16 od </w:t>
      </w:r>
      <w:r w:rsidR="00637DE8">
        <w:t>16.</w:t>
      </w:r>
      <w:r w:rsidR="00F647E9">
        <w:t xml:space="preserve"> </w:t>
      </w:r>
      <w:r w:rsidR="00637DE8">
        <w:t>studenoga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637DE8" w:rsidRPr="00595F77">
        <w:t>Mira Butorac, OIB: 44241193172, Ivankovo, Gorjani 67</w:t>
      </w:r>
      <w:r w:rsidR="007E6D1A">
        <w:t xml:space="preserve">, na uplatu predujma u iznosu od 1.000,00 kn u Fond za namirenje troškova stečajnog postupka </w:t>
      </w:r>
      <w:r w:rsidR="000A0589">
        <w:t xml:space="preserve">te </w:t>
      </w:r>
      <w:r w:rsidR="00F647E9">
        <w:t>zak</w:t>
      </w:r>
      <w:r w:rsidR="00AB096E">
        <w:t xml:space="preserve">ljučkom od </w:t>
      </w:r>
      <w:r w:rsidR="00637DE8">
        <w:t>17</w:t>
      </w:r>
      <w:r w:rsidR="004248AC">
        <w:t xml:space="preserve">. </w:t>
      </w:r>
      <w:r w:rsidR="00F647E9">
        <w:t>siječnja 2017</w:t>
      </w:r>
      <w:r w:rsidR="004248AC">
        <w:t xml:space="preserve">. g.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4248AC">
        <w:t>3</w:t>
      </w:r>
      <w:r w:rsidR="000E06CF">
        <w:t>.</w:t>
      </w:r>
      <w:r w:rsidR="004248AC">
        <w:t>5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637DE8">
        <w:t>961</w:t>
      </w:r>
      <w:r w:rsidR="007D3892">
        <w:t>/16</w:t>
      </w:r>
      <w:r w:rsidR="004C05DB">
        <w:t xml:space="preserve"> od </w:t>
      </w:r>
      <w:r w:rsidR="00AB096E">
        <w:t>1</w:t>
      </w:r>
      <w:r w:rsidR="00637DE8">
        <w:t>6</w:t>
      </w:r>
      <w:r w:rsidR="000E06CF">
        <w:t>.</w:t>
      </w:r>
      <w:r w:rsidR="00AB096E">
        <w:t xml:space="preserve"> studenoga</w:t>
      </w:r>
      <w:r w:rsidR="009B0234">
        <w:t xml:space="preserve">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637DE8" w:rsidRPr="00595F77">
        <w:t>Mira Butorac, OIB: 44241193172, Ivankovo, Gorjani 67</w:t>
      </w:r>
      <w:r w:rsidR="00637DE8">
        <w:t xml:space="preserve"> </w:t>
      </w:r>
      <w:r w:rsidR="005C6153">
        <w:t>zaprimila</w:t>
      </w:r>
      <w:r w:rsidR="009B0234">
        <w:t xml:space="preserve"> je dana </w:t>
      </w:r>
      <w:r w:rsidR="00637DE8">
        <w:t>21</w:t>
      </w:r>
      <w:r w:rsidR="00EF648D">
        <w:t xml:space="preserve">. </w:t>
      </w:r>
      <w:r w:rsidR="00AB096E">
        <w:t>studenog</w:t>
      </w:r>
      <w:r w:rsidR="00BE1E4D">
        <w:t>a</w:t>
      </w:r>
      <w:r w:rsidR="00EF648D">
        <w:t xml:space="preserve"> 2016. </w:t>
      </w:r>
      <w:r w:rsidR="005C6153">
        <w:t>g.</w:t>
      </w:r>
      <w:r w:rsidR="00BE1E4D">
        <w:t xml:space="preserve"> </w:t>
      </w:r>
      <w:r w:rsidR="00174EB4">
        <w:t>a</w:t>
      </w:r>
      <w:r w:rsidR="00A21EF2">
        <w:t xml:space="preserve"> zaključak od 17.</w:t>
      </w:r>
      <w:r w:rsidR="00BE1E4D">
        <w:t xml:space="preserve"> siječnj</w:t>
      </w:r>
      <w:r w:rsidR="004248AC">
        <w:t>a 201</w:t>
      </w:r>
      <w:r w:rsidR="00BE1E4D">
        <w:t>7</w:t>
      </w:r>
      <w:r w:rsidR="004248AC">
        <w:t xml:space="preserve">. g.  zaprimila je </w:t>
      </w:r>
      <w:r w:rsidR="00174EB4">
        <w:t xml:space="preserve">dana </w:t>
      </w:r>
      <w:r w:rsidR="00AB096E">
        <w:t>1</w:t>
      </w:r>
      <w:r w:rsidR="00A21EF2">
        <w:t>9</w:t>
      </w:r>
      <w:r w:rsidR="004248AC">
        <w:t xml:space="preserve">. </w:t>
      </w:r>
      <w:r w:rsidR="00A21EF2">
        <w:t>siječnja</w:t>
      </w:r>
      <w:r w:rsidR="004248AC">
        <w:t xml:space="preserve"> 2017. g.</w:t>
      </w:r>
      <w:r w:rsidR="00BE1E4D">
        <w:t xml:space="preserve"> </w:t>
      </w:r>
      <w:r w:rsidR="00D373B7">
        <w:t>a</w:t>
      </w:r>
      <w:r w:rsidR="00AB096E">
        <w:t xml:space="preserve"> što je utvrđeno uvidom u povratnice koje se nalaze u spisu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F647E9">
        <w:t>2</w:t>
      </w:r>
      <w:r w:rsidR="00E3766D">
        <w:t>7</w:t>
      </w:r>
      <w:r w:rsidR="000E06CF">
        <w:t xml:space="preserve">. </w:t>
      </w:r>
      <w:r w:rsidR="001A03D3">
        <w:t>ožujka</w:t>
      </w:r>
      <w:r w:rsidR="009B0234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E3766D">
        <w:t>27</w:t>
      </w:r>
      <w:r w:rsidR="009B0234">
        <w:t>.</w:t>
      </w:r>
      <w:r w:rsidR="001A03D3">
        <w:t>4.</w:t>
      </w:r>
    </w:p>
    <w:p w:rsidRDefault="007E6D1A" w:rsidP="007E6D1A" w:rsidR="007E6D1A"/>
    <w:p w:rsidRDefault="00C06AA6" w:rsidP="007E6D1A" w:rsidR="00C06AA6"/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DE8" w:rsidP="00C06AA6" w:rsidR="00637DE8">
      <w:r>
        <w:separator/>
      </w:r>
    </w:p>
  </w:endnote>
  <w:endnote w:id="0" w:type="continuationSeparator">
    <w:p w:rsidRDefault="00637DE8" w:rsidP="00C06AA6" w:rsidR="00637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DE8" w:rsidP="00C06AA6" w:rsidR="00637DE8">
      <w:r>
        <w:separator/>
      </w:r>
    </w:p>
  </w:footnote>
  <w:footnote w:id="0" w:type="continuationSeparator">
    <w:p w:rsidRDefault="00637DE8" w:rsidP="00C06AA6" w:rsidR="00637D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DE8" w:rsidR="00637DE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59A6">
      <w:rPr>
        <w:noProof/>
      </w:rPr>
      <w:t>2</w:t>
    </w:r>
    <w:r>
      <w:fldChar w:fldCharType="end"/>
    </w:r>
  </w:p>
  <w:p w:rsidRDefault="00637DE8" w:rsidR="00637D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0589"/>
    <w:rsid w:val="000D2130"/>
    <w:rsid w:val="000E06CF"/>
    <w:rsid w:val="000E762A"/>
    <w:rsid w:val="00102060"/>
    <w:rsid w:val="001437B2"/>
    <w:rsid w:val="00155B4B"/>
    <w:rsid w:val="00173F18"/>
    <w:rsid w:val="00174EB4"/>
    <w:rsid w:val="0019532E"/>
    <w:rsid w:val="001A03D3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248AC"/>
    <w:rsid w:val="004467DB"/>
    <w:rsid w:val="00457175"/>
    <w:rsid w:val="004638F5"/>
    <w:rsid w:val="0046632E"/>
    <w:rsid w:val="00470666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382E"/>
    <w:rsid w:val="00575D73"/>
    <w:rsid w:val="00592781"/>
    <w:rsid w:val="005931E7"/>
    <w:rsid w:val="00595609"/>
    <w:rsid w:val="00595F77"/>
    <w:rsid w:val="0059740F"/>
    <w:rsid w:val="005B59B6"/>
    <w:rsid w:val="005C6153"/>
    <w:rsid w:val="005D7EC1"/>
    <w:rsid w:val="005E0CFB"/>
    <w:rsid w:val="005E5C06"/>
    <w:rsid w:val="005F3B49"/>
    <w:rsid w:val="00632865"/>
    <w:rsid w:val="00637DE8"/>
    <w:rsid w:val="00652724"/>
    <w:rsid w:val="006716FE"/>
    <w:rsid w:val="0069656A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B0658"/>
    <w:rsid w:val="007B4912"/>
    <w:rsid w:val="007D3892"/>
    <w:rsid w:val="007E6D1A"/>
    <w:rsid w:val="007F54A7"/>
    <w:rsid w:val="00814537"/>
    <w:rsid w:val="00817C66"/>
    <w:rsid w:val="00821819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1EF2"/>
    <w:rsid w:val="00A26869"/>
    <w:rsid w:val="00A46436"/>
    <w:rsid w:val="00A706D5"/>
    <w:rsid w:val="00A8029B"/>
    <w:rsid w:val="00AA6B6E"/>
    <w:rsid w:val="00AB09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1E4D"/>
    <w:rsid w:val="00BE33FF"/>
    <w:rsid w:val="00BE487B"/>
    <w:rsid w:val="00C06AA6"/>
    <w:rsid w:val="00C1370F"/>
    <w:rsid w:val="00C2016D"/>
    <w:rsid w:val="00C20355"/>
    <w:rsid w:val="00C35DB4"/>
    <w:rsid w:val="00C559A6"/>
    <w:rsid w:val="00C81C0A"/>
    <w:rsid w:val="00C952E6"/>
    <w:rsid w:val="00CA01EF"/>
    <w:rsid w:val="00CD08EB"/>
    <w:rsid w:val="00D022CE"/>
    <w:rsid w:val="00D231AE"/>
    <w:rsid w:val="00D24D2F"/>
    <w:rsid w:val="00D373B7"/>
    <w:rsid w:val="00D4576C"/>
    <w:rsid w:val="00D872A9"/>
    <w:rsid w:val="00D97782"/>
    <w:rsid w:val="00DA4636"/>
    <w:rsid w:val="00DA6482"/>
    <w:rsid w:val="00DF17FA"/>
    <w:rsid w:val="00E12BC0"/>
    <w:rsid w:val="00E23AF8"/>
    <w:rsid w:val="00E3766D"/>
    <w:rsid w:val="00E60C19"/>
    <w:rsid w:val="00E75FA5"/>
    <w:rsid w:val="00E906E4"/>
    <w:rsid w:val="00E9379E"/>
    <w:rsid w:val="00E96356"/>
    <w:rsid w:val="00EA028A"/>
    <w:rsid w:val="00ED4C16"/>
    <w:rsid w:val="00EF648D"/>
    <w:rsid w:val="00F23356"/>
    <w:rsid w:val="00F439F3"/>
    <w:rsid w:val="00F46E60"/>
    <w:rsid w:val="00F63963"/>
    <w:rsid w:val="00F647E9"/>
    <w:rsid w:val="00F65B43"/>
    <w:rsid w:val="00F73514"/>
    <w:rsid w:val="00F80E5F"/>
    <w:rsid w:val="00F82537"/>
    <w:rsid w:val="00F83779"/>
    <w:rsid w:val="00F952B7"/>
    <w:rsid w:val="00FC153F"/>
    <w:rsid w:val="00FF6133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5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5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2017.</izvorni_sadrzaj>
    <derivirana_varijabla naziv="DomainObject.Predmet.DatumRjesavanja_1">25.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AM.-T. GRADNJA j.d.o.o. za graditeljstvo, trgovinu i usluge</izvorni_sadrzaj>
    <derivirana_varijabla naziv="DomainObject.Predmet.ProtustrankaFormated_1">  AM.-T. GRADNJA j.d.o.o. za graditeljstvo, trgovinu i usluge</derivirana_varijabla>
  </DomainObject.Predmet.ProtustrankaFormated>
  <DomainObject.Predmet.ProtustrankaFormatedOIB>
    <izvorni_sadrzaj>  AM.-T. GRADNJA j.d.o.o. za graditeljstvo, trgovinu i usluge, OIB 73693527985</izvorni_sadrzaj>
    <derivirana_varijabla naziv="DomainObject.Predmet.ProtustrankaFormatedOIB_1">  AM.-T. GRADNJA j.d.o.o. za graditeljstvo, trgovinu i usluge, OIB 73693527985</derivirana_varijabla>
  </DomainObject.Predmet.ProtustrankaFormatedOIB>
  <DomainObject.Predmet.ProtustrankaFormatedWithAdress>
    <izvorni_sadrzaj> AM.-T. GRADNJA j.d.o.o. za graditeljstvo, trgovinu i usluge, Gorjani 67, 32281 Ivankovo</izvorni_sadrzaj>
    <derivirana_varijabla naziv="DomainObject.Predmet.ProtustrankaFormatedWithAdress_1"> AM.-T. GRADNJA j.d.o.o. za graditeljstvo, trgovinu i usluge, Gorjani 67, 32281 Ivankovo</derivirana_varijabla>
  </DomainObject.Predmet.ProtustrankaFormatedWithAdress>
  <DomainObject.Predmet.ProtustrankaFormatedWithAdressOIB>
    <izvorni_sadrzaj> AM.-T. GRADNJA j.d.o.o. za graditeljstvo, trgovinu i usluge, OIB 73693527985, Gorjani 67, 32281 Ivankovo</izvorni_sadrzaj>
    <derivirana_varijabla naziv="DomainObject.Predmet.ProtustrankaFormatedWithAdressOIB_1"> AM.-T. GRADNJA j.d.o.o. za graditeljstvo, trgovinu i usluge, OIB 73693527985, Gorjani 67, 32281 Ivankovo</derivirana_varijabla>
  </DomainObject.Predmet.ProtustrankaFormatedWithAdressOIB>
  <DomainObject.Predmet.ProtustrankaWithAdress>
    <izvorni_sadrzaj>AM.-T. GRADNJA j.d.o.o. za graditeljstvo, trgovinu i usluge Gorjani 67, 32281 Ivankovo</izvorni_sadrzaj>
    <derivirana_varijabla naziv="DomainObject.Predmet.ProtustrankaWithAdress_1">AM.-T. GRADNJA j.d.o.o. za graditeljstvo, trgovinu i usluge Gorjani 67, 32281 Ivankovo</derivirana_varijabla>
  </DomainObject.Predmet.ProtustrankaWithAdress>
  <DomainObject.Predmet.ProtustrankaWithAdressOIB>
    <izvorni_sadrzaj>AM.-T. GRADNJA j.d.o.o. za graditeljstvo, trgovinu i usluge, OIB 73693527985, Gorjani 67, 32281 Ivankovo</izvorni_sadrzaj>
    <derivirana_varijabla naziv="DomainObject.Predmet.ProtustrankaWithAdressOIB_1">AM.-T. GRADNJA j.d.o.o. za graditeljstvo, trgovinu i usluge, OIB 73693527985, Gorjani 67, 32281 Ivankovo</derivirana_varijabla>
  </DomainObject.Predmet.ProtustrankaWithAdressOIB>
  <DomainObject.Predmet.ProtustrankaNazivFormated>
    <izvorni_sadrzaj>AM.-T. GRADNJA j.d.o.o. za graditeljstvo, trgovinu i usluge</izvorni_sadrzaj>
    <derivirana_varijabla naziv="DomainObject.Predmet.ProtustrankaNazivFormated_1">AM.-T. GRADNJA j.d.o.o. za graditeljstvo, trgovinu i usluge</derivirana_varijabla>
  </DomainObject.Predmet.ProtustrankaNazivFormated>
  <DomainObject.Predmet.ProtustrankaNazivFormatedOIB>
    <izvorni_sadrzaj>AM.-T. GRADNJA j.d.o.o. za graditeljstvo, trgovinu i usluge, OIB 73693527985</izvorni_sadrzaj>
    <derivirana_varijabla naziv="DomainObject.Predmet.ProtustrankaNazivFormatedOIB_1">AM.-T. GRADNJA j.d.o.o. za graditeljstvo, trgovinu i usluge, OIB 73693527985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AM.-T. GRADNJA j.d.o.o. za graditeljstvo, trgovinu i usluge</item>
    </izvorni_sadrzaj>
    <derivirana_varijabla naziv="DomainObject.Predmet.ProtuStrankaListFormated_1">
      <item>AM.-T. GRADNJA j.d.o.o. za graditeljstvo, trgovinu i usluge</item>
    </derivirana_varijabla>
  </DomainObject.Predmet.ProtuStrankaListFormated>
  <DomainObject.Predmet.ProtuStrankaListFormatedOIB>
    <izvorni_sadrzaj>
      <item>AM.-T. GRADNJA j.d.o.o. za graditeljstvo, trgovinu i usluge, OIB 73693527985</item>
    </izvorni_sadrzaj>
    <derivirana_varijabla naziv="DomainObject.Predmet.ProtuStrankaListFormatedOIB_1">
      <item>AM.-T. GRADNJA j.d.o.o. za graditeljstvo, trgovinu i usluge, OIB 73693527985</item>
    </derivirana_varijabla>
  </DomainObject.Predmet.ProtuStrankaListFormatedOIB>
  <DomainObject.Predmet.ProtuStrankaListFormatedWithAdress>
    <izvorni_sadrzaj>
      <item>AM.-T. GRADNJA j.d.o.o. za graditeljstvo, trgovinu i usluge, Gorjani 67, 32281 Ivankovo</item>
    </izvorni_sadrzaj>
    <derivirana_varijabla naziv="DomainObject.Predmet.ProtuStrankaListFormatedWithAdress_1">
      <item>AM.-T. GRADNJA j.d.o.o. za graditeljstvo, trgovinu i usluge, Gorjani 67, 32281 Ivankovo</item>
    </derivirana_varijabla>
  </DomainObject.Predmet.ProtuStrankaListFormatedWithAdress>
  <DomainObject.Predmet.ProtuStrankaListFormatedWithAdressOIB>
    <izvorni_sadrzaj>
      <item>AM.-T. GRADNJA j.d.o.o. za graditeljstvo, trgovinu i usluge, OIB 73693527985, Gorjani 67, 32281 Ivankovo</item>
    </izvorni_sadrzaj>
    <derivirana_varijabla naziv="DomainObject.Predmet.ProtuStrankaListFormatedWithAdressOIB_1">
      <item>AM.-T. GRADNJA j.d.o.o. za graditeljstvo, trgovinu i usluge, OIB 73693527985, Gorjani 67, 32281 Ivankovo</item>
    </derivirana_varijabla>
  </DomainObject.Predmet.ProtuStrankaListFormatedWithAdressOIB>
  <DomainObject.Predmet.ProtuStrankaListNazivFormated>
    <izvorni_sadrzaj>
      <item>AM.-T. GRADNJA j.d.o.o. za graditeljstvo, trgovinu i usluge</item>
    </izvorni_sadrzaj>
    <derivirana_varijabla naziv="DomainObject.Predmet.ProtuStrankaListNazivFormated_1">
      <item>AM.-T. GRADNJA j.d.o.o. za graditeljstvo, trgovinu i usluge</item>
    </derivirana_varijabla>
  </DomainObject.Predmet.ProtuStrankaListNazivFormated>
  <DomainObject.Predmet.ProtuStrankaListNazivFormatedOIB>
    <izvorni_sadrzaj>
      <item>AM.-T. GRADNJA j.d.o.o. za graditeljstvo, trgovinu i usluge, OIB 73693527985</item>
    </izvorni_sadrzaj>
    <derivirana_varijabla naziv="DomainObject.Predmet.ProtuStrankaListNazivFormatedOIB_1">
      <item>AM.-T. GRADNJA j.d.o.o. za graditeljstvo, trgovinu i usluge, OIB 73693527985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AM.-T. GRADNJA j.d.o.o. za graditeljstvo, trgovinu i usluge</izvorni_sadrzaj>
    <derivirana_varijabla naziv="DomainObject.Predmet.ProtustrankaIDrugi_1">AM.-T. GRADNJA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AM.-T. GRADNJA j.d.o.o. za graditeljstvo, trgovinu i usluge, OIB 73693527985, Gorjani 67, 32281 Ivankovo</izvorni_sadrzaj>
    <derivirana_varijabla naziv="DomainObject.Predmet.ProtustrankaIDrugiAdressOIB_1">AM.-T. GRADNJA j.d.o.o. za graditeljstvo, trgovinu i usluge, OIB 73693527985, Gorjani 67,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2017.</izvorni_sadrzaj>
    <derivirana_varijabla naziv="DomainObject.Predmet.OdlukaRjesenje.DatumDonosenjaOdluke_1">25. siječnja 2017.</derivirana_varijabla>
  </DomainObject.Predmet.OdlukaRjesenje.DatumDonosenjaOdluke>
  <DomainObject.Predmet.OdlukaRjesenje.DatumPravomocnosti>
    <izvorni_sadrzaj>13. veljače 2017.</izvorni_sadrzaj>
    <derivirana_varijabla naziv="DomainObject.Predmet.OdlukaRjesenje.DatumPravomocnosti_1">13. veljače 2017.</derivirana_varijabla>
  </DomainObject.Predmet.OdlukaRjesenje.DatumPravomocnosti>
  <DomainObject.Predmet.OdlukaRjesenje.Oznaka>
    <izvorni_sadrzaj>St-961/2016-9</izvorni_sadrzaj>
    <derivirana_varijabla naziv="DomainObject.Predmet.OdlukaRjesenje.Oznaka_1">St-961/2016-9</derivirana_varijabla>
  </DomainObject.Predmet.OdlukaRjesenje.Oznaka>
  <DomainObject.Predmet.SudioniciListNaziv>
    <izvorni_sadrzaj>
      <item>FINA RC OSIJEK</item>
      <item>AM.-T. GRADNJA j.d.o.o. za graditeljstvo, trgovinu i usluge</item>
    </izvorni_sadrzaj>
    <derivirana_varijabla naziv="DomainObject.Predmet.SudioniciListNaziv_1">
      <item>FINA RC OSIJEK</item>
      <item>AM.-T. GRADNJA j.d.o.o. za graditeljstvo, trgovinu i usluge</item>
    </derivirana_varijabla>
  </DomainObject.Predmet.SudioniciListNaziv>
  <DomainObject.Predmet.SudioniciListAdressOIB>
    <izvorni_sadrzaj>
      <item>FINA RC OSIJEK, OIB 85821130368</item>
      <item>AM.-T. GRADNJA j.d.o.o. za graditeljstvo, trgovinu i usluge, OIB 73693527985, Gorjani 67,32281 Ivankovo</item>
    </izvorni_sadrzaj>
    <derivirana_varijabla naziv="DomainObject.Predmet.SudioniciListAdressOIB_1">
      <item>FINA RC OSIJEK, OIB 85821130368</item>
      <item>AM.-T. GRADNJA j.d.o.o. za graditeljstvo, trgovinu i usluge, OIB 73693527985, Gorjani 67,32281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73693527985</item>
    </izvorni_sadrzaj>
    <derivirana_varijabla naziv="DomainObject.Predmet.SudioniciListNazivOIB_1">
      <item>, OIB 85821130368</item>
      <item>, OIB 73693527985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73F05-4CBA-4CD3-973B-0F932F4CE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633</properties:Words>
  <properties:Characters>3290</properties:Characters>
  <properties:Lines>95</properties:Lines>
  <properties:Paragraphs>31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2017-03-27T06:04:00Z</dcterms:created>
  <dc:creator>Korisnik</dc:creator>
  <cp:lastModifiedBy>Maja Videnović</cp:lastModifiedBy>
  <cp:lastPrinted>2017-03-22T11:15:00Z</cp:lastPrinted>
  <dcterms:modified xmlns:xsi="http://www.w3.org/2001/XMLSchema-instance" xsi:type="dcterms:W3CDTF">2017-03-27T06:17:00Z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