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c175" w14:paraId="724c175" w:rsidRDefault="009C1DB7" w:rsidP="00D1017A" w:rsidR="009C1DB7" w:rsidRPr="00C74552">
      <w:pPr>
        <w:jc w:val="right"/>
        <w15:collapsed w:val="false"/>
      </w:pPr>
      <w:bookmarkStart w:name="_GoBack" w:id="0"/>
      <w:bookmarkEnd w:id="0"/>
      <w:r w:rsidRPr="00C74552">
        <w:tab/>
      </w:r>
      <w:r w:rsidRPr="00C74552">
        <w:tab/>
      </w:r>
      <w:r w:rsidRPr="00C74552">
        <w:tab/>
      </w:r>
      <w:r w:rsidRPr="00C74552">
        <w:tab/>
      </w:r>
    </w:p>
    <w:p w:rsidRDefault="00934D58" w:rsidP="00934D58" w:rsidR="00934D58" w:rsidRPr="00C74552">
      <w:pPr>
        <w:jc w:val="center"/>
        <w:rPr>
          <w:b/>
        </w:rPr>
      </w:pPr>
      <w:r w:rsidRPr="00C74552">
        <w:rPr>
          <w:b/>
        </w:rPr>
        <w:t>Z A P I S N I K</w:t>
      </w:r>
    </w:p>
    <w:p w:rsidRDefault="00934D58" w:rsidP="00934D58" w:rsidR="00934D58" w:rsidRPr="00C74552">
      <w:pPr>
        <w:jc w:val="both"/>
      </w:pPr>
    </w:p>
    <w:p w:rsidRDefault="00072EF7" w:rsidP="00D42DE7" w:rsidR="00D42DE7" w:rsidRPr="00C74552">
      <w:pPr>
        <w:jc w:val="both"/>
      </w:pPr>
      <w:r w:rsidRPr="00C74552">
        <w:t>sa ročišta održanog pred</w:t>
      </w:r>
      <w:r w:rsidR="00D42DE7" w:rsidRPr="00C74552">
        <w:t xml:space="preserve"> Trgovačk</w:t>
      </w:r>
      <w:r w:rsidRPr="00C74552">
        <w:t>im</w:t>
      </w:r>
      <w:r w:rsidR="00D42DE7" w:rsidRPr="00C74552">
        <w:t xml:space="preserve"> sud</w:t>
      </w:r>
      <w:r w:rsidRPr="00C74552">
        <w:t>om</w:t>
      </w:r>
      <w:r w:rsidR="00D42DE7" w:rsidRPr="00C74552">
        <w:t xml:space="preserve"> u Zadru, dana </w:t>
      </w:r>
      <w:r w:rsidR="00EE2FFE">
        <w:t>08</w:t>
      </w:r>
      <w:r w:rsidR="00E62936">
        <w:t xml:space="preserve">. </w:t>
      </w:r>
      <w:r w:rsidR="00EE2FFE">
        <w:t>svibnja</w:t>
      </w:r>
      <w:r w:rsidR="00E62936">
        <w:t xml:space="preserve"> </w:t>
      </w:r>
      <w:r w:rsidR="004B33CA">
        <w:t>2018.,</w:t>
      </w:r>
      <w:r w:rsidR="00D42DE7" w:rsidRPr="00C74552">
        <w:t xml:space="preserve"> povodom prijedloga za otvaranje stečajnog postupka nad dužnikom</w:t>
      </w:r>
      <w:r w:rsidR="000A3F9F" w:rsidRPr="00C74552">
        <w:t xml:space="preserve"> </w:t>
      </w:r>
      <w:r w:rsidR="00EE2FFE">
        <w:t xml:space="preserve">ARMANO VM j.d.o.o., </w:t>
      </w:r>
      <w:proofErr w:type="spellStart"/>
      <w:r w:rsidR="00EE2FFE">
        <w:t>Privlaka</w:t>
      </w:r>
      <w:proofErr w:type="spellEnd"/>
      <w:r w:rsidR="00EE2FFE">
        <w:t xml:space="preserve">, Put </w:t>
      </w:r>
      <w:proofErr w:type="spellStart"/>
      <w:r w:rsidR="00EE2FFE">
        <w:t>Kandelica</w:t>
      </w:r>
      <w:proofErr w:type="spellEnd"/>
      <w:r w:rsidR="00EE2FFE">
        <w:t xml:space="preserve"> 141, OIB:81959558882</w:t>
      </w:r>
      <w:r w:rsidR="004B33CA">
        <w:t>,</w:t>
      </w:r>
      <w:r w:rsidR="00BB6DE5">
        <w:t xml:space="preserve"> </w:t>
      </w:r>
      <w:r w:rsidR="00D42DE7" w:rsidRPr="00C74552">
        <w:t xml:space="preserve">radi </w:t>
      </w:r>
      <w:r w:rsidR="00E762B9" w:rsidRPr="00C74552">
        <w:t xml:space="preserve">očitovanja o prijedlogu </w:t>
      </w:r>
      <w:r w:rsidR="00D42DE7" w:rsidRPr="00C74552">
        <w:t xml:space="preserve">za otvaranje stečajnog postupka i rasprave o pretpostavkama za otvaranje stečajnog postupka </w:t>
      </w:r>
    </w:p>
    <w:p w:rsidRDefault="00934D58" w:rsidP="00934D58" w:rsidR="00934D58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Nazočni od suda: </w:t>
      </w:r>
    </w:p>
    <w:p w:rsidRDefault="00850F5F" w:rsidP="006525A1" w:rsidR="006525A1" w:rsidRPr="00C74552">
      <w:pPr>
        <w:jc w:val="both"/>
      </w:pPr>
      <w:r w:rsidRPr="00C74552">
        <w:t>Ana Markač, sutkinja</w:t>
      </w:r>
    </w:p>
    <w:p w:rsidRDefault="00EE2FFE" w:rsidP="006525A1" w:rsidR="006525A1" w:rsidRPr="00C74552">
      <w:pPr>
        <w:jc w:val="both"/>
      </w:pPr>
      <w:r>
        <w:t>Vedrana Knežević</w:t>
      </w:r>
      <w:r w:rsidR="006525A1" w:rsidRPr="00C74552">
        <w:t>, zapisničar</w:t>
      </w:r>
    </w:p>
    <w:p w:rsidRDefault="006525A1" w:rsidP="006525A1" w:rsidR="006525A1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Početak u </w:t>
      </w:r>
      <w:r w:rsidR="00E62936">
        <w:t>8,40</w:t>
      </w:r>
      <w:r w:rsidRPr="00C74552">
        <w:t xml:space="preserve"> sati</w:t>
      </w:r>
      <w:r w:rsidR="00A966E9">
        <w:t>.</w:t>
      </w:r>
    </w:p>
    <w:p w:rsidRDefault="002930D3" w:rsidP="002930D3" w:rsidR="002930D3">
      <w:pPr>
        <w:jc w:val="both"/>
      </w:pPr>
    </w:p>
    <w:p w:rsidRDefault="002930D3" w:rsidP="002930D3" w:rsidR="0095475A" w:rsidRPr="0095475A">
      <w:pPr>
        <w:jc w:val="both"/>
      </w:pPr>
      <w:r>
        <w:t>Utvrđuje se da su na ročište pristupili:</w:t>
      </w:r>
    </w:p>
    <w:p w:rsidRDefault="0095475A" w:rsidP="0095475A" w:rsidR="0095475A">
      <w:pPr>
        <w:jc w:val="both"/>
        <w:rPr>
          <w:b/>
        </w:rPr>
      </w:pPr>
    </w:p>
    <w:p w:rsidRDefault="00416550" w:rsidP="00416550" w:rsidR="00141D60">
      <w:pPr>
        <w:jc w:val="both"/>
      </w:pPr>
      <w:r>
        <w:t>-</w:t>
      </w:r>
      <w:r>
        <w:tab/>
      </w:r>
      <w:r w:rsidR="004B33CA" w:rsidRPr="004B33CA">
        <w:t xml:space="preserve">za predlagatelja: </w:t>
      </w:r>
      <w:r w:rsidR="002F5C98">
        <w:t xml:space="preserve">zastupnica po zakonu Lidija </w:t>
      </w:r>
      <w:proofErr w:type="spellStart"/>
      <w:r w:rsidR="002F5C98">
        <w:t>Vitaljić</w:t>
      </w:r>
      <w:proofErr w:type="spellEnd"/>
      <w:r w:rsidR="002F5C98">
        <w:t>, zamjenica ŽDO u Zadru</w:t>
      </w:r>
    </w:p>
    <w:p w:rsidRDefault="00240C32" w:rsidP="00416550" w:rsidR="00240C32">
      <w:pPr>
        <w:jc w:val="both"/>
      </w:pPr>
    </w:p>
    <w:p w:rsidRDefault="00416550" w:rsidP="00416550" w:rsidR="00500940">
      <w:pPr>
        <w:jc w:val="both"/>
      </w:pPr>
      <w:r>
        <w:t>-</w:t>
      </w:r>
      <w:r>
        <w:tab/>
      </w:r>
      <w:r w:rsidR="004B33CA">
        <w:t xml:space="preserve">za dužnika: </w:t>
      </w:r>
      <w:r w:rsidR="00EE2FFE">
        <w:t xml:space="preserve">nitko, dostava </w:t>
      </w:r>
      <w:r w:rsidR="00F54AFE">
        <w:t xml:space="preserve">poziva </w:t>
      </w:r>
      <w:r w:rsidR="002F5C98">
        <w:t xml:space="preserve">putem e- Oglasne ploče je uredna, međutim dostava putem pošte vratila se neuručena jer je omaškom suda umjesto na </w:t>
      </w:r>
      <w:proofErr w:type="spellStart"/>
      <w:r w:rsidR="002F5C98">
        <w:t>Privlaka</w:t>
      </w:r>
      <w:proofErr w:type="spellEnd"/>
      <w:r w:rsidR="002F5C98">
        <w:t xml:space="preserve"> (Dalmatinska) pismena su upućena na </w:t>
      </w:r>
      <w:proofErr w:type="spellStart"/>
      <w:r w:rsidR="002F5C98">
        <w:t>Privlaka</w:t>
      </w:r>
      <w:proofErr w:type="spellEnd"/>
      <w:r w:rsidR="002F5C98">
        <w:t xml:space="preserve"> (Slavonska), slijedom čega je 30. travnja 2018. ponovljena dostava rješenja St-44/18-2 (pozivno rješenje) međutim do održavanja današnjeg ročišta sud nije zaprimio uredno dostavu predmetnog rješenja.</w:t>
      </w:r>
    </w:p>
    <w:p w:rsidRDefault="00500940" w:rsidP="00500940" w:rsidR="00500940">
      <w:pPr>
        <w:jc w:val="both"/>
      </w:pPr>
    </w:p>
    <w:p w:rsidRDefault="00F54AFE" w:rsidP="00F54AFE" w:rsidR="00F54AFE" w:rsidRPr="00D53BBB">
      <w:pPr>
        <w:jc w:val="both"/>
      </w:pPr>
      <w:r w:rsidRPr="00D53BBB">
        <w:t xml:space="preserve">Sud donosi </w:t>
      </w:r>
    </w:p>
    <w:p w:rsidRDefault="00F54AFE" w:rsidP="00F54AFE" w:rsidR="00F54AFE">
      <w:pPr>
        <w:pStyle w:val="Odlomakpopisa"/>
        <w:ind w:left="1065"/>
        <w:jc w:val="both"/>
      </w:pPr>
    </w:p>
    <w:p w:rsidRDefault="00F54AFE" w:rsidP="00F54AFE" w:rsidR="00F54AFE" w:rsidRPr="00D53BBB">
      <w:pPr>
        <w:jc w:val="center"/>
      </w:pPr>
      <w:r w:rsidRPr="00D53BBB">
        <w:t>r j e š e nj e</w:t>
      </w:r>
    </w:p>
    <w:p w:rsidRDefault="00F54AFE" w:rsidP="00F54AFE" w:rsidR="00F54AFE">
      <w:pPr>
        <w:pStyle w:val="Odlomakpopisa"/>
        <w:ind w:left="1065"/>
        <w:jc w:val="both"/>
      </w:pPr>
    </w:p>
    <w:p w:rsidRDefault="00F54AFE" w:rsidP="00E41B6D" w:rsidR="00E41B6D">
      <w:pPr>
        <w:jc w:val="both"/>
      </w:pPr>
      <w:r>
        <w:t xml:space="preserve">Nema uvjeta za održavanje </w:t>
      </w:r>
      <w:r w:rsidR="00E41B6D">
        <w:t>današnjeg ročišta slijedom čega se</w:t>
      </w:r>
      <w:r w:rsidRPr="009E3F11">
        <w:t xml:space="preserve"> </w:t>
      </w:r>
      <w:r w:rsidR="00E41B6D">
        <w:t xml:space="preserve">današnje ročište odgađa, a sljedeće se zakazuje za dan </w:t>
      </w:r>
      <w:r w:rsidR="005D180E">
        <w:t>8. lipnja 2018. u 9,40</w:t>
      </w:r>
      <w:r w:rsidR="00E41B6D">
        <w:t xml:space="preserve"> sati, sudnica 14/I</w:t>
      </w:r>
      <w:r w:rsidR="005D180E">
        <w:t xml:space="preserve">, što prisutna </w:t>
      </w:r>
      <w:proofErr w:type="spellStart"/>
      <w:r w:rsidR="005D180E">
        <w:t>zz</w:t>
      </w:r>
      <w:proofErr w:type="spellEnd"/>
      <w:r w:rsidR="005D180E">
        <w:t xml:space="preserve"> predlagatelja prima za znanje i neće se više posebno pozivati, dok će se dužnik pozvati dostavom ovog ročišnog zapisnika</w:t>
      </w:r>
      <w:r w:rsidR="00E41B6D">
        <w:t>.</w:t>
      </w:r>
    </w:p>
    <w:p w:rsidRDefault="00F54AFE" w:rsidP="00F54AFE" w:rsidR="00F54AFE" w:rsidRPr="00D1017A">
      <w:pPr>
        <w:jc w:val="both"/>
      </w:pPr>
    </w:p>
    <w:p w:rsidRDefault="00F54AFE" w:rsidP="00F54AFE" w:rsidR="00F54AFE" w:rsidRPr="00D1017A">
      <w:pPr>
        <w:jc w:val="center"/>
      </w:pPr>
      <w:r w:rsidRPr="00D1017A">
        <w:t xml:space="preserve">Dovršeno u </w:t>
      </w:r>
      <w:r>
        <w:t>8,45</w:t>
      </w:r>
      <w:r w:rsidRPr="00D1017A">
        <w:t xml:space="preserve"> sati</w:t>
      </w:r>
    </w:p>
    <w:p w:rsidRDefault="00F54AFE" w:rsidP="00F54AFE" w:rsidR="00F54AFE" w:rsidRPr="00D1017A">
      <w:pPr>
        <w:jc w:val="both"/>
      </w:pPr>
    </w:p>
    <w:p w:rsidRDefault="00F54AFE" w:rsidP="00F54AFE" w:rsidR="00F54AFE" w:rsidRPr="00D1017A">
      <w:pPr>
        <w:jc w:val="both"/>
      </w:pPr>
    </w:p>
    <w:p w:rsidRDefault="00F54AFE" w:rsidP="002F5C98" w:rsidR="00F54AFE" w:rsidRPr="00D1017A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716" w:val="left"/>
          <w:tab w:pos="7338" w:val="left"/>
        </w:tabs>
        <w:jc w:val="both"/>
      </w:pPr>
      <w:r w:rsidRPr="00D1017A">
        <w:tab/>
      </w:r>
      <w:r w:rsidRPr="00D1017A">
        <w:tab/>
        <w:t xml:space="preserve">                     </w:t>
      </w:r>
      <w:r>
        <w:t xml:space="preserve">                       </w:t>
      </w:r>
      <w:r w:rsidRPr="00D1017A">
        <w:t>Sutkinja</w:t>
      </w:r>
      <w:r w:rsidRPr="0093332A">
        <w:t xml:space="preserve"> </w:t>
      </w:r>
      <w:r>
        <w:t xml:space="preserve">                   </w:t>
      </w:r>
      <w:r w:rsidR="002F5C98">
        <w:tab/>
        <w:t xml:space="preserve">             Za predlagatelja</w:t>
      </w:r>
      <w:r w:rsidR="002F5C98">
        <w:tab/>
      </w:r>
    </w:p>
    <w:p w:rsidRDefault="00416550" w:rsidP="00500940" w:rsidR="00416550">
      <w:pPr>
        <w:jc w:val="both"/>
      </w:pPr>
    </w:p>
    <w:p w:rsidRDefault="00F54AFE" w:rsidP="00500940" w:rsidR="00F54AFE">
      <w:pPr>
        <w:jc w:val="both"/>
      </w:pPr>
    </w:p>
    <w:p w:rsidRDefault="00E41B6D" w:rsidP="00E41B6D" w:rsidR="00F54AFE">
      <w:pPr>
        <w:jc w:val="center"/>
      </w:pPr>
      <w:r w:rsidRPr="004E4D4E">
        <w:t>Zapisničar</w:t>
      </w:r>
    </w:p>
    <w:p w:rsidRDefault="00F54AFE" w:rsidP="00500940" w:rsidR="00F54AFE">
      <w:pPr>
        <w:jc w:val="both"/>
      </w:pPr>
    </w:p>
    <w:p w:rsidRDefault="00F54AFE" w:rsidP="00500940" w:rsidR="00F54AFE">
      <w:pPr>
        <w:jc w:val="both"/>
      </w:pPr>
    </w:p>
    <w:sectPr w:rsidSect="002D27FE" w:rsidR="00F54AF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2F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5100" w:rsidP="00DD5100" w:rsidR="00DD5100">
    <w:pPr>
      <w:pStyle w:val="Zaglavlje"/>
      <w:jc w:val="right"/>
    </w:pPr>
    <w:r>
      <w:t xml:space="preserve">Poslovni broj: 2 </w:t>
    </w:r>
    <w:r w:rsidR="00416550">
      <w:t>St-</w:t>
    </w:r>
    <w:r w:rsidR="00EE2FFE">
      <w:t>44/2018-8</w:t>
    </w: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EE2FFE">
      <w:t>44</w:t>
    </w:r>
    <w:r w:rsidR="004A1192">
      <w:t>/</w:t>
    </w:r>
    <w:r w:rsidR="008447FA">
      <w:t>201</w:t>
    </w:r>
    <w:r w:rsidR="002579CA">
      <w:t>8</w:t>
    </w:r>
    <w:r w:rsidR="004A1192">
      <w:t>-</w:t>
    </w:r>
    <w:r w:rsidR="00EE2FFE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625F5E"/>
    <w:multiLevelType w:val="hybridMultilevel"/>
    <w:tmpl w:val="3348CA9A"/>
    <w:lvl w:tplc="097ACE4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23A8"/>
    <w:rsid w:val="0000732E"/>
    <w:rsid w:val="000115DE"/>
    <w:rsid w:val="00011B11"/>
    <w:rsid w:val="000165CE"/>
    <w:rsid w:val="0001700C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A3F9F"/>
    <w:rsid w:val="000B4247"/>
    <w:rsid w:val="000C0BF3"/>
    <w:rsid w:val="000C7478"/>
    <w:rsid w:val="000D1E7C"/>
    <w:rsid w:val="000E634C"/>
    <w:rsid w:val="000F1206"/>
    <w:rsid w:val="000F2B4D"/>
    <w:rsid w:val="0012176C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134F"/>
    <w:rsid w:val="001D3BFD"/>
    <w:rsid w:val="001D64ED"/>
    <w:rsid w:val="001E3FCE"/>
    <w:rsid w:val="001E5F50"/>
    <w:rsid w:val="001F79AB"/>
    <w:rsid w:val="0020196C"/>
    <w:rsid w:val="002123B6"/>
    <w:rsid w:val="0021696C"/>
    <w:rsid w:val="0023783A"/>
    <w:rsid w:val="00240C32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30D3"/>
    <w:rsid w:val="002944C0"/>
    <w:rsid w:val="002974E4"/>
    <w:rsid w:val="002A0150"/>
    <w:rsid w:val="002A19F0"/>
    <w:rsid w:val="002A4979"/>
    <w:rsid w:val="002A5A4E"/>
    <w:rsid w:val="002B4C20"/>
    <w:rsid w:val="002D27FE"/>
    <w:rsid w:val="002E16F1"/>
    <w:rsid w:val="002E6D90"/>
    <w:rsid w:val="002F5C98"/>
    <w:rsid w:val="00303238"/>
    <w:rsid w:val="00305225"/>
    <w:rsid w:val="00317811"/>
    <w:rsid w:val="0032512E"/>
    <w:rsid w:val="003323E7"/>
    <w:rsid w:val="00334E06"/>
    <w:rsid w:val="003415A8"/>
    <w:rsid w:val="00342794"/>
    <w:rsid w:val="00346D5E"/>
    <w:rsid w:val="003635BD"/>
    <w:rsid w:val="0037389C"/>
    <w:rsid w:val="00373C01"/>
    <w:rsid w:val="00394F21"/>
    <w:rsid w:val="003A1F19"/>
    <w:rsid w:val="003B2663"/>
    <w:rsid w:val="003B3270"/>
    <w:rsid w:val="003B66E1"/>
    <w:rsid w:val="003C0B04"/>
    <w:rsid w:val="003C2701"/>
    <w:rsid w:val="003C29A0"/>
    <w:rsid w:val="003C39C0"/>
    <w:rsid w:val="003C6D29"/>
    <w:rsid w:val="003D7E7A"/>
    <w:rsid w:val="003F2D68"/>
    <w:rsid w:val="003F6101"/>
    <w:rsid w:val="003F6389"/>
    <w:rsid w:val="0040725A"/>
    <w:rsid w:val="00413A80"/>
    <w:rsid w:val="00416550"/>
    <w:rsid w:val="0041694A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B33CA"/>
    <w:rsid w:val="004D5D97"/>
    <w:rsid w:val="004E2232"/>
    <w:rsid w:val="004E3771"/>
    <w:rsid w:val="004E4D4E"/>
    <w:rsid w:val="004F1F7C"/>
    <w:rsid w:val="004F7CC1"/>
    <w:rsid w:val="00500940"/>
    <w:rsid w:val="0050552F"/>
    <w:rsid w:val="00520F31"/>
    <w:rsid w:val="00531E82"/>
    <w:rsid w:val="0053278A"/>
    <w:rsid w:val="0054164A"/>
    <w:rsid w:val="00557333"/>
    <w:rsid w:val="00561296"/>
    <w:rsid w:val="005642FF"/>
    <w:rsid w:val="00573626"/>
    <w:rsid w:val="005829D8"/>
    <w:rsid w:val="0058680F"/>
    <w:rsid w:val="005C685A"/>
    <w:rsid w:val="005D180E"/>
    <w:rsid w:val="005D5C1A"/>
    <w:rsid w:val="005E3615"/>
    <w:rsid w:val="005E50EF"/>
    <w:rsid w:val="005F7BAA"/>
    <w:rsid w:val="00602BE0"/>
    <w:rsid w:val="00603B04"/>
    <w:rsid w:val="006114E4"/>
    <w:rsid w:val="00624EA3"/>
    <w:rsid w:val="00635208"/>
    <w:rsid w:val="00640530"/>
    <w:rsid w:val="00641B8C"/>
    <w:rsid w:val="0064242F"/>
    <w:rsid w:val="006525A1"/>
    <w:rsid w:val="00653B92"/>
    <w:rsid w:val="00655D78"/>
    <w:rsid w:val="00664336"/>
    <w:rsid w:val="00672D51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5128E"/>
    <w:rsid w:val="007532D7"/>
    <w:rsid w:val="00754017"/>
    <w:rsid w:val="0076055C"/>
    <w:rsid w:val="007674A4"/>
    <w:rsid w:val="00771B75"/>
    <w:rsid w:val="00773882"/>
    <w:rsid w:val="00785377"/>
    <w:rsid w:val="0079521D"/>
    <w:rsid w:val="007A0585"/>
    <w:rsid w:val="007A3B60"/>
    <w:rsid w:val="007C0742"/>
    <w:rsid w:val="007C0B55"/>
    <w:rsid w:val="007F080D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11D1B"/>
    <w:rsid w:val="00920B72"/>
    <w:rsid w:val="00924001"/>
    <w:rsid w:val="00925138"/>
    <w:rsid w:val="00931AC5"/>
    <w:rsid w:val="0093332A"/>
    <w:rsid w:val="00934D58"/>
    <w:rsid w:val="0094035A"/>
    <w:rsid w:val="00942EC0"/>
    <w:rsid w:val="00952A06"/>
    <w:rsid w:val="0095475A"/>
    <w:rsid w:val="00955DAD"/>
    <w:rsid w:val="00961C70"/>
    <w:rsid w:val="009677DE"/>
    <w:rsid w:val="009769C3"/>
    <w:rsid w:val="00977E6F"/>
    <w:rsid w:val="009A423F"/>
    <w:rsid w:val="009A460F"/>
    <w:rsid w:val="009B0F84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1036D"/>
    <w:rsid w:val="00A20A31"/>
    <w:rsid w:val="00A25442"/>
    <w:rsid w:val="00A345E8"/>
    <w:rsid w:val="00A37848"/>
    <w:rsid w:val="00A61F77"/>
    <w:rsid w:val="00A66CC4"/>
    <w:rsid w:val="00A722BE"/>
    <w:rsid w:val="00A7523A"/>
    <w:rsid w:val="00A771E7"/>
    <w:rsid w:val="00A77A2B"/>
    <w:rsid w:val="00A803E9"/>
    <w:rsid w:val="00A966E9"/>
    <w:rsid w:val="00AA0EBA"/>
    <w:rsid w:val="00AA1A94"/>
    <w:rsid w:val="00AB396A"/>
    <w:rsid w:val="00AB49CC"/>
    <w:rsid w:val="00AB5DDB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7402"/>
    <w:rsid w:val="00C11822"/>
    <w:rsid w:val="00C24E03"/>
    <w:rsid w:val="00C42D57"/>
    <w:rsid w:val="00C51F6B"/>
    <w:rsid w:val="00C56BD3"/>
    <w:rsid w:val="00C72CA7"/>
    <w:rsid w:val="00C74552"/>
    <w:rsid w:val="00C85D7A"/>
    <w:rsid w:val="00C90A36"/>
    <w:rsid w:val="00C945FD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F79AD"/>
    <w:rsid w:val="00D02F9C"/>
    <w:rsid w:val="00D0450A"/>
    <w:rsid w:val="00D1017A"/>
    <w:rsid w:val="00D12AFE"/>
    <w:rsid w:val="00D1714E"/>
    <w:rsid w:val="00D221FA"/>
    <w:rsid w:val="00D25694"/>
    <w:rsid w:val="00D344D4"/>
    <w:rsid w:val="00D37A2F"/>
    <w:rsid w:val="00D42DE7"/>
    <w:rsid w:val="00D47998"/>
    <w:rsid w:val="00D47C17"/>
    <w:rsid w:val="00D53F1D"/>
    <w:rsid w:val="00D61BBE"/>
    <w:rsid w:val="00D64140"/>
    <w:rsid w:val="00D66287"/>
    <w:rsid w:val="00D7355B"/>
    <w:rsid w:val="00D7666B"/>
    <w:rsid w:val="00D953E2"/>
    <w:rsid w:val="00D96335"/>
    <w:rsid w:val="00DA3F33"/>
    <w:rsid w:val="00DB4EBD"/>
    <w:rsid w:val="00DB62A4"/>
    <w:rsid w:val="00DC2EB9"/>
    <w:rsid w:val="00DD3629"/>
    <w:rsid w:val="00DD510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41B6D"/>
    <w:rsid w:val="00E60681"/>
    <w:rsid w:val="00E62936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E0084"/>
    <w:rsid w:val="00EE0CC0"/>
    <w:rsid w:val="00EE2FFE"/>
    <w:rsid w:val="00EE71D0"/>
    <w:rsid w:val="00EF1D4F"/>
    <w:rsid w:val="00F14939"/>
    <w:rsid w:val="00F20435"/>
    <w:rsid w:val="00F24CF8"/>
    <w:rsid w:val="00F27EF3"/>
    <w:rsid w:val="00F34C6C"/>
    <w:rsid w:val="00F43FDA"/>
    <w:rsid w:val="00F46AA2"/>
    <w:rsid w:val="00F46E9D"/>
    <w:rsid w:val="00F521E2"/>
    <w:rsid w:val="00F54AFE"/>
    <w:rsid w:val="00F554C6"/>
    <w:rsid w:val="00F56F9F"/>
    <w:rsid w:val="00F652F0"/>
    <w:rsid w:val="00F675EC"/>
    <w:rsid w:val="00F70B0E"/>
    <w:rsid w:val="00F70C73"/>
    <w:rsid w:val="00F77BEE"/>
    <w:rsid w:val="00F817B2"/>
    <w:rsid w:val="00F90168"/>
    <w:rsid w:val="00F92392"/>
    <w:rsid w:val="00F9545A"/>
    <w:rsid w:val="00FB1789"/>
    <w:rsid w:val="00FB6FFE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6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02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F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F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F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F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02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F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F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F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F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6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94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0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8. svibnja 2018.</izvorni_sadrzaj>
    <derivirana_varijabla naziv="DomainObject.PlaniraniZavrsetakDatum_1">8. svibnja 2018.</derivirana_varijabla>
  </DomainObject.PlaniraniZavrsetakDatum>
  <DomainObject.PlaniraniPocetakDatum>
    <izvorni_sadrzaj>8. svibnja 2018.</izvorni_sadrzaj>
    <derivirana_varijabla naziv="DomainObject.PlaniraniPocetakDatum_1">8. svibnja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08:40</izvorni_sadrzaj>
    <derivirana_varijabla naziv="DomainObject.PlaniraniPocetakVrijeme_1">08:40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svibnja 2018.</izvorni_sadrzaj>
    <derivirana_varijabla naziv="DomainObject.Zapisnik.DatumKreiranja_1">8.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St-44/2018-10</izvorni_sadrzaj>
    <derivirana_varijabla naziv="DomainObject.Zapisnik.Oznaka_1">St-44/2018-10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St-44/2018</izvorni_sadrzaj>
    <derivirana_varijabla naziv="DomainObject.Predmet.OznakaBroj_1">St-44/2018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ARMANO VM jednostavno društvo s ograničenom odgovornošću za građenje i poslovne usluge</izvorni_sadrzaj>
    <derivirana_varijabla naziv="DomainObject.Predmet.ProtustrankaFormated_1">  ARMANO VM jednostavno društvo s ograničenom odgovornošću za građenje i poslovne usluge</derivirana_varijabla>
  </DomainObject.Predmet.ProtustrankaFormated>
  <DomainObject.Predmet.ProtustrankaFormatedOIB>
    <izvorni_sadrzaj>  ARMANO VM jednostavno društvo s ograničenom odgovornošću za građenje i poslovne usluge, OIB 81959558882</izvorni_sadrzaj>
    <derivirana_varijabla naziv="DomainObject.Predmet.ProtustrankaFormatedOIB_1">  ARMANO VM jednostavno društvo s ograničenom odgovornošću za građenje i poslovne usluge, OIB 81959558882</derivirana_varijabla>
  </DomainObject.Predmet.ProtustrankaFormatedOIB>
  <DomainObject.Predmet.ProtustrankaFormatedWithAdress>
    <izvorni_sadrzaj> ARMANO VM jednostavno društvo s ograničenom odgovornošću za građenje i poslovne usluge, Put Kandelica 141, 23233 Privlaka</izvorni_sadrzaj>
    <derivirana_varijabla naziv="DomainObject.Predmet.ProtustrankaFormatedWithAdress_1"> ARMANO VM jednostavno društvo s ograničenom odgovornošću za građenje i poslovne usluge, Put Kandelica 141, 23233 Privlaka</derivirana_varijabla>
  </DomainObject.Predmet.ProtustrankaFormatedWithAdress>
  <DomainObject.Predmet.ProtustrankaFormatedWithAdressOIB>
    <izvorni_sadrzaj> ARMANO VM jednostavno društvo s ograničenom odgovornošću za građenje i poslovne usluge, OIB 81959558882, Put Kandelica 141, 23233 Privlaka</izvorni_sadrzaj>
    <derivirana_varijabla naziv="DomainObject.Predmet.ProtustrankaFormatedWithAdressOIB_1"> ARMANO VM jednostavno društvo s ograničenom odgovornošću za građenje i poslovne usluge, OIB 81959558882, Put Kandelica 141, 23233 Privlaka</derivirana_varijabla>
  </DomainObject.Predmet.ProtustrankaFormatedWithAdressOIB>
  <DomainObject.Predmet.ProtustrankaWithAdress>
    <izvorni_sadrzaj>ARMANO VM jednostavno društvo s ograničenom odgovornošću za građenje i poslovne usluge Put Kandelica 141, 23233 Privlaka</izvorni_sadrzaj>
    <derivirana_varijabla naziv="DomainObject.Predmet.ProtustrankaWithAdress_1">ARMANO VM jednostavno društvo s ograničenom odgovornošću za građenje i poslovne usluge Put Kandelica 141, 23233 Privlaka</derivirana_varijabla>
  </DomainObject.Predmet.ProtustrankaWithAdress>
  <DomainObject.Predmet.ProtustrankaWithAdressOIB>
    <izvorni_sadrzaj>ARMANO VM jednostavno društvo s ograničenom odgovornošću za građenje i poslovne usluge, OIB 81959558882, Put Kandelica 141, 23233 Privlaka</izvorni_sadrzaj>
    <derivirana_varijabla naziv="DomainObject.Predmet.ProtustrankaWithAdressOIB_1">ARMANO VM jednostavno društvo s ograničenom odgovornošću za građenje i poslovne usluge, OIB 81959558882, Put Kandelica 141, 23233 Privlaka</derivirana_varijabla>
  </DomainObject.Predmet.ProtustrankaWithAdressOIB>
  <DomainObject.Predmet.ProtustrankaNazivFormated>
    <izvorni_sadrzaj>ARMANO VM jednostavno društvo s ograničenom odgovornošću za građenje i poslovne usluge</izvorni_sadrzaj>
    <derivirana_varijabla naziv="DomainObject.Predmet.ProtustrankaNazivFormated_1">ARMANO VM jednostavno društvo s ograničenom odgovornošću za građenje i poslovne usluge</derivirana_varijabla>
  </DomainObject.Predmet.ProtustrankaNazivFormated>
  <DomainObject.Predmet.ProtustrankaNazivFormatedOIB>
    <izvorni_sadrzaj>ARMANO VM jednostavno društvo s ograničenom odgovornošću za građenje i poslovne usluge, OIB 81959558882</izvorni_sadrzaj>
    <derivirana_varijabla naziv="DomainObject.Predmet.ProtustrankaNazivFormatedOIB_1">ARMANO VM jednostavno društvo s ograničenom odgovornošću za građenje i poslovne usluge, OIB 81959558882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ARMANO VM jednostavno društvo s ograničenom odgovornošću za građenje i poslovne usluge</item>
    </izvorni_sadrzaj>
    <derivirana_varijabla naziv="DomainObject.Predmet.ProtuStrankaListFormated_1">
      <item>ARMANO VM jednostavno društvo s ograničenom odgovornošću za građenje i poslovne usluge</item>
    </derivirana_varijabla>
  </DomainObject.Predmet.ProtuStrankaListFormated>
  <DomainObject.Predmet.ProtuStrankaListFormatedOIB>
    <izvorni_sadrzaj>
      <item>ARMANO VM jednostavno društvo s ograničenom odgovornošću za građenje i poslovne usluge, OIB 81959558882</item>
    </izvorni_sadrzaj>
    <derivirana_varijabla naziv="DomainObject.Predmet.ProtuStrankaListFormatedOIB_1">
      <item>ARMANO VM jednostavno društvo s ograničenom odgovornošću za građenje i poslovne usluge, OIB 81959558882</item>
    </derivirana_varijabla>
  </DomainObject.Predmet.ProtuStrankaListFormatedOIB>
  <DomainObject.Predmet.ProtuStrankaListFormatedWithAdress>
    <izvorni_sadrzaj>
      <item>ARMANO VM jednostavno društvo s ograničenom odgovornošću za građenje i poslovne usluge, Put Kandelica 141, 23233 Privlaka</item>
    </izvorni_sadrzaj>
    <derivirana_varijabla naziv="DomainObject.Predmet.ProtuStrankaListFormatedWithAdress_1">
      <item>ARMANO VM jednostavno društvo s ograničenom odgovornošću za građenje i poslovne usluge, Put Kandelica 141, 23233 Privlaka</item>
    </derivirana_varijabla>
  </DomainObject.Predmet.ProtuStrankaListFormatedWithAdress>
  <DomainObject.Predmet.ProtuStrankaListFormatedWithAdressOIB>
    <izvorni_sadrzaj>
      <item>ARMANO VM jednostavno društvo s ograničenom odgovornošću za građenje i poslovne usluge, OIB 81959558882, Put Kandelica 141, 23233 Privlaka</item>
    </izvorni_sadrzaj>
    <derivirana_varijabla naziv="DomainObject.Predmet.ProtuStrankaListFormatedWithAdressOIB_1">
      <item>ARMANO VM jednostavno društvo s ograničenom odgovornošću za građenje i poslovne usluge, OIB 81959558882, Put Kandelica 141, 23233 Privlaka</item>
    </derivirana_varijabla>
  </DomainObject.Predmet.ProtuStrankaListFormatedWithAdressOIB>
  <DomainObject.Predmet.ProtuStrankaListNazivFormated>
    <izvorni_sadrzaj>
      <item>ARMANO VM jednostavno društvo s ograničenom odgovornošću za građenje i poslovne usluge</item>
    </izvorni_sadrzaj>
    <derivirana_varijabla naziv="DomainObject.Predmet.ProtuStrankaListNazivFormated_1">
      <item>ARMANO VM jednostavno društvo s ograničenom odgovornošću za građenje i poslovne usluge</item>
    </derivirana_varijabla>
  </DomainObject.Predmet.ProtuStrankaListNazivFormated>
  <DomainObject.Predmet.ProtuStrankaListNazivFormatedOIB>
    <izvorni_sadrzaj>
      <item>ARMANO VM jednostavno društvo s ograničenom odgovornošću za građenje i poslovne usluge, OIB 81959558882</item>
    </izvorni_sadrzaj>
    <derivirana_varijabla naziv="DomainObject.Predmet.ProtuStrankaListNazivFormatedOIB_1">
      <item>ARMANO VM jednostavno društvo s ograničenom odgovornošću za građenje i poslovne usluge, OIB 81959558882</item>
    </derivirana_varijabla>
  </DomainObject.Predmet.ProtuStrankaListNazivFormatedOIB>
  <DomainObject.Predmet.OstaliListFormated>
    <izvorni_sadrzaj>
      <item>Vanes Jazvin</item>
    </izvorni_sadrzaj>
    <derivirana_varijabla naziv="DomainObject.Predmet.OstaliListFormated_1">
      <item>Vanes Jazvin</item>
    </derivirana_varijabla>
  </DomainObject.Predmet.OstaliListFormated>
  <DomainObject.Predmet.OstaliListFormatedOIB>
    <izvorni_sadrzaj>
      <item>Vanes Jazvin, OIB 32392368882</item>
    </izvorni_sadrzaj>
    <derivirana_varijabla naziv="DomainObject.Predmet.OstaliListFormatedOIB_1">
      <item>Vanes Jazvin, OIB 32392368882</item>
    </derivirana_varijabla>
  </DomainObject.Predmet.OstaliListFormatedOIB>
  <DomainObject.Predmet.OstaliListFormatedWithAdress>
    <izvorni_sadrzaj>
      <item>Vanes Jazvin, Put Kandelica 141, 23233 Privlaka</item>
    </izvorni_sadrzaj>
    <derivirana_varijabla naziv="DomainObject.Predmet.OstaliListFormatedWithAdress_1">
      <item>Vanes Jazvin, Put Kandelica 141, 23233 Privlaka</item>
    </derivirana_varijabla>
  </DomainObject.Predmet.OstaliListFormatedWithAdress>
  <DomainObject.Predmet.OstaliListFormatedWithAdressOIB>
    <izvorni_sadrzaj>
      <item>Vanes Jazvin, OIB 32392368882, Put Kandelica 141, 23233 Privlaka</item>
    </izvorni_sadrzaj>
    <derivirana_varijabla naziv="DomainObject.Predmet.OstaliListFormatedWithAdressOIB_1">
      <item>Vanes Jazvin, OIB 32392368882, Put Kandelica 141, 23233 Privlaka</item>
    </derivirana_varijabla>
  </DomainObject.Predmet.OstaliListFormatedWithAdressOIB>
  <DomainObject.Predmet.OstaliListNazivFormated>
    <izvorni_sadrzaj>
      <item>Vanes Jazvin</item>
    </izvorni_sadrzaj>
    <derivirana_varijabla naziv="DomainObject.Predmet.OstaliListNazivFormated_1">
      <item>Vanes Jazvin</item>
    </derivirana_varijabla>
  </DomainObject.Predmet.OstaliListNazivFormated>
  <DomainObject.Predmet.OstaliListNazivFormatedOIB>
    <izvorni_sadrzaj>
      <item>Vanes Jazvin, OIB 32392368882</item>
    </izvorni_sadrzaj>
    <derivirana_varijabla naziv="DomainObject.Predmet.OstaliListNazivFormatedOIB_1">
      <item>Vanes Jazvin, OIB 32392368882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St-44/2018-10</izvorni_sadrzaj>
    <derivirana_varijabla naziv="DomainObject.PoslovniBrojDokumenta_1">St-44/2018-10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ARMANO VM jednostavno društvo s ograničenom odgovornošću za građenje i poslovne usluge</izvorni_sadrzaj>
    <derivirana_varijabla naziv="DomainObject.Predmet.ProtustrankaIDrugi_1">ARMANO VM jednostavno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ARMANO VM jednostavno društvo s ograničenom odgovornošću za građenje i poslovne usluge, OIB 81959558882, Put Kandelica 141, 23233 Privlaka</izvorni_sadrzaj>
    <derivirana_varijabla naziv="DomainObject.Predmet.ProtustrankaIDrugiAdressOIB_1">ARMANO VM jednostavno društvo s ograničenom odgovornošću za građenje i poslovne usluge, OIB 81959558882, Put Kandelica 141, 23233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ARMANO VM jednostavno društvo s ograničenom odgovornošću za građenje i poslovne usluge</item>
      <item>FINA</item>
      <item>Vanes Jazvin</item>
    </izvorni_sadrzaj>
    <derivirana_varijabla naziv="DomainObject.Predmet.SudioniciListNaziv_1">
      <item>ARMANO VM jednostavno društvo s ograničenom odgovornošću za građenje i poslovne usluge</item>
      <item>FINA</item>
      <item>Vanes Jazvin</item>
    </derivirana_varijabla>
  </DomainObject.Predmet.SudioniciListNaziv>
  <DomainObject.Predmet.SudioniciListAdressOIB>
    <izvorni_sadrzaj>
      <item>ARMANO VM jednostavno društvo s ograničenom odgovornošću za građenje i poslovne usluge, OIB 81959558882, Put Kandelica 141,23233 Privlaka</item>
      <item>FINA, OIB 85821130368</item>
      <item>Vanes Jazvin, OIB 32392368882, Put Kandelica 141,23233 Privlaka</item>
    </izvorni_sadrzaj>
    <derivirana_varijabla naziv="DomainObject.Predmet.SudioniciListAdressOIB_1">
      <item>ARMANO VM jednostavno društvo s ograničenom odgovornošću za građenje i poslovne usluge, OIB 81959558882, Put Kandelica 141,23233 Privlaka</item>
      <item>FINA, OIB 85821130368</item>
      <item>Vanes Jazvin, OIB 32392368882, Put Kandelica 141,23233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81959558882</item>
      <item>, OIB 85821130368</item>
      <item>, OIB 32392368882</item>
    </izvorni_sadrzaj>
    <derivirana_varijabla naziv="DomainObject.Predmet.SudioniciListNazivOIB_1">
      <item>, OIB 81959558882</item>
      <item>, OIB 85821130368</item>
      <item>, OIB 32392368882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CF5B5E-2DE6-4941-B527-0BC585D864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1130</properties:Characters>
  <properties:Lines>42</properties:Lines>
  <properties:Paragraphs>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2018-05-07T08:58:00Z</dcterms:created>
  <dc:creator>Ardena Bajlo</dc:creator>
  <cp:lastModifiedBy>Ana Markač</cp:lastModifiedBy>
  <cp:lastPrinted>2018-05-08T06:46:00Z</cp:lastPrinted>
  <dcterms:modified xmlns:xsi="http://www.w3.org/2001/XMLSchema-instance" xsi:type="dcterms:W3CDTF">2018-05-08T06:48:00Z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St-44/2018-10 / Zapisnik - Ročište radi izjašnjenja o prijedlogu za otvaranje steč.post (St-44-18 ARMANO VM 08.05.2018.docx)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