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6afb" w14:paraId="10f6afb" w:rsidRDefault="005939C6" w:rsidP="007F2409" w:rsidR="006A3D35" w:rsidRPr="00A916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9161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9161D">
        <w:rPr>
          <w:rFonts w:hAnsi="Times New Roman" w:ascii="Times New Roman"/>
        </w:rPr>
        <w:t xml:space="preserve">       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TRGOVAČKI SUD</w:t>
      </w:r>
      <w:r w:rsidR="003A572A" w:rsidRPr="00A9161D">
        <w:rPr>
          <w:rFonts w:hAnsi="Times New Roman" w:ascii="Times New Roman"/>
        </w:rPr>
        <w:t xml:space="preserve"> U ZAGREBU</w:t>
      </w:r>
    </w:p>
    <w:p w:rsidRDefault="007B0C7F" w:rsidP="007F2409" w:rsidR="003A572A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Zagreb, Amruševa 2/II</w:t>
      </w:r>
    </w:p>
    <w:p w:rsidRDefault="00705993" w:rsidP="007F2409" w:rsidR="00705993" w:rsidRPr="00A9161D">
      <w:pPr>
        <w:rPr>
          <w:rFonts w:hAnsi="Times New Roman" w:ascii="Times New Roman"/>
        </w:rPr>
      </w:pPr>
    </w:p>
    <w:p w:rsidRDefault="006A3D35" w:rsidP="007F2409" w:rsidR="006A3D35" w:rsidRPr="00A9161D">
      <w:pPr>
        <w:rPr>
          <w:rFonts w:hAnsi="Times New Roman" w:ascii="Times New Roman"/>
        </w:rPr>
      </w:pPr>
    </w:p>
    <w:p w:rsidRDefault="00D4710A" w:rsidP="00D4710A" w:rsidR="00D4710A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E P U B L I K A  H R V A T S K A</w:t>
      </w:r>
    </w:p>
    <w:p w:rsidRDefault="005164E4" w:rsidP="00D4710A" w:rsidR="005164E4" w:rsidRPr="00A9161D">
      <w:pPr>
        <w:jc w:val="center"/>
        <w:rPr>
          <w:rFonts w:hAnsi="Times New Roman" w:ascii="Times New Roman"/>
        </w:rPr>
      </w:pPr>
    </w:p>
    <w:p w:rsidRDefault="007F2409" w:rsidP="003A572A" w:rsidR="007F2409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J E Š E N J E</w:t>
      </w:r>
    </w:p>
    <w:p w:rsidRDefault="00DB5BC1" w:rsidP="003A572A" w:rsidR="00DB5BC1" w:rsidRPr="00A9161D">
      <w:pPr>
        <w:jc w:val="center"/>
        <w:rPr>
          <w:rFonts w:hAnsi="Times New Roman" w:ascii="Times New Roman"/>
        </w:rPr>
      </w:pPr>
    </w:p>
    <w:p w:rsidRDefault="004159ED" w:rsidP="004159ED" w:rsidR="004159ED" w:rsidRPr="00A9161D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9161D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B61FDD">
        <w:rPr>
          <w:rFonts w:hAnsi="Times New Roman" w:ascii="Times New Roman"/>
        </w:rPr>
        <w:t xml:space="preserve">stečajnim dužnikom </w:t>
      </w:r>
      <w:r w:rsidR="00B61FDD" w:rsidRPr="00B61FDD">
        <w:rPr>
          <w:rFonts w:hAnsi="Times New Roman" w:ascii="Times New Roman"/>
        </w:rPr>
        <w:t>K 2 PRIJEVOZ I USLUGE d.o.o.- u stečaju, Zagreb, Trnsko 27, OIB: 97365529914</w:t>
      </w:r>
      <w:r w:rsidRPr="00B61FDD">
        <w:rPr>
          <w:rFonts w:hAnsi="Times New Roman" w:ascii="Times New Roman"/>
          <w:szCs w:val="24"/>
        </w:rPr>
        <w:t xml:space="preserve"> </w:t>
      </w:r>
      <w:r w:rsidRPr="00A9161D">
        <w:rPr>
          <w:rFonts w:hAnsi="Times New Roman" w:ascii="Times New Roman"/>
          <w:szCs w:val="24"/>
        </w:rPr>
        <w:t xml:space="preserve">dana </w:t>
      </w:r>
      <w:r w:rsidR="00B61FDD">
        <w:rPr>
          <w:rFonts w:hAnsi="Times New Roman" w:ascii="Times New Roman"/>
          <w:szCs w:val="24"/>
        </w:rPr>
        <w:t>4. ožujka</w:t>
      </w:r>
      <w:r w:rsidRPr="00A9161D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A9161D">
      <w:pPr>
        <w:jc w:val="both"/>
        <w:rPr>
          <w:rFonts w:hAnsi="Times New Roman" w:ascii="Times New Roman"/>
        </w:rPr>
      </w:pPr>
    </w:p>
    <w:p w:rsidRDefault="00464385" w:rsidP="00464385" w:rsidR="00464385" w:rsidRPr="00A9161D">
      <w:pPr>
        <w:ind w:firstLine="720"/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i j e š i o    j e</w:t>
      </w:r>
    </w:p>
    <w:p w:rsidRDefault="00464385" w:rsidP="00464385" w:rsidR="00464385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</w:t>
      </w:r>
    </w:p>
    <w:p w:rsidRDefault="003E3355" w:rsidP="006569C4" w:rsidR="0051708E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</w:t>
      </w:r>
      <w:r w:rsidR="0051708E" w:rsidRPr="00A9161D">
        <w:rPr>
          <w:rFonts w:hAnsi="Times New Roman" w:ascii="Times New Roman"/>
        </w:rPr>
        <w:t xml:space="preserve">tečajnom upravitelju </w:t>
      </w:r>
      <w:r w:rsidR="00B61FDD" w:rsidRPr="00B61FDD">
        <w:rPr>
          <w:rFonts w:hAnsi="Times New Roman" w:ascii="Times New Roman"/>
        </w:rPr>
        <w:t>Mati Čičku iz D</w:t>
      </w:r>
      <w:r w:rsidR="00DA082B">
        <w:rPr>
          <w:rFonts w:hAnsi="Times New Roman" w:ascii="Times New Roman"/>
        </w:rPr>
        <w:t>onje Lomnice, II. odvojak Dever</w:t>
      </w:r>
      <w:r w:rsidR="00B61FDD" w:rsidRPr="00B61FDD">
        <w:rPr>
          <w:rFonts w:hAnsi="Times New Roman" w:ascii="Times New Roman"/>
        </w:rPr>
        <w:t xml:space="preserve">ićeve 5, OIB: 63670108668 </w:t>
      </w:r>
      <w:r w:rsidR="0051708E" w:rsidRPr="00A9161D">
        <w:rPr>
          <w:rFonts w:hAnsi="Times New Roman" w:ascii="Times New Roman"/>
        </w:rPr>
        <w:t xml:space="preserve">određuje se nagrada za poslove obavljene u </w:t>
      </w:r>
      <w:r w:rsidR="0061481A" w:rsidRPr="00A9161D">
        <w:rPr>
          <w:rFonts w:hAnsi="Times New Roman" w:ascii="Times New Roman"/>
        </w:rPr>
        <w:t xml:space="preserve">stečajnom postupku u iznosu od </w:t>
      </w:r>
      <w:r w:rsidR="00210908" w:rsidRPr="00A9161D">
        <w:rPr>
          <w:rFonts w:hAnsi="Times New Roman" w:ascii="Times New Roman"/>
        </w:rPr>
        <w:t>3.0</w:t>
      </w:r>
      <w:r w:rsidR="00BF099E" w:rsidRPr="00A9161D">
        <w:rPr>
          <w:rFonts w:hAnsi="Times New Roman" w:ascii="Times New Roman"/>
        </w:rPr>
        <w:t>00,00</w:t>
      </w:r>
      <w:r w:rsidR="004A1230" w:rsidRPr="00A9161D">
        <w:rPr>
          <w:rFonts w:hAnsi="Times New Roman" w:ascii="Times New Roman"/>
        </w:rPr>
        <w:t xml:space="preserve"> kn bruto</w:t>
      </w:r>
      <w:r w:rsidR="00B34D81" w:rsidRPr="00A9161D">
        <w:rPr>
          <w:rFonts w:hAnsi="Times New Roman" w:ascii="Times New Roman"/>
        </w:rPr>
        <w:t>.</w:t>
      </w:r>
    </w:p>
    <w:p w:rsidRDefault="00872378" w:rsidP="00A761D0" w:rsidR="00872378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CC362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Rješenjem o</w:t>
      </w:r>
      <w:r w:rsidR="003E3355" w:rsidRPr="00A9161D">
        <w:rPr>
          <w:rFonts w:hAnsi="Times New Roman" w:ascii="Times New Roman"/>
        </w:rPr>
        <w:t>vog suda, posl.br.</w:t>
      </w:r>
      <w:r w:rsidR="001143E2">
        <w:rPr>
          <w:rFonts w:hAnsi="Times New Roman" w:ascii="Times New Roman"/>
        </w:rPr>
        <w:t xml:space="preserve"> gornji, od </w:t>
      </w:r>
      <w:r w:rsidR="005C5464">
        <w:rPr>
          <w:rFonts w:hAnsi="Times New Roman" w:ascii="Times New Roman"/>
        </w:rPr>
        <w:t>27. kolovoza</w:t>
      </w:r>
      <w:r w:rsidR="001143E2">
        <w:rPr>
          <w:rFonts w:hAnsi="Times New Roman" w:ascii="Times New Roman"/>
        </w:rPr>
        <w:t xml:space="preserve"> 2018. godine, </w:t>
      </w:r>
      <w:r w:rsidRPr="00A9161D">
        <w:rPr>
          <w:rFonts w:hAnsi="Times New Roman" w:ascii="Times New Roman"/>
        </w:rPr>
        <w:t xml:space="preserve"> </w:t>
      </w:r>
      <w:r w:rsidR="005C5464">
        <w:rPr>
          <w:rFonts w:hAnsi="Times New Roman" w:ascii="Times New Roman"/>
        </w:rPr>
        <w:t>otvoren je</w:t>
      </w:r>
      <w:r w:rsidR="001A2EA5" w:rsidRPr="001C4992">
        <w:t xml:space="preserve"> </w:t>
      </w:r>
      <w:r w:rsidR="0077647E" w:rsidRPr="00A9161D">
        <w:rPr>
          <w:rFonts w:hAnsi="Times New Roman" w:ascii="Times New Roman"/>
        </w:rPr>
        <w:t xml:space="preserve"> te je za dan </w:t>
      </w:r>
      <w:r w:rsidR="001406FF">
        <w:rPr>
          <w:rFonts w:hAnsi="Times New Roman" w:ascii="Times New Roman"/>
        </w:rPr>
        <w:t xml:space="preserve">27. veljače </w:t>
      </w:r>
      <w:r w:rsidR="00BF1FA3">
        <w:rPr>
          <w:rFonts w:hAnsi="Times New Roman" w:ascii="Times New Roman"/>
        </w:rPr>
        <w:t xml:space="preserve"> 2019.</w:t>
      </w:r>
      <w:r w:rsidR="0077647E" w:rsidRPr="00A9161D">
        <w:rPr>
          <w:rFonts w:hAnsi="Times New Roman" w:ascii="Times New Roman"/>
        </w:rPr>
        <w:t>, određeno</w:t>
      </w:r>
      <w:r w:rsidR="001F6C0E" w:rsidRPr="00A9161D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Podneskom od </w:t>
      </w:r>
      <w:r w:rsidR="00AA15FF">
        <w:rPr>
          <w:rFonts w:hAnsi="Times New Roman" w:ascii="Times New Roman"/>
        </w:rPr>
        <w:t>27</w:t>
      </w:r>
      <w:r w:rsidR="004A7A35" w:rsidRPr="00A9161D">
        <w:rPr>
          <w:rFonts w:hAnsi="Times New Roman" w:ascii="Times New Roman"/>
        </w:rPr>
        <w:t xml:space="preserve">. veljače </w:t>
      </w:r>
      <w:r w:rsidR="006569C4" w:rsidRPr="00A9161D">
        <w:rPr>
          <w:rFonts w:hAnsi="Times New Roman" w:ascii="Times New Roman"/>
        </w:rPr>
        <w:t>2019</w:t>
      </w:r>
      <w:r w:rsidR="00CC362E" w:rsidRPr="00A9161D">
        <w:rPr>
          <w:rFonts w:hAnsi="Times New Roman" w:ascii="Times New Roman"/>
        </w:rPr>
        <w:t xml:space="preserve">., stečajni upravitelj je predložio da mu se odredi nagrada. </w:t>
      </w:r>
      <w:r w:rsidR="0051708E" w:rsidRPr="00A9161D">
        <w:rPr>
          <w:rFonts w:hAnsi="Times New Roman" w:ascii="Times New Roman"/>
        </w:rPr>
        <w:tab/>
        <w:t xml:space="preserve">     </w:t>
      </w:r>
      <w:r w:rsidR="0051708E" w:rsidRPr="00A9161D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Temeljem odredbe članka 94. SZ-a (NN</w:t>
      </w:r>
      <w:r w:rsidR="00027FF4" w:rsidRPr="00A9161D">
        <w:rPr>
          <w:rFonts w:hAnsi="Times New Roman" w:ascii="Times New Roman"/>
        </w:rPr>
        <w:t xml:space="preserve"> </w:t>
      </w:r>
      <w:r w:rsidRPr="00A9161D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A9161D">
        <w:rPr>
          <w:rFonts w:hAnsi="Times New Roman" w:ascii="Times New Roman"/>
        </w:rPr>
        <w:t xml:space="preserve">g izvješća, koje prileži spisu, </w:t>
      </w:r>
      <w:r w:rsidRPr="00A9161D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A9161D">
        <w:rPr>
          <w:rFonts w:hAnsi="Times New Roman" w:ascii="Times New Roman"/>
        </w:rPr>
        <w:t>i to za sastav</w:t>
      </w:r>
      <w:r w:rsidR="00F47FEF" w:rsidRPr="00A9161D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A9161D">
        <w:rPr>
          <w:rFonts w:hAnsi="Times New Roman" w:ascii="Times New Roman"/>
        </w:rPr>
        <w:t xml:space="preserve"> i </w:t>
      </w:r>
      <w:r w:rsidR="00BF7FE8" w:rsidRPr="00A9161D">
        <w:rPr>
          <w:rFonts w:hAnsi="Times New Roman" w:ascii="Times New Roman"/>
        </w:rPr>
        <w:lastRenderedPageBreak/>
        <w:t xml:space="preserve">prijedlozima stečajnog upravitelja, podnošenje izvješća i ispitivanje tražbina na ispitnom i izvještajnom ročištu održanom </w:t>
      </w:r>
      <w:r w:rsidR="00AA15FF">
        <w:rPr>
          <w:rFonts w:hAnsi="Times New Roman" w:ascii="Times New Roman"/>
        </w:rPr>
        <w:t>27. veljače</w:t>
      </w:r>
      <w:r w:rsidR="00B93320">
        <w:rPr>
          <w:rFonts w:hAnsi="Times New Roman" w:ascii="Times New Roman"/>
        </w:rPr>
        <w:t xml:space="preserve"> 2019.</w:t>
      </w:r>
      <w:r w:rsidR="00663BD9" w:rsidRPr="00A9161D">
        <w:rPr>
          <w:rFonts w:hAnsi="Times New Roman" w:ascii="Times New Roman"/>
        </w:rPr>
        <w:t xml:space="preserve"> godine.</w:t>
      </w:r>
    </w:p>
    <w:p w:rsidRDefault="0051708E" w:rsidP="0051708E" w:rsidR="0051708E" w:rsidRPr="00A9161D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</w:t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>U Zagrebu</w:t>
      </w:r>
      <w:r w:rsidR="003E3486" w:rsidRPr="00A9161D">
        <w:rPr>
          <w:rFonts w:hAnsi="Times New Roman" w:ascii="Times New Roman"/>
        </w:rPr>
        <w:t xml:space="preserve">, </w:t>
      </w:r>
      <w:r w:rsidR="00AA15FF">
        <w:rPr>
          <w:rFonts w:hAnsi="Times New Roman" w:ascii="Times New Roman"/>
        </w:rPr>
        <w:t>4. ožujka</w:t>
      </w:r>
      <w:r w:rsidR="00E42FBC" w:rsidRPr="00A9161D">
        <w:rPr>
          <w:rFonts w:hAnsi="Times New Roman" w:ascii="Times New Roman"/>
        </w:rPr>
        <w:t xml:space="preserve"> 2019</w:t>
      </w:r>
      <w:r w:rsidR="00515E4A" w:rsidRPr="00A9161D">
        <w:rPr>
          <w:rFonts w:hAnsi="Times New Roman" w:ascii="Times New Roman"/>
        </w:rPr>
        <w:t>. godine</w:t>
      </w:r>
      <w:r w:rsidRPr="00A9161D">
        <w:rPr>
          <w:rFonts w:hAnsi="Times New Roman" w:ascii="Times New Roman"/>
        </w:rPr>
        <w:t xml:space="preserve">   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070833" w:rsidR="0051708E" w:rsidRPr="00A9161D">
      <w:pPr>
        <w:jc w:val="right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="00515E4A" w:rsidRPr="00A9161D">
        <w:rPr>
          <w:rFonts w:hAnsi="Times New Roman" w:ascii="Times New Roman"/>
        </w:rPr>
        <w:t>S</w:t>
      </w:r>
      <w:r w:rsidRPr="00A9161D">
        <w:rPr>
          <w:rFonts w:hAnsi="Times New Roman" w:ascii="Times New Roman"/>
        </w:rPr>
        <w:t>udac:</w:t>
      </w:r>
    </w:p>
    <w:p w:rsidRDefault="0051708E" w:rsidP="00515E4A" w:rsidR="0051708E" w:rsidRPr="00A9161D">
      <w:pPr>
        <w:pStyle w:val="Uvuenotijeloteksta"/>
        <w:ind w:firstLine="141" w:left="1983"/>
        <w:jc w:val="right"/>
      </w:pPr>
      <w:r w:rsidRPr="00A9161D">
        <w:tab/>
      </w:r>
      <w:r w:rsidRPr="00A9161D">
        <w:tab/>
      </w:r>
      <w:r w:rsidRPr="00A9161D">
        <w:tab/>
      </w:r>
      <w:r w:rsidRPr="00A9161D">
        <w:tab/>
        <w:t>Vesna Sremac Šoštar</w:t>
      </w:r>
      <w:r w:rsidR="00F21264">
        <w:t>,v.r.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POUKA O PRAVNOM LIJEKU: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F21264" w:rsidR="00F21264" w:rsidRPr="00F2126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>Za točnost otpravka-ovl. službenik</w:t>
      </w:r>
    </w:p>
    <w:p w:rsidRDefault="00F21264" w:rsidR="00F21264" w:rsidRPr="00F21264">
      <w:pPr>
        <w:rPr>
          <w:rFonts w:hAnsi="Times New Roman" w:ascii="Times New Roman"/>
        </w:rPr>
      </w:pP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</w:r>
      <w:r w:rsidRPr="00F21264">
        <w:rPr>
          <w:rFonts w:hAnsi="Times New Roman" w:ascii="Times New Roman"/>
        </w:rPr>
        <w:tab/>
        <w:t>Vinka Mihalinčić</w:t>
      </w:r>
    </w:p>
    <w:p w:rsidRDefault="00630958" w:rsidP="007F0028" w:rsidR="00630958" w:rsidRPr="00A9161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A9161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2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A15FF">
      <w:rPr>
        <w:rFonts w:hAnsi="Times New Roman" w:ascii="Times New Roman"/>
      </w:rPr>
      <w:t>2422/17-25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B61FDD">
          <w:rPr>
            <w:rFonts w:hAnsi="Times New Roman" w:ascii="Times New Roman"/>
          </w:rPr>
          <w:t>2422/17-25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5C93"/>
    <w:rsid w:val="000C3F20"/>
    <w:rsid w:val="000C5116"/>
    <w:rsid w:val="000C5CB5"/>
    <w:rsid w:val="000C6183"/>
    <w:rsid w:val="001056B0"/>
    <w:rsid w:val="001115CA"/>
    <w:rsid w:val="001143E2"/>
    <w:rsid w:val="00130C0C"/>
    <w:rsid w:val="001314E4"/>
    <w:rsid w:val="001406FF"/>
    <w:rsid w:val="001638A5"/>
    <w:rsid w:val="00172E5D"/>
    <w:rsid w:val="00175230"/>
    <w:rsid w:val="00180A62"/>
    <w:rsid w:val="00192133"/>
    <w:rsid w:val="001A271C"/>
    <w:rsid w:val="001A2EA5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66FAA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C5464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7F692C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A15B1"/>
    <w:rsid w:val="00AA15FF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1FDD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082B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0992"/>
    <w:rsid w:val="00EC6334"/>
    <w:rsid w:val="00ED5DE4"/>
    <w:rsid w:val="00EE23B8"/>
    <w:rsid w:val="00EE485D"/>
    <w:rsid w:val="00EF18D0"/>
    <w:rsid w:val="00F0156E"/>
    <w:rsid w:val="00F16406"/>
    <w:rsid w:val="00F21264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A2814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St-2422/2017</izvorni_sadrzaj>
    <derivirana_varijabla naziv="DomainObject.Predmet.OznakaBroj_1">St-2422/2017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2 PRIJEVOZ I USLUGE d.o.o. zastupanog po punomoćniku Pavle Tunić; Mirko Kelemen</izvorni_sadrzaj>
    <derivirana_varijabla naziv="DomainObject.Predmet.ProtustrankaFormated_1">  K 2 PRIJEVOZ I USLUGE d.o.o. zastupanog po punomoćniku Pavle Tunić; Mirko Kelemen</derivirana_varijabla>
  </DomainObject.Predmet.ProtustrankaFormated>
  <DomainObject.Predmet.ProtustrankaFormatedOIB>
    <izvorni_sadrzaj>  K 2 PRIJEVOZ I USLUGE d.o.o., OIB 97365529914 zastupanog po punomoćniku Pavle Tunić; Mirko Kelemen</izvorni_sadrzaj>
    <derivirana_varijabla naziv="DomainObject.Predmet.ProtustrankaFormatedOIB_1">  K 2 PRIJEVOZ I USLUGE d.o.o., OIB 97365529914 zastupanog po punomoćniku Pavle Tunić; Mirko Kelemen</derivirana_varijabla>
  </DomainObject.Predmet.ProtustrankaFormatedOIB>
  <DomainObject.Predmet.ProtustrankaFormatedWithAdress>
    <izvorni_sadrzaj> K 2 PRIJEVOZ I USLUGE d.o.o., Trnsko 27, 10000 Zagreb zastupanog po punomoćniku Pavle Tunić; Mirko Kelemen</izvorni_sadrzaj>
    <derivirana_varijabla naziv="DomainObject.Predmet.ProtustrankaFormatedWithAdress_1"> K 2 PRIJEVOZ I USLUGE d.o.o., Trnsko 27, 10000 Zagreb zastupanog po punomoćniku Pavle Tunić; Mirko Kelemen</derivirana_varijabla>
  </DomainObject.Predmet.ProtustrankaFormatedWithAdress>
  <DomainObject.Predmet.ProtustrankaFormatedWithAdressOIB>
    <izvorni_sadrzaj> K 2 PRIJEVOZ I USLUGE d.o.o., OIB 97365529914, Trnsko 27, 10000 Zagreb zastupanog po punomoćniku Pavle Tunić; Mirko Kelemen</izvorni_sadrzaj>
    <derivirana_varijabla naziv="DomainObject.Predmet.ProtustrankaFormatedWithAdressOIB_1"> K 2 PRIJEVOZ I USLUGE d.o.o., OIB 97365529914, Trnsko 27, 10000 Zagreb zastupanog po punomoćniku Pavle Tunić; Mirko Kelemen</derivirana_varijabla>
  </DomainObject.Predmet.ProtustrankaFormatedWithAdressOIB>
  <DomainObject.Predmet.ProtustrankaWithAdress>
    <izvorni_sadrzaj>K 2 PRIJEVOZ I USLUGE d.o.o. Trnsko 27, 10000 Zagreb</izvorni_sadrzaj>
    <derivirana_varijabla naziv="DomainObject.Predmet.ProtustrankaWithAdress_1">K 2 PRIJEVOZ I USLUGE d.o.o. Trnsko 27, 10000 Zagreb</derivirana_varijabla>
  </DomainObject.Predmet.ProtustrankaWithAdress>
  <DomainObject.Predmet.ProtustrankaWithAdressOIB>
    <izvorni_sadrzaj>K 2 PRIJEVOZ I USLUGE d.o.o., OIB 97365529914, Trnsko 27, 10000 Zagreb</izvorni_sadrzaj>
    <derivirana_varijabla naziv="DomainObject.Predmet.ProtustrankaWithAdressOIB_1">K 2 PRIJEVOZ I USLUGE d.o.o., OIB 97365529914, Trnsko 27, 10000 Zagreb</derivirana_varijabla>
  </DomainObject.Predmet.ProtustrankaWithAdressOIB>
  <DomainObject.Predmet.ProtustrankaNazivFormated>
    <izvorni_sadrzaj>K 2 PRIJEVOZ I USLUGE d.o.o.</izvorni_sadrzaj>
    <derivirana_varijabla naziv="DomainObject.Predmet.ProtustrankaNazivFormated_1">K 2 PRIJEVOZ I USLUGE d.o.o.</derivirana_varijabla>
  </DomainObject.Predmet.ProtustrankaNazivFormated>
  <DomainObject.Predmet.ProtustrankaNazivFormatedOIB>
    <izvorni_sadrzaj>K 2 PRIJEVOZ I USLUGE d.o.o., OIB 97365529914</izvorni_sadrzaj>
    <derivirana_varijabla naziv="DomainObject.Predmet.ProtustrankaNazivFormatedOIB_1">K 2 PRIJEVOZ I USLUGE d.o.o., OIB 97365529914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 2 PRIJEVOZ I USLUGE d.o.o. zastupanog po punomoćniku Pavle Tunić; Mirko Kelemen</item>
    </izvorni_sadrzaj>
    <derivirana_varijabla naziv="DomainObject.Predmet.ProtuStrankaListFormated_1">
      <item>K 2 PRIJEVOZ I USLUGE d.o.o. zastupanog po punomoćniku Pavle Tunić; Mirko Kelemen</item>
    </derivirana_varijabla>
  </DomainObject.Predmet.ProtuStrankaListFormated>
  <DomainObject.Predmet.ProtuStrankaListFormatedOIB>
    <izvorni_sadrzaj>
      <item>K 2 PRIJEVOZ I USLUGE d.o.o., OIB 97365529914 zastupanog po punomoćniku Pavle Tunić; Mirko Kelemen</item>
    </izvorni_sadrzaj>
    <derivirana_varijabla naziv="DomainObject.Predmet.ProtuStrankaListFormatedOIB_1">
      <item>K 2 PRIJEVOZ I USLUGE d.o.o., OIB 97365529914 zastupanog po punomoćniku Pavle Tunić; Mirko Kelemen</item>
    </derivirana_varijabla>
  </DomainObject.Predmet.ProtuStrankaListFormatedOIB>
  <DomainObject.Predmet.ProtuStrankaListFormatedWithAdress>
    <izvorni_sadrzaj>
      <item>K 2 PRIJEVOZ I USLUGE d.o.o., Trnsko 27, 10000 Zagreb zastupanog po punomoćniku Pavle Tunić; Mirko Kelemen</item>
    </izvorni_sadrzaj>
    <derivirana_varijabla naziv="DomainObject.Predmet.ProtuStrankaListFormatedWithAdress_1">
      <item>K 2 PRIJEVOZ I USLUGE d.o.o., Trnsko 27, 10000 Zagreb zastupanog po punomoćniku Pavle Tunić; Mirko Kelemen</item>
    </derivirana_varijabla>
  </DomainObject.Predmet.ProtuStrankaListFormatedWithAdress>
  <DomainObject.Predmet.ProtuStrankaListFormatedWithAdressOIB>
    <izvorni_sadrzaj>
      <item>K 2 PRIJEVOZ I USLUGE d.o.o., OIB 97365529914, Trnsko 27, 10000 Zagreb zastupanog po punomoćniku Pavle Tunić; Mirko Kelemen</item>
    </izvorni_sadrzaj>
    <derivirana_varijabla naziv="DomainObject.Predmet.ProtuStrankaListFormatedWithAdressOIB_1">
      <item>K 2 PRIJEVOZ I USLUGE d.o.o., OIB 97365529914, Trnsko 27, 10000 Zagreb zastupanog po punomoćniku Pavle Tunić; Mirko Kelemen</item>
    </derivirana_varijabla>
  </DomainObject.Predmet.ProtuStrankaListFormatedWithAdressOIB>
  <DomainObject.Predmet.ProtuStrankaListNazivFormated>
    <izvorni_sadrzaj>
      <item>K 2 PRIJEVOZ I USLUGE d.o.o.</item>
    </izvorni_sadrzaj>
    <derivirana_varijabla naziv="DomainObject.Predmet.ProtuStrankaListNazivFormated_1">
      <item>K 2 PRIJEVOZ I USLUGE d.o.o.</item>
    </derivirana_varijabla>
  </DomainObject.Predmet.ProtuStrankaListNazivFormated>
  <DomainObject.Predmet.ProtuStrankaListNazivFormatedOIB>
    <izvorni_sadrzaj>
      <item>K 2 PRIJEVOZ I USLUGE d.o.o., OIB 97365529914</item>
    </izvorni_sadrzaj>
    <derivirana_varijabla naziv="DomainObject.Predmet.ProtuStrankaListNazivFormatedOIB_1">
      <item>K 2 PRIJEVOZ I USLUGE d.o.o., OIB 97365529914</item>
    </derivirana_varijabla>
  </DomainObject.Predmet.ProtuStrankaListNazivFormatedOIB>
  <DomainObject.Predmet.OstaliListFormated>
    <izvorni_sadrzaj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izvorni_sadrzaj>
    <derivirana_varijabla naziv="DomainObject.Predmet.OstaliListFormated_1"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derivirana_varijabla>
  </DomainObject.Predmet.OstaliListFormated>
  <DomainObject.Predmet.OstaliListFormatedOIB>
    <izvorni_sadrzaj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izvorni_sadrzaj>
    <derivirana_varijabla naziv="DomainObject.Predmet.OstaliListFormatedOIB_1"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izvorni_sadrzaj>
    <derivirana_varijabla naziv="DomainObject.Predmet.OstaliListFormatedWithAdress_1"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Pavle Tunić</item>
      <item>Mirko Kelemen</item>
      <item>ŽDO u Zagrebu</item>
    </izvorni_sadrzaj>
    <derivirana_varijabla naziv="DomainObject.Predmet.OstaliListNazivFormated_1">
      <item>Pavle Tunić</item>
      <item>Mirko Kelemen</item>
      <item>ŽDO u Zagrebu</item>
    </derivirana_varijabla>
  </DomainObject.Predmet.OstaliListNazivFormated>
  <DomainObject.Predmet.OstaliListNazivFormatedOIB>
    <izvorni_sadrzaj>
      <item>Pavle Tunić, OIB 00834129298</item>
      <item>Mirko Kelemen, OIB 46078295751</item>
      <item>ŽDO u Zagrebu, OIB 16488001145</item>
    </izvorni_sadrzaj>
    <derivirana_varijabla naziv="DomainObject.Predmet.OstaliListNazivFormatedOIB_1">
      <item>Pavle Tunić, OIB 00834129298</item>
      <item>Mirko Kelemen, OIB 46078295751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 2 PRIJEVOZ I USLUGE d.o.o.</izvorni_sadrzaj>
    <derivirana_varijabla naziv="DomainObject.Predmet.ProtustrankaIDrugi_1">K 2 PRIJEVOZ 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 2 PRIJEVOZ I USLUGE d.o.o., OIB 97365529914, Trnsko 27, 10000 Zagreb</izvorni_sadrzaj>
    <derivirana_varijabla naziv="DomainObject.Predmet.ProtustrankaIDrugiAdressOIB_1">K 2 PRIJEVOZ I USLUGE d.o.o., OIB 97365529914,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 2 PRIJEVOZ I USLUGE d.o.o.</item>
      <item>RH MF Porezna uprava Zagreb</item>
      <item>Pavle Tunić</item>
      <item>Mirko Kelemen</item>
      <item>ŽDO u Zagrebu</item>
    </izvorni_sadrzaj>
    <derivirana_varijabla naziv="DomainObject.Predmet.SudioniciListNaziv_1">
      <item>FINA Regionalni centar Zagreb</item>
      <item>K 2 PRIJEVOZ I USLUGE d.o.o.</item>
      <item>RH MF Porezna uprava Zagreb</item>
      <item>Pavle Tunić</item>
      <item>Mirko Kelemen</item>
      <item>ŽDO u Zagrebu</item>
    </derivirana_varijabla>
  </DomainObject.Predmet.SudioniciListNaziv>
  <DomainObject.Predmet.SudioniciListAdressOIB>
    <izvorni_sadrzaj>
      <item>K 2 PRIJEVOZ I USLUGE d.o.o., OIB 97365529914, Trnsko 27,10000 Zagreb</item>
      <item>FINA Regionalni centar Zagreb, OIB 85821130368, Trg svibanjskih žrtava 1995. 1,10000 Zagreb</item>
      <item>RH MF Porezna uprava Zagreb, OIB 18683136487</item>
      <item>Pavle Tunić, OIB 00834129298, Trg Mladosti 1,10290 Zaprešić</item>
      <item>Mirko Kelemen, OIB 46078295751, Trnsko 27,10000 Zagreb</item>
      <item>ŽDO u Zagrebu, OIB 16488001145, Savska cesta 41,10000 Zagreb</item>
    </izvorni_sadrzaj>
    <derivirana_varijabla naziv="DomainObject.Predmet.SudioniciListAdressOIB_1">
      <item>K 2 PRIJEVOZ I USLUGE d.o.o., OIB 97365529914, Trnsko 27,10000 Zagreb</item>
      <item>FINA Regionalni centar Zagreb, OIB 85821130368, Trg svibanjskih žrtava 1995. 1,10000 Zagreb</item>
      <item>RH MF Porezna uprava Zagreb, OIB 18683136487</item>
      <item>Pavle Tunić, OIB 00834129298, Trg Mladosti 1,10290 Zaprešić</item>
      <item>Mirko Kelemen, OIB 46078295751, Trnsko 27,10000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97365529914</item>
      <item>, OIB 18683136487</item>
      <item>, OIB 00834129298</item>
      <item>, OIB 46078295751</item>
      <item>, OIB 16488001145</item>
    </izvorni_sadrzaj>
    <derivirana_varijabla naziv="DomainObject.Predmet.SudioniciListNazivOIB_1">
      <item>, OIB 85821130368</item>
      <item>, OIB 97365529914</item>
      <item>, OIB 18683136487</item>
      <item>, OIB 00834129298</item>
      <item>, OIB 46078295751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FA92C-CDCA-4357-9A2F-F2C84E134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419</properties:Words>
  <properties:Characters>2329</properties:Characters>
  <properties:Lines>60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2019-03-04T08:09:00Z</dcterms:created>
  <dc:creator>x</dc:creator>
  <cp:lastModifiedBy>Vinka Mihalinčić</cp:lastModifiedBy>
  <cp:lastPrinted>2019-03-04T08:19:00Z</cp:lastPrinted>
  <dcterms:modified xmlns:xsi="http://www.w3.org/2001/XMLSchema-instance" xsi:type="dcterms:W3CDTF">2019-03-04T08:19:00Z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(St-2422-17-nagrada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