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f002" w14:paraId="a1df00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7A41B6">
        <w:t>8</w:t>
      </w:r>
      <w:r w:rsidR="00403BBF">
        <w:t>40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403BBF">
        <w:t>L.U.Z. – UGOSTITELJSTVO j.d.o.o., OIB: 14958910169, MBS: 080934993, Gradići, Grad Velika Gorica, Kralja Tomislava 68,</w:t>
      </w:r>
      <w:r>
        <w:t xml:space="preserve"> </w:t>
      </w:r>
      <w:r w:rsidR="002F01CE">
        <w:t xml:space="preserve"> dana </w:t>
      </w:r>
      <w:r w:rsidR="00403BBF">
        <w:t>17.</w:t>
      </w:r>
      <w:r w:rsidR="007F4289">
        <w:t xml:space="preserve">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03BBF">
        <w:t>L.U.Z. – UGOSTITELJSTVO j.d.o.o., OIB: 14958910169, MBS: 080934993, Gradići, Grad Velika Gorica, Kralja Tomislava 68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64647">
        <w:t>NIKOLA BOJANIĆ</w:t>
      </w:r>
      <w:r w:rsidR="00230785">
        <w:t xml:space="preserve">, OIB: </w:t>
      </w:r>
      <w:r w:rsidR="00B64647">
        <w:t>32886956915</w:t>
      </w:r>
      <w:r w:rsidR="00230785">
        <w:t xml:space="preserve"> </w:t>
      </w:r>
      <w:r w:rsidR="00B64647">
        <w:t>Osijek, 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403BBF">
        <w:t>L.U.Z. – UGOSTITELJSTVO j.d.o.o., OIB: 14958910169, MBS: 080934993, Gradići, Grad Velika Gorica, Kralja Tomislava 68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403BBF">
        <w:t>17. ožujka 2016</w:t>
      </w:r>
      <w:r>
        <w:t xml:space="preserve">. zahtjev </w:t>
      </w:r>
      <w:r w:rsidR="00D6035C">
        <w:t>broj Klasa: 110-07/1</w:t>
      </w:r>
      <w:r w:rsidR="007A41B6">
        <w:t>6</w:t>
      </w:r>
      <w:r w:rsidR="00D6035C">
        <w:t>-01/04, Ur. broj: 04-06-15-</w:t>
      </w:r>
      <w:r w:rsidR="00403BBF">
        <w:t>5429</w:t>
      </w:r>
      <w:r w:rsidR="007A41B6">
        <w:t xml:space="preserve"> </w:t>
      </w:r>
      <w:r w:rsidR="007176DF">
        <w:t>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403BBF">
        <w:t>L.U.Z. – UGOSTITELJSTVO j.d.o.o., OIB: 14958910169, MBS: 080934993, Gradići, Grad Velika Gorica, Kralja Tomislava 68</w:t>
      </w:r>
      <w:r w:rsidR="00715A06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7A41B6">
        <w:t>24.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7A41B6">
        <w:t>8</w:t>
      </w:r>
      <w:r w:rsidR="00403BBF">
        <w:t>40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A41B6">
        <w:t>1</w:t>
      </w:r>
      <w:r w:rsidR="00403BBF">
        <w:t>7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42C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7A41B6">
      <w:t>8</w:t>
    </w:r>
    <w:r w:rsidR="00403BBF">
      <w:t>40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3BBF"/>
    <w:rsid w:val="0040522B"/>
    <w:rsid w:val="00423822"/>
    <w:rsid w:val="00437C48"/>
    <w:rsid w:val="004E11FB"/>
    <w:rsid w:val="004F0096"/>
    <w:rsid w:val="00590A0E"/>
    <w:rsid w:val="00597876"/>
    <w:rsid w:val="005B42C0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A41B6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6464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42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42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2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2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42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42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2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2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St-1840/2016</izvorni_sadrzaj>
    <derivirana_varijabla naziv="DomainObject.Predmet.OznakaBroj_1">St-1840/2016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L.U.Z. - UGOSTITELJSTVO j.d.o.o.</izvorni_sadrzaj>
    <derivirana_varijabla naziv="DomainObject.Predmet.ProtustrankaFormated_1">  L.U.Z. - UGOSTITELJSTVO j.d.o.o.</derivirana_varijabla>
  </DomainObject.Predmet.ProtustrankaFormated>
  <DomainObject.Predmet.ProtustrankaFormatedOIB>
    <izvorni_sadrzaj>  L.U.Z. - UGOSTITELJSTVO j.d.o.o., OIB 14958910169</izvorni_sadrzaj>
    <derivirana_varijabla naziv="DomainObject.Predmet.ProtustrankaFormatedOIB_1">  L.U.Z. - UGOSTITELJSTVO j.d.o.o., OIB 14958910169</derivirana_varijabla>
  </DomainObject.Predmet.ProtustrankaFormatedOIB>
  <DomainObject.Predmet.ProtustrankaFormatedWithAdress>
    <izvorni_sadrzaj> L.U.Z. - UGOSTITELJSTVO j.d.o.o., Kralja Tomislava 68, 10410 Gradići</izvorni_sadrzaj>
    <derivirana_varijabla naziv="DomainObject.Predmet.ProtustrankaFormatedWithAdress_1"> L.U.Z. - UGOSTITELJSTVO j.d.o.o., Kralja Tomislava 68, 10410 Gradići</derivirana_varijabla>
  </DomainObject.Predmet.ProtustrankaFormatedWithAdress>
  <DomainObject.Predmet.ProtustrankaFormatedWithAdressOIB>
    <izvorni_sadrzaj> L.U.Z. - UGOSTITELJSTVO j.d.o.o., OIB 14958910169, Kralja Tomislava 68, 10410 Gradići</izvorni_sadrzaj>
    <derivirana_varijabla naziv="DomainObject.Predmet.ProtustrankaFormatedWithAdressOIB_1"> L.U.Z. - UGOSTITELJSTVO j.d.o.o., OIB 14958910169, Kralja Tomislava 68, 10410 Gradići</derivirana_varijabla>
  </DomainObject.Predmet.ProtustrankaFormatedWithAdressOIB>
  <DomainObject.Predmet.ProtustrankaWithAdress>
    <izvorni_sadrzaj>L.U.Z. - UGOSTITELJSTVO j.d.o.o. Kralja Tomislava 68, 10410 Gradići</izvorni_sadrzaj>
    <derivirana_varijabla naziv="DomainObject.Predmet.ProtustrankaWithAdress_1">L.U.Z. - UGOSTITELJSTVO j.d.o.o. Kralja Tomislava 68, 10410 Gradići</derivirana_varijabla>
  </DomainObject.Predmet.ProtustrankaWithAdress>
  <DomainObject.Predmet.ProtustrankaWithAdressOIB>
    <izvorni_sadrzaj>L.U.Z. - UGOSTITELJSTVO j.d.o.o., OIB 14958910169, Kralja Tomislava 68, 10410 Gradići</izvorni_sadrzaj>
    <derivirana_varijabla naziv="DomainObject.Predmet.ProtustrankaWithAdressOIB_1">L.U.Z. - UGOSTITELJSTVO j.d.o.o., OIB 14958910169, Kralja Tomislava 68, 10410 Gradići</derivirana_varijabla>
  </DomainObject.Predmet.ProtustrankaWithAdressOIB>
  <DomainObject.Predmet.ProtustrankaNazivFormated>
    <izvorni_sadrzaj>L.U.Z. - UGOSTITELJSTVO j.d.o.o.</izvorni_sadrzaj>
    <derivirana_varijabla naziv="DomainObject.Predmet.ProtustrankaNazivFormated_1">L.U.Z. - UGOSTITELJSTVO j.d.o.o.</derivirana_varijabla>
  </DomainObject.Predmet.ProtustrankaNazivFormated>
  <DomainObject.Predmet.ProtustrankaNazivFormatedOIB>
    <izvorni_sadrzaj>L.U.Z. - UGOSTITELJSTVO j.d.o.o., OIB 14958910169</izvorni_sadrzaj>
    <derivirana_varijabla naziv="DomainObject.Predmet.ProtustrankaNazivFormatedOIB_1">L.U.Z. - UGOSTITELJSTVO j.d.o.o., OIB 14958910169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L.U.Z. - UGOSTITELJSTVO j.d.o.o.</item>
    </izvorni_sadrzaj>
    <derivirana_varijabla naziv="DomainObject.Predmet.ProtuStrankaListFormated_1">
      <item>L.U.Z. - UGOSTITELJSTVO j.d.o.o.</item>
    </derivirana_varijabla>
  </DomainObject.Predmet.ProtuStrankaListFormated>
  <DomainObject.Predmet.ProtuStrankaListFormatedOIB>
    <izvorni_sadrzaj>
      <item>L.U.Z. - UGOSTITELJSTVO j.d.o.o., OIB 14958910169</item>
    </izvorni_sadrzaj>
    <derivirana_varijabla naziv="DomainObject.Predmet.ProtuStrankaListFormatedOIB_1">
      <item>L.U.Z. - UGOSTITELJSTVO j.d.o.o., OIB 14958910169</item>
    </derivirana_varijabla>
  </DomainObject.Predmet.ProtuStrankaListFormatedOIB>
  <DomainObject.Predmet.ProtuStrankaListFormatedWithAdress>
    <izvorni_sadrzaj>
      <item>L.U.Z. - UGOSTITELJSTVO j.d.o.o., Kralja Tomislava 68, 10410 Gradići</item>
    </izvorni_sadrzaj>
    <derivirana_varijabla naziv="DomainObject.Predmet.ProtuStrankaListFormatedWithAdress_1">
      <item>L.U.Z. - UGOSTITELJSTVO j.d.o.o., Kralja Tomislava 68, 10410 Gradići</item>
    </derivirana_varijabla>
  </DomainObject.Predmet.ProtuStrankaListFormatedWithAdress>
  <DomainObject.Predmet.ProtuStrankaListFormatedWithAdressOIB>
    <izvorni_sadrzaj>
      <item>L.U.Z. - UGOSTITELJSTVO j.d.o.o., OIB 14958910169, Kralja Tomislava 68, 10410 Gradići</item>
    </izvorni_sadrzaj>
    <derivirana_varijabla naziv="DomainObject.Predmet.ProtuStrankaListFormatedWithAdressOIB_1">
      <item>L.U.Z. - UGOSTITELJSTVO j.d.o.o., OIB 14958910169, Kralja Tomislava 68, 10410 Gradići</item>
    </derivirana_varijabla>
  </DomainObject.Predmet.ProtuStrankaListFormatedWithAdressOIB>
  <DomainObject.Predmet.ProtuStrankaListNazivFormated>
    <izvorni_sadrzaj>
      <item>L.U.Z. - UGOSTITELJSTVO j.d.o.o.</item>
    </izvorni_sadrzaj>
    <derivirana_varijabla naziv="DomainObject.Predmet.ProtuStrankaListNazivFormated_1">
      <item>L.U.Z. - UGOSTITELJSTVO j.d.o.o.</item>
    </derivirana_varijabla>
  </DomainObject.Predmet.ProtuStrankaListNazivFormated>
  <DomainObject.Predmet.ProtuStrankaListNazivFormatedOIB>
    <izvorni_sadrzaj>
      <item>L.U.Z. - UGOSTITELJSTVO j.d.o.o., OIB 14958910169</item>
    </izvorni_sadrzaj>
    <derivirana_varijabla naziv="DomainObject.Predmet.ProtuStrankaListNazivFormatedOIB_1">
      <item>L.U.Z. - UGOSTITELJSTVO j.d.o.o., OIB 14958910169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L.U.Z. - UGOSTITELJSTVO j.d.o.o.</izvorni_sadrzaj>
    <derivirana_varijabla naziv="DomainObject.Predmet.ProtustrankaIDrugi_1">L.U.Z. -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L.U.Z. - UGOSTITELJSTVO j.d.o.o., OIB 14958910169, Kralja Tomislava 68, 10410 Gradići</izvorni_sadrzaj>
    <derivirana_varijabla naziv="DomainObject.Predmet.ProtustrankaIDrugiAdressOIB_1">L.U.Z. - UGOSTITELJSTVO j.d.o.o., OIB 14958910169, Kralja Tomislava 68,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L.U.Z. - UGOSTITELJSTVO j.d.o.o.</item>
      <item>FINA Regionalni centar Zagreb</item>
    </izvorni_sadrzaj>
    <derivirana_varijabla naziv="DomainObject.Predmet.SudioniciListNaziv_1">
      <item>L.U.Z. - UGOSTITELJSTVO j.d.o.o.</item>
      <item>FINA Regionalni centar Zagreb</item>
    </derivirana_varijabla>
  </DomainObject.Predmet.SudioniciListNaziv>
  <DomainObject.Predmet.SudioniciListAdressOIB>
    <izvorni_sadrzaj>
      <item>L.U.Z. - UGOSTITELJSTVO j.d.o.o., OIB 14958910169, Kralja Tomislava 68,10410 Gradići</item>
      <item>FINA Regionalni centar Zagreb, OIB 85821130368, Trg svibanjskih žrtava 1995. 1,10000 Zagreb</item>
    </izvorni_sadrzaj>
    <derivirana_varijabla naziv="DomainObject.Predmet.SudioniciListAdressOIB_1">
      <item>L.U.Z. - UGOSTITELJSTVO j.d.o.o., OIB 14958910169, Kralja Tomislava 68,10410 Gradići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14958910169</item>
      <item>, OIB 85821130368</item>
    </izvorni_sadrzaj>
    <derivirana_varijabla naziv="DomainObject.Predmet.SudioniciListNazivOIB_1">
      <item>, OIB 14958910169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5CE4A-98F1-4DD8-94ED-ADBCA52C3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2387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2017-01-17T12:44:00Z</dcterms:created>
  <dc:creator>korisnik</dc:creator>
  <cp:lastModifiedBy>Snježana Andrijanić</cp:lastModifiedBy>
  <cp:lastPrinted>2017-01-17T12:44:00Z</cp:lastPrinted>
  <dcterms:modified xmlns:xsi="http://www.w3.org/2001/XMLSchema-instance" xsi:type="dcterms:W3CDTF">2017-01-17T12:45:00Z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