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692f" w14:paraId="b15692f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02297F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02297F">
              <w:rPr>
                <w:lang w:eastAsia="hr-HR" w:val="hr-HR"/>
              </w:rPr>
              <w:t>608</w:t>
            </w:r>
            <w:r>
              <w:rPr>
                <w:lang w:eastAsia="hr-HR" w:val="hr-HR"/>
              </w:rPr>
              <w:t>/2017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02297F">
        <w:rPr>
          <w:lang w:val="hr-HR"/>
        </w:rPr>
        <w:t>TIL-COMPANY</w:t>
      </w:r>
      <w:r w:rsidR="00AE00F9">
        <w:rPr>
          <w:lang w:val="hr-HR"/>
        </w:rPr>
        <w:t xml:space="preserve"> </w:t>
      </w:r>
      <w:r w:rsidR="00590973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02297F">
        <w:rPr>
          <w:lang w:val="hr-HR"/>
        </w:rPr>
        <w:t>Križevci</w:t>
      </w:r>
      <w:r w:rsidR="005A6949">
        <w:rPr>
          <w:lang w:val="hr-HR"/>
        </w:rPr>
        <w:t xml:space="preserve">, </w:t>
      </w:r>
      <w:r w:rsidR="0002297F">
        <w:rPr>
          <w:lang w:val="hr-HR"/>
        </w:rPr>
        <w:t>Ulica bana Josipa Jelačića 32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02297F" w:rsidRPr="0002297F">
        <w:rPr>
          <w:lang w:val="hr-HR"/>
        </w:rPr>
        <w:t>81049876519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FC3015">
        <w:rPr>
          <w:lang w:val="hr-HR"/>
        </w:rPr>
        <w:t>1</w:t>
      </w:r>
      <w:r w:rsidRPr="00071235">
        <w:rPr>
          <w:lang w:val="hr-HR"/>
        </w:rPr>
        <w:t xml:space="preserve">. </w:t>
      </w:r>
      <w:r w:rsidR="00590973">
        <w:rPr>
          <w:lang w:val="hr-HR"/>
        </w:rPr>
        <w:t>prosinca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02297F">
        <w:rPr>
          <w:lang w:val="hr-HR"/>
        </w:rPr>
        <w:t>TIL-COMPANY j.d.o.o.</w:t>
      </w:r>
      <w:r w:rsidR="0002297F" w:rsidRPr="00071235">
        <w:rPr>
          <w:lang w:val="hr-HR"/>
        </w:rPr>
        <w:t xml:space="preserve">, </w:t>
      </w:r>
      <w:r w:rsidR="0002297F">
        <w:rPr>
          <w:lang w:val="hr-HR"/>
        </w:rPr>
        <w:t xml:space="preserve">Križevci, Ulica bana Josipa Jelačića 32, </w:t>
      </w:r>
      <w:r w:rsidR="0002297F" w:rsidRPr="00071235">
        <w:rPr>
          <w:lang w:val="hr-HR"/>
        </w:rPr>
        <w:t xml:space="preserve">OIB: </w:t>
      </w:r>
      <w:r w:rsidR="0002297F" w:rsidRPr="0002297F">
        <w:rPr>
          <w:lang w:val="hr-HR"/>
        </w:rPr>
        <w:t>81049876519</w:t>
      </w:r>
      <w:r w:rsidRPr="00071235">
        <w:rPr>
          <w:lang w:val="hr-HR"/>
        </w:rPr>
        <w:t xml:space="preserve">, iznosi </w:t>
      </w:r>
      <w:r w:rsidR="0002297F">
        <w:rPr>
          <w:lang w:val="hr-HR"/>
        </w:rPr>
        <w:t>25.407,04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02297F">
        <w:rPr>
          <w:lang w:val="hr-HR"/>
        </w:rPr>
        <w:t>Luka Perus, Križevci, Ulica bana Josipa Jelačića 32,</w:t>
      </w:r>
      <w:r w:rsidR="00267AE2">
        <w:rPr>
          <w:lang w:val="hr-HR"/>
        </w:rPr>
        <w:t xml:space="preserve"> </w:t>
      </w:r>
      <w:r w:rsidR="00267AE2" w:rsidRPr="00071235">
        <w:rPr>
          <w:lang w:val="hr-HR"/>
        </w:rPr>
        <w:t xml:space="preserve">OIB: </w:t>
      </w:r>
      <w:r w:rsidR="0002297F" w:rsidRPr="0002297F">
        <w:rPr>
          <w:lang w:val="hr-HR"/>
        </w:rPr>
        <w:t>87897108526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02297F">
        <w:rPr>
          <w:lang w:val="hr-HR"/>
        </w:rPr>
        <w:t>608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FC3015">
        <w:rPr>
          <w:lang w:val="hr-HR"/>
        </w:rPr>
        <w:t>2</w:t>
      </w:r>
      <w:r w:rsidR="00590973">
        <w:rPr>
          <w:lang w:val="hr-HR"/>
        </w:rPr>
        <w:t>9</w:t>
      </w:r>
      <w:r w:rsidR="005C4196" w:rsidRPr="00071235">
        <w:rPr>
          <w:lang w:val="hr-HR"/>
        </w:rPr>
        <w:t xml:space="preserve">. </w:t>
      </w:r>
      <w:r w:rsidR="00676507">
        <w:rPr>
          <w:lang w:val="hr-HR"/>
        </w:rPr>
        <w:t>studenog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02297F">
        <w:rPr>
          <w:lang w:val="hr-HR"/>
        </w:rPr>
        <w:t>TIL-COMPANY j.d.o.o.</w:t>
      </w:r>
      <w:r w:rsidR="0002297F" w:rsidRPr="00071235">
        <w:rPr>
          <w:lang w:val="hr-HR"/>
        </w:rPr>
        <w:t xml:space="preserve">, </w:t>
      </w:r>
      <w:r w:rsidR="0002297F">
        <w:rPr>
          <w:lang w:val="hr-HR"/>
        </w:rPr>
        <w:t xml:space="preserve">Križevci, Ulica bana Josipa Jelačića 32, </w:t>
      </w:r>
      <w:r w:rsidR="0002297F" w:rsidRPr="00071235">
        <w:rPr>
          <w:lang w:val="hr-HR"/>
        </w:rPr>
        <w:t xml:space="preserve">OIB: </w:t>
      </w:r>
      <w:r w:rsidR="0002297F" w:rsidRPr="0002297F">
        <w:rPr>
          <w:lang w:val="hr-HR"/>
        </w:rPr>
        <w:t>81049876519</w:t>
      </w:r>
      <w:r w:rsidR="005C4196" w:rsidRPr="00071235">
        <w:rPr>
          <w:lang w:val="hr-HR"/>
        </w:rPr>
        <w:t xml:space="preserve">, navodeći da dužnik na dan </w:t>
      </w:r>
      <w:r w:rsidR="00590973">
        <w:rPr>
          <w:lang w:val="hr-HR"/>
        </w:rPr>
        <w:t>27</w:t>
      </w:r>
      <w:r w:rsidR="009D534A" w:rsidRPr="00071235">
        <w:rPr>
          <w:lang w:val="hr-HR"/>
        </w:rPr>
        <w:t xml:space="preserve">. </w:t>
      </w:r>
      <w:r w:rsidR="00676507">
        <w:rPr>
          <w:lang w:val="hr-HR"/>
        </w:rPr>
        <w:t>studenog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02297F">
        <w:rPr>
          <w:lang w:val="hr-HR"/>
        </w:rPr>
        <w:t>25.407,04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FC3015">
        <w:rPr>
          <w:lang w:val="hr-HR"/>
        </w:rPr>
        <w:t>1</w:t>
      </w:r>
      <w:r w:rsidR="005C4196" w:rsidRPr="00071235">
        <w:rPr>
          <w:lang w:val="hr-HR"/>
        </w:rPr>
        <w:t xml:space="preserve">. </w:t>
      </w:r>
      <w:r w:rsidR="00590973">
        <w:rPr>
          <w:lang w:val="hr-HR"/>
        </w:rPr>
        <w:t>prosinca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142DEA">
        <w:rPr>
          <w:lang w:val="hr-HR"/>
        </w:rPr>
        <w:t>, v.r.</w:t>
      </w:r>
    </w:p>
    <w:p w:rsidRDefault="00142DEA" w:rsidP="005C4196" w:rsidR="00142DEA">
      <w:pPr>
        <w:ind w:firstLine="720" w:left="3600"/>
        <w:jc w:val="center"/>
        <w:outlineLvl w:val="0"/>
        <w:rPr>
          <w:lang w:val="hr-HR"/>
        </w:rPr>
      </w:pPr>
    </w:p>
    <w:p w:rsidRDefault="00142DEA" w:rsidP="005C4196" w:rsidR="00142DEA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>- direktor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DEA" w:rsidRPr="00142DE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02297F">
      <w:rPr>
        <w:lang w:val="hr-HR"/>
      </w:rPr>
      <w:t>608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2DBB"/>
    <w:rsid w:val="00070793"/>
    <w:rsid w:val="00071235"/>
    <w:rsid w:val="000A333D"/>
    <w:rsid w:val="001163CC"/>
    <w:rsid w:val="00124D53"/>
    <w:rsid w:val="00133BA2"/>
    <w:rsid w:val="00142DEA"/>
    <w:rsid w:val="0015045D"/>
    <w:rsid w:val="00166D7D"/>
    <w:rsid w:val="001A6BE3"/>
    <w:rsid w:val="001C2403"/>
    <w:rsid w:val="00230866"/>
    <w:rsid w:val="00267AE2"/>
    <w:rsid w:val="00302D85"/>
    <w:rsid w:val="00340840"/>
    <w:rsid w:val="003E1673"/>
    <w:rsid w:val="00413610"/>
    <w:rsid w:val="00415671"/>
    <w:rsid w:val="004341B3"/>
    <w:rsid w:val="0047312C"/>
    <w:rsid w:val="00494C94"/>
    <w:rsid w:val="004C4C64"/>
    <w:rsid w:val="00500673"/>
    <w:rsid w:val="005011BC"/>
    <w:rsid w:val="0055347A"/>
    <w:rsid w:val="00563DE4"/>
    <w:rsid w:val="00590973"/>
    <w:rsid w:val="005A6949"/>
    <w:rsid w:val="005C4196"/>
    <w:rsid w:val="00653BB3"/>
    <w:rsid w:val="0066129A"/>
    <w:rsid w:val="00666674"/>
    <w:rsid w:val="00676507"/>
    <w:rsid w:val="00690096"/>
    <w:rsid w:val="007B76BA"/>
    <w:rsid w:val="008229E5"/>
    <w:rsid w:val="00863DAB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DD2816"/>
    <w:rsid w:val="00E640D8"/>
    <w:rsid w:val="00E74195"/>
    <w:rsid w:val="00ED489B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2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D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42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D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TIL-COMPANY jednostavno društvo s ograničenom odgovornošću za proizvodnju i usluge zastupanog po punomoćniku Luka Perus</izvorni_sadrzaj>
    <derivirana_varijabla naziv="DomainObject.Predmet.ProtustrankaFormated_1">  TIL-COMPANY jednostavno društvo s ograničenom odgovornošću za proizvodnju i usluge zastupanog po punomoćniku Luka Perus</derivirana_varijabla>
  </DomainObject.Predmet.ProtustrankaFormated>
  <DomainObject.Predmet.ProtustrankaFormatedOIB>
    <izvorni_sadrzaj>  TIL-COMPANY jednostavno društvo s ograničenom odgovornošću za proizvodnju i usluge, OIB 81049876519 zastupanog po punomoćniku Luka Perus</izvorni_sadrzaj>
    <derivirana_varijabla naziv="DomainObject.Predmet.ProtustrankaFormatedOIB_1">  TIL-COMPANY jednostavno društvo s ograničenom odgovornošću za proizvodnju i usluge, OIB 81049876519 zastupanog po punomoćniku Luka Perus</derivirana_varijabla>
  </DomainObject.Predmet.ProtustrankaFormatedOIB>
  <DomainObject.Predmet.ProtustrankaFormatedWithAdress>
    <izvorni_sadrzaj> TIL-COMPANY jednostavno društvo s ograničenom odgovornošću za proizvodnju i usluge, Ulica bana Josipa Jelačića 32, 48260 Križevci zastupanog po punomoćniku Luka Perus</izvorni_sadrzaj>
    <derivirana_varijabla naziv="DomainObject.Predmet.ProtustrankaFormatedWithAdress_1"> TIL-COMPANY jednostavno društvo s ograničenom odgovornošću za proizvodnju i usluge, Ulica bana Josipa Jelačića 32, 48260 Križevci zastupanog po punomoćniku Luka Perus</derivirana_varijabla>
  </DomainObject.Predmet.ProtustrankaFormatedWithAdress>
  <DomainObject.Predmet.ProtustrankaFormatedWithAdressOIB>
    <izvorni_sadrzaj> TIL-COMPANY jednostavno društvo s ograničenom odgovornošću za proizvodnju i usluge, OIB 81049876519, Ulica bana Josipa Jelačića 32, 48260 Križevci zastupanog po punomoćniku Luka Perus</izvorni_sadrzaj>
    <derivirana_varijabla naziv="DomainObject.Predmet.ProtustrankaFormatedWithAdressOIB_1"> TIL-COMPANY jednostavno društvo s ograničenom odgovornošću za proizvodnju i usluge, OIB 81049876519, Ulica bana Josipa Jelačića 32, 48260 Križevci zastupanog po punomoćniku Luka Perus</derivirana_varijabla>
  </DomainObject.Predmet.ProtustrankaFormatedWithAdressOIB>
  <DomainObject.Predmet.ProtustrankaWithAdress>
    <izvorni_sadrzaj>TIL-COMPANY jednostavno društvo s ograničenom odgovornošću za proizvodnju i usluge Ulica bana Josipa Jelačića 32, 48260 Križevci</izvorni_sadrzaj>
    <derivirana_varijabla naziv="DomainObject.Predmet.ProtustrankaWithAdress_1">TIL-COMPANY jednostavno društvo s ograničenom odgovornošću za proizvodnju i usluge Ulica bana Josipa Jelačića 32, 48260 Križevci</derivirana_varijabla>
  </DomainObject.Predmet.ProtustrankaWithAdress>
  <DomainObject.Predmet.ProtustrankaWithAdressOIB>
    <izvorni_sadrzaj>TIL-COMPANY jednostavno društvo s ograničenom odgovornošću za proizvodnju i usluge, OIB 81049876519, Ulica bana Josipa Jelačića 32, 48260 Križevci</izvorni_sadrzaj>
    <derivirana_varijabla naziv="DomainObject.Predmet.ProtustrankaWithAdressOIB_1">TIL-COMPANY jednostavno društvo s ograničenom odgovornošću za proizvodnju i usluge, OIB 81049876519, Ulica bana Josipa Jelačića 32, 48260 Križevci</derivirana_varijabla>
  </DomainObject.Predmet.ProtustrankaWithAdressOIB>
  <DomainObject.Predmet.ProtustrankaNazivFormated>
    <izvorni_sadrzaj>TIL-COMPANY jednostavno društvo s ograničenom odgovornošću za proizvodnju i usluge</izvorni_sadrzaj>
    <derivirana_varijabla naziv="DomainObject.Predmet.ProtustrankaNazivFormated_1">TIL-COMPANY jednostavno društvo s ograničenom odgovornošću za proizvodnju i usluge</derivirana_varijabla>
  </DomainObject.Predmet.ProtustrankaNazivFormated>
  <DomainObject.Predmet.ProtustrankaNazivFormatedOIB>
    <izvorni_sadrzaj>TIL-COMPANY jednostavno društvo s ograničenom odgovornošću za proizvodnju i usluge, OIB 81049876519</izvorni_sadrzaj>
    <derivirana_varijabla naziv="DomainObject.Predmet.ProtustrankaNazivFormatedOIB_1">TIL-COMPANY jednostavno društvo s ograničenom odgovornošću za proizvodnju i usluge, OIB 81049876519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25407.04</izvorni_sadrzaj>
    <derivirana_varijabla naziv="DomainObject.Predmet.TrenutnaVrijednost_1">25407.04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TIL-COMPANY jednostavno društvo s ograničenom odgovornošću za proizvodnju i usluge zastupanog po punomoćniku Luka Perus</item>
    </izvorni_sadrzaj>
    <derivirana_varijabla naziv="DomainObject.Predmet.ProtuStrankaListFormated_1">
      <item>TIL-COMPANY jednostavno društvo s ograničenom odgovornošću za proizvodnju i usluge zastupanog po punomoćniku Luka Perus</item>
    </derivirana_varijabla>
  </DomainObject.Predmet.ProtuStrankaListFormated>
  <DomainObject.Predmet.ProtuStrankaListFormatedOIB>
    <izvorni_sadrzaj>
      <item>TIL-COMPANY jednostavno društvo s ograničenom odgovornošću za proizvodnju i usluge, OIB 81049876519 zastupanog po punomoćniku Luka Perus</item>
    </izvorni_sadrzaj>
    <derivirana_varijabla naziv="DomainObject.Predmet.ProtuStrankaListFormatedOIB_1">
      <item>TIL-COMPANY jednostavno društvo s ograničenom odgovornošću za proizvodnju i usluge, OIB 81049876519 zastupanog po punomoćniku Luka Perus</item>
    </derivirana_varijabla>
  </DomainObject.Predmet.ProtuStrankaListFormatedOIB>
  <DomainObject.Predmet.ProtuStrankaListFormatedWithAdress>
    <izvorni_sadrzaj>
      <item>TIL-COMPANY jednostavno društvo s ograničenom odgovornošću za proizvodnju i usluge, Ulica bana Josipa Jelačića 32, 48260 Križevci zastupanog po punomoćniku Luka Perus</item>
    </izvorni_sadrzaj>
    <derivirana_varijabla naziv="DomainObject.Predmet.ProtuStrankaListFormatedWithAdress_1">
      <item>TIL-COMPANY jednostavno društvo s ograničenom odgovornošću za proizvodnju i usluge, Ulica bana Josipa Jelačića 32, 48260 Križevci zastupanog po punomoćniku Luka Perus</item>
    </derivirana_varijabla>
  </DomainObject.Predmet.ProtuStrankaListFormatedWithAdress>
  <DomainObject.Predmet.ProtuStrankaListFormatedWithAdressOIB>
    <izvorni_sadrzaj>
      <item>TIL-COMPANY jednostavno društvo s ograničenom odgovornošću za proizvodnju i usluge, OIB 81049876519, Ulica bana Josipa Jelačića 32, 48260 Križevci zastupanog po punomoćniku Luka Perus</item>
    </izvorni_sadrzaj>
    <derivirana_varijabla naziv="DomainObject.Predmet.ProtuStrankaListFormatedWithAdressOIB_1">
      <item>TIL-COMPANY jednostavno društvo s ograničenom odgovornošću za proizvodnju i usluge, OIB 81049876519, Ulica bana Josipa Jelačića 32, 48260 Križevci zastupanog po punomoćniku Luka Perus</item>
    </derivirana_varijabla>
  </DomainObject.Predmet.ProtuStrankaListFormatedWithAdressOIB>
  <DomainObject.Predmet.ProtuStrankaListNazivFormated>
    <izvorni_sadrzaj>
      <item>TIL-COMPANY jednostavno društvo s ograničenom odgovornošću za proizvodnju i usluge</item>
    </izvorni_sadrzaj>
    <derivirana_varijabla naziv="DomainObject.Predmet.ProtuStrankaListNazivFormated_1">
      <item>TIL-COMPANY jednostavno društvo s ograničenom odgovornošću za proizvodnju i usluge</item>
    </derivirana_varijabla>
  </DomainObject.Predmet.ProtuStrankaListNazivFormated>
  <DomainObject.Predmet.ProtuStrankaListNazivFormatedOIB>
    <izvorni_sadrzaj>
      <item>TIL-COMPANY jednostavno društvo s ograničenom odgovornošću za proizvodnju i usluge, OIB 81049876519</item>
    </izvorni_sadrzaj>
    <derivirana_varijabla naziv="DomainObject.Predmet.ProtuStrankaListNazivFormatedOIB_1">
      <item>TIL-COMPANY jednostavno društvo s ograničenom odgovornošću za proizvodnju i usluge, OIB 81049876519</item>
    </derivirana_varijabla>
  </DomainObject.Predmet.ProtuStrankaListNazivFormatedOIB>
  <DomainObject.Predmet.OstaliListFormated>
    <izvorni_sadrzaj>
      <item>Sudski registar</item>
      <item>Luka Perus punomoćnik sudionika u postupku TIL-COMPANY jednostavno društvo s ograničenom odgovornošću za proizvodnju i usluge</item>
    </izvorni_sadrzaj>
    <derivirana_varijabla naziv="DomainObject.Predmet.OstaliListFormated_1">
      <item>Sudski registar</item>
      <item>Luka Perus punomoćnik sudionika u postupku TIL-COMPANY jednostavno društvo s ograničenom odgovornošću za proizvodnju i usluge</item>
    </derivirana_varijabla>
  </DomainObject.Predmet.OstaliListFormated>
  <DomainObject.Predmet.OstaliListFormatedOIB>
    <izvorni_sadrzaj>
      <item>Sudski registar</item>
      <item>Luka Perus, OIB 87897108526 punomoćnik sudionika u postupku TIL-COMPANY jednostavno društvo s ograničenom odgovornošću za proizvodnju i usluge</item>
    </izvorni_sadrzaj>
    <derivirana_varijabla naziv="DomainObject.Predmet.OstaliListFormatedOIB_1">
      <item>Sudski registar</item>
      <item>Luka Perus, OIB 87897108526 punomoćnik sudionika u postupku TIL-COMPANY jednostavno društvo s ograničenom odgovornošću za proizvodnju i usluge</item>
    </derivirana_varijabla>
  </DomainObject.Predmet.OstaliListFormatedOIB>
  <DomainObject.Predmet.OstaliListFormatedWithAdress>
    <izvorni_sadrzaj>
      <item>Sudski registar</item>
      <item>Luka Perus, Ulica Bana Josipa Jelačića 32, 48260 Križevci punomoćnik sudionika u postupku TIL-COMPANY jednostavno društvo s ograničenom odgovornošću za proizvodnju i usluge</item>
    </izvorni_sadrzaj>
    <derivirana_varijabla naziv="DomainObject.Predmet.OstaliListFormatedWithAdress_1">
      <item>Sudski registar</item>
      <item>Luka Perus, Ulica Bana Josipa Jelačića 32, 48260 Križevci punomoćnik sudionika u postupku TIL-COMPANY jednostavno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Luka Perus, OIB 87897108526, Ulica Bana Josipa Jelačića 32, 48260 Križevci punomoćnik sudionika u postupku TIL-COMPANY jednostavno društvo s ograničenom odgovornošću za proizvodnju i usluge</item>
    </izvorni_sadrzaj>
    <derivirana_varijabla naziv="DomainObject.Predmet.OstaliListFormatedWithAdressOIB_1">
      <item>Sudski registar</item>
      <item>Luka Perus, OIB 87897108526, Ulica Bana Josipa Jelačića 32, 48260 Križevci punomoćnik sudionika u postupku TIL-COMPANY jednostavno društvo s ograničenom odgovornošću za proizvodnju i usluge</item>
    </derivirana_varijabla>
  </DomainObject.Predmet.OstaliListFormatedWithAdressOIB>
  <DomainObject.Predmet.OstaliListNazivFormated>
    <izvorni_sadrzaj>
      <item>Sudski registar</item>
      <item>Luka Perus</item>
    </izvorni_sadrzaj>
    <derivirana_varijabla naziv="DomainObject.Predmet.OstaliListNazivFormated_1">
      <item>Sudski registar</item>
      <item>Luka Perus</item>
    </derivirana_varijabla>
  </DomainObject.Predmet.OstaliListNazivFormated>
  <DomainObject.Predmet.OstaliListNazivFormatedOIB>
    <izvorni_sadrzaj>
      <item>Sudski registar</item>
      <item>Luka Perus, OIB 87897108526</item>
    </izvorni_sadrzaj>
    <derivirana_varijabla naziv="DomainObject.Predmet.OstaliListNazivFormatedOIB_1">
      <item>Sudski registar</item>
      <item>Luka Perus, OIB 87897108526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TIL-COMPANY jednostavno društvo s ograničenom odgovornošću za proizvodnju i usluge</izvorni_sadrzaj>
    <derivirana_varijabla naziv="DomainObject.Predmet.ProtustrankaIDrugi_1">TIL-COMPANY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TIL-COMPANY jednostavno društvo s ograničenom odgovornošću za proizvodnju i usluge, OIB 81049876519, Ulica bana Josipa Jelačića 32, 48260 Križevci</izvorni_sadrzaj>
    <derivirana_varijabla naziv="DomainObject.Predmet.ProtustrankaIDrugiAdressOIB_1">TIL-COMPANY jednostavno društvo s ograničenom odgovornošću za proizvodnju i usluge, OIB 81049876519, Ulica bana Josipa Jelačića 32,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TIL-COMPANY jednostavno društvo s ograničenom odgovornošću za proizvodnju i usluge</item>
      <item>Sudski registar</item>
      <item>Luka Perus</item>
    </izvorni_sadrzaj>
    <derivirana_varijabla naziv="DomainObject.Predmet.SudioniciListNaziv_1">
      <item>Financijska agencija</item>
      <item>TIL-COMPANY jednostavno društvo s ograničenom odgovornošću za proizvodnju i usluge</item>
      <item>Sudski registar</item>
      <item>Luka Perus</item>
    </derivirana_varijabla>
  </DomainObject.Predmet.SudioniciListNaziv>
  <DomainObject.Predmet.SudioniciListAdressOIB>
    <izvorni_sadrzaj>
      <item>Financijska agencija, OIB 85821130368, Ulica grada Vukovara 70,10000 Zagreb</item>
      <item>TIL-COMPANY jednostavno društvo s ograničenom odgovornošću za proizvodnju i usluge, OIB 81049876519, Ulica bana Josipa Jelačića 32,48260 Križevci</item>
      <item>Sudski registar</item>
      <item>Luka Perus, OIB 87897108526, Ulica Bana Josipa Jelačića 32,48260 Križevci</item>
    </izvorni_sadrzaj>
    <derivirana_varijabla naziv="DomainObject.Predmet.SudioniciListAdressOIB_1">
      <item>Financijska agencija, OIB 85821130368, Ulica grada Vukovara 70,10000 Zagreb</item>
      <item>TIL-COMPANY jednostavno društvo s ograničenom odgovornošću za proizvodnju i usluge, OIB 81049876519, Ulica bana Josipa Jelačića 32,48260 Križevci</item>
      <item>Sudski registar</item>
      <item>Luka Perus, OIB 87897108526, Ulica Bana Josipa Jelačića 32,48260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81049876519</item>
      <item>, OIB null</item>
      <item>, OIB 87897108526</item>
    </izvorni_sadrzaj>
    <derivirana_varijabla naziv="DomainObject.Predmet.SudioniciListNazivOIB_1">
      <item>, OIB 85821130368</item>
      <item>, OIB 81049876519</item>
      <item>, OIB null</item>
      <item>, OIB 87897108526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CF8B0-C70E-4A27-9EE1-7D8785E1E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2652</properties:Characters>
  <properties:Lines>81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2017-12-01T08:31:00Z</dcterms:created>
  <dc:creator>Katarina Breški</dc:creator>
  <cp:lastModifiedBy>Nevenka Vuković</cp:lastModifiedBy>
  <cp:lastPrinted>2017-12-01T08:35:00Z</cp:lastPrinted>
  <dcterms:modified xmlns:xsi="http://www.w3.org/2001/XMLSchema-instance" xsi:type="dcterms:W3CDTF">2017-12-01T08:35:00Z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