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225dc" w14:paraId="e7225dc" w:rsidRDefault="00366CE9" w:rsidP="00366CE9" w:rsidR="00366CE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6CE9" w:rsidP="00366CE9" w:rsidR="00366CE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66CE9" w:rsidP="00366CE9" w:rsidR="00366CE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66CE9" w:rsidP="00366CE9" w:rsidR="00366CE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66CE9" w:rsidP="00366CE9" w:rsidR="00366CE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66CE9" w:rsidP="00366CE9" w:rsidR="00366CE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66CE9" w:rsidP="00366CE9" w:rsidR="00366CE9" w:rsidRPr="005D578C">
      <w:pPr>
        <w:jc w:val="center"/>
        <w:rPr>
          <w:rFonts w:cs="Times New Roman" w:eastAsia="Times New Roman"/>
          <w:szCs w:val="24"/>
        </w:rPr>
      </w:pPr>
    </w:p>
    <w:p w:rsidRDefault="00366CE9" w:rsidP="00366CE9" w:rsidR="00366CE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66CE9" w:rsidP="00366CE9" w:rsidR="00366CE9" w:rsidRPr="005D578C">
      <w:pPr>
        <w:rPr>
          <w:rFonts w:cs="Times New Roman" w:eastAsia="Times New Roman"/>
          <w:szCs w:val="24"/>
        </w:rPr>
      </w:pPr>
    </w:p>
    <w:p w:rsidRDefault="00366CE9" w:rsidP="00366CE9" w:rsidR="00366CE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FA2F4C" w:rsidRPr="00D945E2">
        <w:t>na temelju prijedloga sudske savjetnice Mihaele Kaligari,</w:t>
      </w:r>
      <w:r w:rsidR="00FA2F4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FS – METAL</w:t>
      </w:r>
      <w:r w:rsidR="005504D3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d. o. o. Buzet, Krbavčići 8, OIB </w:t>
      </w:r>
      <w:r w:rsidRPr="00366CE9">
        <w:rPr>
          <w:rFonts w:cs="Times New Roman" w:eastAsia="Times New Roman"/>
          <w:szCs w:val="24"/>
        </w:rPr>
        <w:t>21176915632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66CE9">
        <w:rPr>
          <w:rFonts w:cs="Times New Roman" w:eastAsia="Times New Roman"/>
          <w:szCs w:val="24"/>
        </w:rPr>
        <w:t>040082521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5504D3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travnja 2016.</w:t>
      </w:r>
    </w:p>
    <w:p w:rsidRDefault="00366CE9" w:rsidP="00366CE9" w:rsidR="00366CE9" w:rsidRPr="005D578C">
      <w:pPr>
        <w:rPr>
          <w:rFonts w:cs="Times New Roman" w:eastAsia="Times New Roman"/>
          <w:szCs w:val="24"/>
        </w:rPr>
      </w:pPr>
    </w:p>
    <w:p w:rsidRDefault="00366CE9" w:rsidP="00366CE9" w:rsidR="00366CE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66CE9" w:rsidP="00366CE9" w:rsidR="00366CE9" w:rsidRPr="005D578C">
      <w:pPr>
        <w:rPr>
          <w:rFonts w:cs="Times New Roman" w:eastAsia="Times New Roman"/>
          <w:szCs w:val="24"/>
        </w:rPr>
      </w:pPr>
    </w:p>
    <w:p w:rsidRDefault="00366CE9" w:rsidP="00366CE9" w:rsidR="00366CE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FS – METAL</w:t>
      </w:r>
      <w:r w:rsidR="005504D3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d. o. o. Buzet, Krbavčići 8, OIB </w:t>
      </w:r>
      <w:r w:rsidRPr="00366CE9">
        <w:rPr>
          <w:rFonts w:cs="Times New Roman" w:eastAsia="Times New Roman"/>
          <w:szCs w:val="24"/>
        </w:rPr>
        <w:t>21176915632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66CE9">
        <w:rPr>
          <w:rFonts w:cs="Times New Roman" w:eastAsia="Times New Roman"/>
          <w:szCs w:val="24"/>
        </w:rPr>
        <w:t>040082521</w:t>
      </w:r>
      <w:r>
        <w:rPr>
          <w:rFonts w:cs="Times New Roman" w:eastAsia="Times New Roman"/>
          <w:szCs w:val="24"/>
        </w:rPr>
        <w:t>.</w:t>
      </w:r>
    </w:p>
    <w:p w:rsidRDefault="00366CE9" w:rsidP="00366CE9" w:rsidR="00366CE9" w:rsidRPr="005D578C">
      <w:pPr>
        <w:rPr>
          <w:rFonts w:cs="Times New Roman" w:eastAsia="Times New Roman"/>
          <w:szCs w:val="24"/>
        </w:rPr>
      </w:pPr>
    </w:p>
    <w:p w:rsidRDefault="00366CE9" w:rsidP="00366CE9" w:rsidR="00366CE9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366CE9" w:rsidP="00366CE9" w:rsidR="00366CE9">
      <w:pPr>
        <w:rPr>
          <w:rFonts w:cs="Times New Roman" w:eastAsia="Times New Roman"/>
          <w:szCs w:val="20"/>
        </w:rPr>
      </w:pPr>
    </w:p>
    <w:p w:rsidRDefault="00366CE9" w:rsidP="00366CE9" w:rsidR="00366CE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FS – METAL</w:t>
      </w:r>
      <w:r w:rsidR="005504D3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d. o. o. Buzet, Krbavčići 8, OIB </w:t>
      </w:r>
      <w:r w:rsidRPr="00366CE9">
        <w:rPr>
          <w:rFonts w:cs="Times New Roman" w:eastAsia="Times New Roman"/>
          <w:szCs w:val="24"/>
        </w:rPr>
        <w:t>21176915632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66CE9">
        <w:rPr>
          <w:rFonts w:cs="Times New Roman" w:eastAsia="Times New Roman"/>
          <w:szCs w:val="24"/>
        </w:rPr>
        <w:t>040082521</w:t>
      </w:r>
      <w:r>
        <w:rPr>
          <w:rFonts w:cs="Times New Roman" w:eastAsia="Times New Roman"/>
          <w:szCs w:val="24"/>
        </w:rPr>
        <w:t>.</w:t>
      </w:r>
    </w:p>
    <w:p w:rsidRDefault="00366CE9" w:rsidP="00366CE9" w:rsidR="00366CE9">
      <w:pPr>
        <w:ind w:firstLine="709"/>
        <w:rPr>
          <w:rFonts w:cs="Times New Roman" w:eastAsia="Times New Roman"/>
          <w:szCs w:val="24"/>
        </w:rPr>
      </w:pPr>
    </w:p>
    <w:p w:rsidRDefault="00366CE9" w:rsidP="00366CE9" w:rsidR="00366CE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FS – METAL</w:t>
      </w:r>
      <w:r w:rsidR="005504D3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d. o. o. Buzet, Krbavčići 8, OIB </w:t>
      </w:r>
      <w:r w:rsidRPr="00366CE9">
        <w:rPr>
          <w:rFonts w:cs="Times New Roman" w:eastAsia="Times New Roman"/>
          <w:szCs w:val="24"/>
        </w:rPr>
        <w:t>21176915632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66CE9">
        <w:rPr>
          <w:rFonts w:cs="Times New Roman" w:eastAsia="Times New Roman"/>
          <w:szCs w:val="24"/>
        </w:rPr>
        <w:t>040082521</w:t>
      </w:r>
      <w:r>
        <w:rPr>
          <w:rFonts w:cs="Times New Roman" w:eastAsia="Times New Roman"/>
          <w:szCs w:val="24"/>
        </w:rPr>
        <w:t>.</w:t>
      </w:r>
    </w:p>
    <w:p w:rsidRDefault="00366CE9" w:rsidP="00366CE9" w:rsidR="00366CE9">
      <w:pPr>
        <w:rPr>
          <w:rFonts w:cs="Times New Roman" w:eastAsia="Times New Roman"/>
          <w:szCs w:val="24"/>
        </w:rPr>
      </w:pPr>
    </w:p>
    <w:p w:rsidRDefault="00366CE9" w:rsidP="00366CE9" w:rsidR="00366CE9" w:rsidRPr="005D578C">
      <w:pPr>
        <w:rPr>
          <w:rFonts w:cs="Times New Roman" w:eastAsia="Times New Roman"/>
          <w:szCs w:val="24"/>
        </w:rPr>
      </w:pPr>
    </w:p>
    <w:p w:rsidRDefault="00366CE9" w:rsidP="00366CE9" w:rsidR="00366CE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66CE9" w:rsidP="00366CE9" w:rsidR="00366CE9">
      <w:pPr>
        <w:ind w:firstLine="708"/>
        <w:rPr>
          <w:rFonts w:cs="Times New Roman" w:eastAsia="Times New Roman"/>
          <w:szCs w:val="24"/>
        </w:rPr>
      </w:pPr>
    </w:p>
    <w:p w:rsidRDefault="00366CE9" w:rsidP="00366CE9" w:rsidR="00366CE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dužnika FS – METAL</w:t>
      </w:r>
      <w:r w:rsidR="005504D3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d. o. o. Buzet.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St-104/2016-3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66CE9" w:rsidP="00366CE9" w:rsidR="00366CE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66CE9" w:rsidP="00366CE9" w:rsidR="00366CE9" w:rsidRPr="005D578C">
      <w:pPr>
        <w:rPr>
          <w:rFonts w:cs="Times New Roman" w:eastAsia="Times New Roman"/>
          <w:szCs w:val="24"/>
        </w:rPr>
      </w:pPr>
    </w:p>
    <w:p w:rsidRDefault="00366CE9" w:rsidP="00366CE9" w:rsidR="00366CE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5504D3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66CE9" w:rsidP="00366CE9" w:rsidR="00366CE9">
      <w:pPr>
        <w:rPr>
          <w:rFonts w:cs="Times New Roman" w:eastAsia="Times New Roman"/>
          <w:szCs w:val="24"/>
        </w:rPr>
      </w:pPr>
    </w:p>
    <w:p w:rsidRDefault="00366CE9" w:rsidP="00366CE9" w:rsidR="00366CE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366CE9" w:rsidP="00366CE9" w:rsidR="00366CE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366CE9" w:rsidP="00366CE9" w:rsidR="00366CE9">
      <w:pPr>
        <w:jc w:val="left"/>
        <w:rPr>
          <w:rFonts w:cs="Times New Roman" w:eastAsia="Times New Roman"/>
          <w:szCs w:val="24"/>
        </w:rPr>
      </w:pPr>
    </w:p>
    <w:p w:rsidRDefault="00366CE9" w:rsidP="00366CE9" w:rsidR="00366CE9" w:rsidRPr="005D578C">
      <w:pPr>
        <w:jc w:val="left"/>
        <w:rPr>
          <w:rFonts w:cs="Times New Roman" w:eastAsia="Times New Roman"/>
          <w:szCs w:val="24"/>
        </w:rPr>
      </w:pPr>
    </w:p>
    <w:p w:rsidRDefault="003037D3" w:rsidP="00366CE9" w:rsidR="003037D3">
      <w:pPr>
        <w:jc w:val="left"/>
        <w:rPr>
          <w:rFonts w:cs="Times New Roman" w:eastAsia="Times New Roman"/>
          <w:szCs w:val="24"/>
        </w:rPr>
      </w:pPr>
    </w:p>
    <w:p w:rsidRDefault="003037D3" w:rsidP="00366CE9" w:rsidR="003037D3">
      <w:pPr>
        <w:jc w:val="left"/>
        <w:rPr>
          <w:rFonts w:cs="Times New Roman" w:eastAsia="Times New Roman"/>
          <w:szCs w:val="24"/>
        </w:rPr>
      </w:pPr>
    </w:p>
    <w:p w:rsidRDefault="003037D3" w:rsidP="00366CE9" w:rsidR="003037D3">
      <w:pPr>
        <w:jc w:val="left"/>
        <w:rPr>
          <w:rFonts w:cs="Times New Roman" w:eastAsia="Times New Roman"/>
          <w:szCs w:val="24"/>
        </w:rPr>
      </w:pPr>
    </w:p>
    <w:p w:rsidRDefault="003037D3" w:rsidP="00366CE9" w:rsidR="003037D3">
      <w:pPr>
        <w:jc w:val="left"/>
        <w:rPr>
          <w:rFonts w:cs="Times New Roman" w:eastAsia="Times New Roman"/>
          <w:szCs w:val="24"/>
        </w:rPr>
      </w:pPr>
    </w:p>
    <w:p w:rsidRDefault="00FA2F4C" w:rsidP="00FA2F4C" w:rsidR="00FA2F4C" w:rsidRPr="00D945E2">
      <w:pPr>
        <w:jc w:val="left"/>
        <w:rPr>
          <w:iCs/>
        </w:rPr>
      </w:pPr>
      <w:r w:rsidRPr="00D945E2">
        <w:rPr>
          <w:iCs/>
        </w:rPr>
        <w:t>UPUTA O PRAVNOM LIJEKU</w:t>
      </w:r>
    </w:p>
    <w:p w:rsidRDefault="00FA2F4C" w:rsidP="00FA2F4C" w:rsidR="00FA2F4C" w:rsidRPr="00D945E2">
      <w:pPr>
        <w:ind w:firstLine="708"/>
        <w:rPr>
          <w:iCs/>
        </w:rPr>
      </w:pPr>
      <w:r w:rsidRPr="00D945E2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FA2F4C" w:rsidP="00FA2F4C" w:rsidR="00FA2F4C" w:rsidRPr="00D945E2">
      <w:pPr>
        <w:rPr>
          <w:iCs/>
        </w:rPr>
      </w:pPr>
      <w:r w:rsidRPr="00D945E2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366CE9" w:rsidP="00366CE9" w:rsidR="00366CE9">
      <w:pPr>
        <w:rPr>
          <w:rFonts w:cs="Times New Roman" w:eastAsia="Times New Roman"/>
          <w:szCs w:val="24"/>
        </w:rPr>
      </w:pPr>
    </w:p>
    <w:p w:rsidRDefault="00366CE9" w:rsidP="00366CE9" w:rsidR="00366CE9" w:rsidRPr="005D578C">
      <w:pPr>
        <w:rPr>
          <w:rFonts w:cs="Times New Roman" w:eastAsia="Times New Roman"/>
          <w:szCs w:val="24"/>
        </w:rPr>
      </w:pPr>
    </w:p>
    <w:p w:rsidRDefault="00366CE9" w:rsidP="00366CE9" w:rsidR="00366CE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66CE9" w:rsidP="00366CE9" w:rsidR="00366CE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66CE9" w:rsidP="00366CE9" w:rsidR="00366CE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FS – METAL</w:t>
      </w:r>
      <w:r w:rsidR="005504D3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d. o. o. Buzet, Krbavčići 8,</w:t>
      </w:r>
    </w:p>
    <w:p w:rsidRDefault="00366CE9" w:rsidP="00366CE9" w:rsidR="00366CE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Fabio Sinčić, Buzet, Krbavčići 8, </w:t>
      </w:r>
    </w:p>
    <w:p w:rsidRDefault="00366CE9" w:rsidP="00366CE9" w:rsidR="00366CE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Pazin, Pazin, M. B. Rašana 2/4,</w:t>
      </w:r>
    </w:p>
    <w:p w:rsidRDefault="00366CE9" w:rsidP="00366CE9" w:rsidR="00366CE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66CE9" w:rsidP="00366CE9" w:rsidR="00366CE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366CE9" w:rsidP="00366CE9" w:rsidR="00366CE9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366CE9" w:rsidP="00366CE9" w:rsidR="00366CE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366CE9" w:rsidP="00366CE9" w:rsidR="00366CE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366CE9" w:rsidP="00366CE9" w:rsidR="00366CE9"/>
    <w:p w:rsidRDefault="00366CE9" w:rsidP="00366CE9" w:rsidR="00366CE9"/>
    <w:p w:rsidRDefault="00366CE9" w:rsidP="00366CE9" w:rsidR="00366CE9"/>
    <w:p w:rsidRDefault="00366CE9" w:rsidP="00366CE9" w:rsidR="00366CE9"/>
    <w:p w:rsidRDefault="00366CE9" w:rsidP="00366CE9" w:rsidR="00366CE9"/>
    <w:p w:rsidRDefault="00366CE9" w:rsidP="00366CE9" w:rsidR="00366CE9"/>
    <w:p w:rsidRDefault="00366CE9" w:rsidP="00366CE9" w:rsidR="00366CE9"/>
    <w:p w:rsidRDefault="00366CE9" w:rsidP="00366CE9" w:rsidR="00366CE9"/>
    <w:p w:rsidRDefault="00A56D10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CE9" w:rsidP="00366CE9" w:rsidR="00366CE9">
      <w:r>
        <w:separator/>
      </w:r>
    </w:p>
  </w:endnote>
  <w:endnote w:id="0" w:type="continuationSeparator">
    <w:p w:rsidRDefault="00366CE9" w:rsidP="00366CE9" w:rsidR="00366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CE9" w:rsidP="00366CE9" w:rsidR="00366CE9">
      <w:r>
        <w:separator/>
      </w:r>
    </w:p>
  </w:footnote>
  <w:footnote w:id="0" w:type="continuationSeparator">
    <w:p w:rsidRDefault="00366CE9" w:rsidP="00366CE9" w:rsidR="00366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6CE9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56D1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St-104/2016-5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6CE9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St-104/2016-5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18DA"/>
    <w:rsid w:val="003037D3"/>
    <w:rsid w:val="00366CE9"/>
    <w:rsid w:val="004817E6"/>
    <w:rsid w:val="005504D3"/>
    <w:rsid w:val="0075528E"/>
    <w:rsid w:val="0079403F"/>
    <w:rsid w:val="00A56D10"/>
    <w:rsid w:val="00BB18DA"/>
    <w:rsid w:val="00FA2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66CE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CE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66CE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6C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6CE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C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CE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6D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6D1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56D1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56D1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56D1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66CE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CE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66CE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6C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6CE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C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CE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6D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6D1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56D1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56D1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56D1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St-104/2016</izvorni_sadrzaj>
    <derivirana_varijabla naziv="DomainObject.Predmet.OznakaBroj_1">St-104/2016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FS - METAL d.o.o. BUZET</izvorni_sadrzaj>
    <derivirana_varijabla naziv="DomainObject.Predmet.ProtustrankaFormated_1">  FS - METAL d.o.o. BUZET</derivirana_varijabla>
  </DomainObject.Predmet.ProtustrankaFormated>
  <DomainObject.Predmet.ProtustrankaFormatedOIB>
    <izvorni_sadrzaj>  FS - METAL d.o.o. BUZET, OIB 21176915632</izvorni_sadrzaj>
    <derivirana_varijabla naziv="DomainObject.Predmet.ProtustrankaFormatedOIB_1">  FS - METAL d.o.o. BUZET, OIB 21176915632</derivirana_varijabla>
  </DomainObject.Predmet.ProtustrankaFormatedOIB>
  <DomainObject.Predmet.ProtustrankaFormatedWithAdress>
    <izvorni_sadrzaj> FS - METAL d.o.o. BUZET, Krbavčići 8, 52420 Buzet</izvorni_sadrzaj>
    <derivirana_varijabla naziv="DomainObject.Predmet.ProtustrankaFormatedWithAdress_1"> FS - METAL d.o.o. BUZET, Krbavčići 8, 52420 Buzet</derivirana_varijabla>
  </DomainObject.Predmet.ProtustrankaFormatedWithAdress>
  <DomainObject.Predmet.ProtustrankaFormatedWithAdressOIB>
    <izvorni_sadrzaj> FS - METAL d.o.o. BUZET, OIB 21176915632, Krbavčići 8, 52420 Buzet</izvorni_sadrzaj>
    <derivirana_varijabla naziv="DomainObject.Predmet.ProtustrankaFormatedWithAdressOIB_1"> FS - METAL d.o.o. BUZET, OIB 21176915632, Krbavčići 8, 52420 Buzet</derivirana_varijabla>
  </DomainObject.Predmet.ProtustrankaFormatedWithAdressOIB>
  <DomainObject.Predmet.ProtustrankaWithAdress>
    <izvorni_sadrzaj>FS - METAL d.o.o. BUZET Krbavčići 8, 52420 Buzet</izvorni_sadrzaj>
    <derivirana_varijabla naziv="DomainObject.Predmet.ProtustrankaWithAdress_1">FS - METAL d.o.o. BUZET Krbavčići 8, 52420 Buzet</derivirana_varijabla>
  </DomainObject.Predmet.ProtustrankaWithAdress>
  <DomainObject.Predmet.ProtustrankaWithAdressOIB>
    <izvorni_sadrzaj>FS - METAL d.o.o. BUZET, OIB 21176915632, Krbavčići 8, 52420 Buzet</izvorni_sadrzaj>
    <derivirana_varijabla naziv="DomainObject.Predmet.ProtustrankaWithAdressOIB_1">FS - METAL d.o.o. BUZET, OIB 21176915632, Krbavčići 8, 52420 Buzet</derivirana_varijabla>
  </DomainObject.Predmet.ProtustrankaWithAdressOIB>
  <DomainObject.Predmet.ProtustrankaNazivFormated>
    <izvorni_sadrzaj>FS - METAL d.o.o. BUZET</izvorni_sadrzaj>
    <derivirana_varijabla naziv="DomainObject.Predmet.ProtustrankaNazivFormated_1">FS - METAL d.o.o. BUZET</derivirana_varijabla>
  </DomainObject.Predmet.ProtustrankaNazivFormated>
  <DomainObject.Predmet.ProtustrankaNazivFormatedOIB>
    <izvorni_sadrzaj>FS - METAL d.o.o. BUZET, OIB 21176915632</izvorni_sadrzaj>
    <derivirana_varijabla naziv="DomainObject.Predmet.ProtustrankaNazivFormatedOIB_1">FS - METAL d.o.o. BUZET, OIB 21176915632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255044.62</izvorni_sadrzaj>
    <derivirana_varijabla naziv="DomainObject.Predmet.TrenutnaVrijednost_1">255044.62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FS - METAL d.o.o. BUZET</item>
    </izvorni_sadrzaj>
    <derivirana_varijabla naziv="DomainObject.Predmet.ProtuStrankaListFormated_1">
      <item>FS - METAL d.o.o. BUZET</item>
    </derivirana_varijabla>
  </DomainObject.Predmet.ProtuStrankaListFormated>
  <DomainObject.Predmet.ProtuStrankaListFormatedOIB>
    <izvorni_sadrzaj>
      <item>FS - METAL d.o.o. BUZET, OIB 21176915632</item>
    </izvorni_sadrzaj>
    <derivirana_varijabla naziv="DomainObject.Predmet.ProtuStrankaListFormatedOIB_1">
      <item>FS - METAL d.o.o. BUZET, OIB 21176915632</item>
    </derivirana_varijabla>
  </DomainObject.Predmet.ProtuStrankaListFormatedOIB>
  <DomainObject.Predmet.ProtuStrankaListFormatedWithAdress>
    <izvorni_sadrzaj>
      <item>FS - METAL d.o.o. BUZET, Krbavčići 8, 52420 Buzet</item>
    </izvorni_sadrzaj>
    <derivirana_varijabla naziv="DomainObject.Predmet.ProtuStrankaListFormatedWithAdress_1">
      <item>FS - METAL d.o.o. BUZET, Krbavčići 8, 52420 Buzet</item>
    </derivirana_varijabla>
  </DomainObject.Predmet.ProtuStrankaListFormatedWithAdress>
  <DomainObject.Predmet.ProtuStrankaListFormatedWithAdressOIB>
    <izvorni_sadrzaj>
      <item>FS - METAL d.o.o. BUZET, OIB 21176915632, Krbavčići 8, 52420 Buzet</item>
    </izvorni_sadrzaj>
    <derivirana_varijabla naziv="DomainObject.Predmet.ProtuStrankaListFormatedWithAdressOIB_1">
      <item>FS - METAL d.o.o. BUZET, OIB 21176915632, Krbavčići 8, 52420 Buzet</item>
    </derivirana_varijabla>
  </DomainObject.Predmet.ProtuStrankaListFormatedWithAdressOIB>
  <DomainObject.Predmet.ProtuStrankaListNazivFormated>
    <izvorni_sadrzaj>
      <item>FS - METAL d.o.o. BUZET</item>
    </izvorni_sadrzaj>
    <derivirana_varijabla naziv="DomainObject.Predmet.ProtuStrankaListNazivFormated_1">
      <item>FS - METAL d.o.o. BUZET</item>
    </derivirana_varijabla>
  </DomainObject.Predmet.ProtuStrankaListNazivFormated>
  <DomainObject.Predmet.ProtuStrankaListNazivFormatedOIB>
    <izvorni_sadrzaj>
      <item>FS - METAL d.o.o. BUZET, OIB 21176915632</item>
    </izvorni_sadrzaj>
    <derivirana_varijabla naziv="DomainObject.Predmet.ProtuStrankaListNazivFormatedOIB_1">
      <item>FS - METAL d.o.o. BUZET, OIB 21176915632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FS - METAL d.o.o. BUZET</izvorni_sadrzaj>
    <derivirana_varijabla naziv="DomainObject.Predmet.ProtustrankaIDrugi_1">FS - METAL d.o.o. BUZET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FS - METAL d.o.o. BUZET, OIB 21176915632, Krbavčići 8, 52420 Buzet</izvorni_sadrzaj>
    <derivirana_varijabla naziv="DomainObject.Predmet.ProtustrankaIDrugiAdressOIB_1">FS - METAL d.o.o. BUZET, OIB 21176915632, Krbavčići 8,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FS - METAL d.o.o. BUZET</item>
    </izvorni_sadrzaj>
    <derivirana_varijabla naziv="DomainObject.Predmet.SudioniciListNaziv_1">
      <item>FINANCIJSKA AGENCIJA, RC RIJEKA, PODRUŽNICA PULA, PULA</item>
      <item>FS - METAL d.o.o. BUZET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FS - METAL d.o.o. BUZET, OIB 21176915632, Krbavčići 8,52420 Buzet</item>
    </izvorni_sadrzaj>
    <derivirana_varijabla naziv="DomainObject.Predmet.SudioniciListAdressOIB_1">
      <item>FINANCIJSKA AGENCIJA, RC RIJEKA, PODRUŽNICA PULA, PULA, OIB 85821130368, Ulica grada Vukovara 70,10000 Zagreb</item>
      <item>FS - METAL d.o.o. BUZET, OIB 21176915632, Krbavčići 8,52420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21176915632</item>
    </izvorni_sadrzaj>
    <derivirana_varijabla naziv="DomainObject.Predmet.SudioniciListNazivOIB_1">
      <item>, OIB 85821130368</item>
      <item>, OIB 21176915632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3013</properties:Characters>
  <properties:Lines>88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2016-04-04T07:25:00Z</dcterms:created>
  <dc:creator>Mihaela Kaligari</dc:creator>
  <cp:lastModifiedBy>Sanja Lakošeljac</cp:lastModifiedBy>
  <dcterms:modified xmlns:xsi="http://www.w3.org/2001/XMLSchema-instance" xsi:type="dcterms:W3CDTF">2016-04-04T08:29:00Z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