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4d1c" w14:paraId="2e44d1c" w:rsidRDefault="00663A4A" w:rsidP="00663A4A" w:rsidR="00663A4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A4A" w:rsidP="00663A4A" w:rsidR="00663A4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63A4A" w:rsidP="00663A4A" w:rsidR="00663A4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63A4A" w:rsidP="00663A4A" w:rsidR="00663A4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63A4A" w:rsidP="00663A4A" w:rsidR="00663A4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63A4A" w:rsidP="00663A4A" w:rsidR="00663A4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63A4A" w:rsidP="00663A4A" w:rsidR="00663A4A" w:rsidRPr="005D578C">
      <w:pPr>
        <w:jc w:val="center"/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63A4A" w:rsidP="00663A4A" w:rsidR="00663A4A" w:rsidRPr="005D578C">
      <w:pPr>
        <w:rPr>
          <w:rFonts w:cs="Times New Roman" w:eastAsia="Times New Roman"/>
          <w:szCs w:val="24"/>
        </w:rPr>
      </w:pPr>
    </w:p>
    <w:p w:rsidRDefault="00663A4A" w:rsidP="00663A4A" w:rsidR="00663A4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TERRA MARE d. o. o. Višnjan, Kršenac 2, OIB </w:t>
      </w:r>
      <w:r w:rsidRPr="00663A4A">
        <w:rPr>
          <w:rFonts w:cs="Times New Roman" w:eastAsia="Times New Roman"/>
          <w:szCs w:val="24"/>
        </w:rPr>
        <w:t>33603134814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63A4A">
        <w:rPr>
          <w:rFonts w:cs="Times New Roman" w:eastAsia="Times New Roman"/>
          <w:szCs w:val="24"/>
        </w:rPr>
        <w:t>130014193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12. travnja 2016.</w:t>
      </w:r>
    </w:p>
    <w:p w:rsidRDefault="00663A4A" w:rsidP="00663A4A" w:rsidR="00663A4A" w:rsidRPr="005D578C">
      <w:pPr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63A4A" w:rsidP="00663A4A" w:rsidR="00663A4A" w:rsidRPr="005D578C">
      <w:pPr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TERRA MARE d. o. o. Višnjan, Kršenac 2, OIB </w:t>
      </w:r>
      <w:r w:rsidRPr="00663A4A">
        <w:rPr>
          <w:rFonts w:cs="Times New Roman" w:eastAsia="Times New Roman"/>
          <w:szCs w:val="24"/>
        </w:rPr>
        <w:t>33603134814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63A4A">
        <w:rPr>
          <w:rFonts w:cs="Times New Roman" w:eastAsia="Times New Roman"/>
          <w:szCs w:val="24"/>
        </w:rPr>
        <w:t>130014193</w:t>
      </w:r>
      <w:r>
        <w:rPr>
          <w:rFonts w:cs="Times New Roman" w:eastAsia="Times New Roman"/>
          <w:szCs w:val="24"/>
        </w:rPr>
        <w:t>.</w:t>
      </w:r>
    </w:p>
    <w:p w:rsidRDefault="00663A4A" w:rsidP="00663A4A" w:rsidR="00663A4A" w:rsidRPr="005D578C">
      <w:pPr>
        <w:rPr>
          <w:rFonts w:cs="Times New Roman" w:eastAsia="Times New Roman"/>
          <w:szCs w:val="24"/>
        </w:rPr>
      </w:pPr>
    </w:p>
    <w:p w:rsidRDefault="00663A4A" w:rsidP="00663A4A" w:rsidR="00663A4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63A4A" w:rsidP="00663A4A" w:rsidR="00663A4A">
      <w:pPr>
        <w:rPr>
          <w:rFonts w:cs="Times New Roman" w:eastAsia="Times New Roman"/>
          <w:szCs w:val="20"/>
        </w:rPr>
      </w:pPr>
    </w:p>
    <w:p w:rsidRDefault="00663A4A" w:rsidP="00663A4A" w:rsidR="00663A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TERRA MARE d. o. o. Višnjan, Kršenac 2, OIB </w:t>
      </w:r>
      <w:r w:rsidRPr="00663A4A">
        <w:rPr>
          <w:rFonts w:cs="Times New Roman" w:eastAsia="Times New Roman"/>
          <w:szCs w:val="24"/>
        </w:rPr>
        <w:t>33603134814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63A4A">
        <w:rPr>
          <w:rFonts w:cs="Times New Roman" w:eastAsia="Times New Roman"/>
          <w:szCs w:val="24"/>
        </w:rPr>
        <w:t>130014193</w:t>
      </w:r>
      <w:r>
        <w:rPr>
          <w:rFonts w:cs="Times New Roman" w:eastAsia="Times New Roman"/>
          <w:szCs w:val="24"/>
        </w:rPr>
        <w:t>.</w:t>
      </w:r>
    </w:p>
    <w:p w:rsidRDefault="00663A4A" w:rsidP="00663A4A" w:rsidR="00663A4A">
      <w:pPr>
        <w:ind w:firstLine="709"/>
        <w:rPr>
          <w:rFonts w:cs="Times New Roman" w:eastAsia="Times New Roman"/>
          <w:szCs w:val="24"/>
        </w:rPr>
      </w:pPr>
    </w:p>
    <w:p w:rsidRDefault="00663A4A" w:rsidP="00663A4A" w:rsidR="00663A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TERRA MARE d. o. o. Višnjan, Kršenac 2, OIB </w:t>
      </w:r>
      <w:r w:rsidRPr="00663A4A">
        <w:rPr>
          <w:rFonts w:cs="Times New Roman" w:eastAsia="Times New Roman"/>
          <w:szCs w:val="24"/>
        </w:rPr>
        <w:t>33603134814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63A4A">
        <w:rPr>
          <w:rFonts w:cs="Times New Roman" w:eastAsia="Times New Roman"/>
          <w:szCs w:val="24"/>
        </w:rPr>
        <w:t>130014193</w:t>
      </w:r>
      <w:r>
        <w:rPr>
          <w:rFonts w:cs="Times New Roman" w:eastAsia="Times New Roman"/>
          <w:szCs w:val="24"/>
        </w:rPr>
        <w:t>.</w:t>
      </w:r>
    </w:p>
    <w:p w:rsidRDefault="00663A4A" w:rsidP="00663A4A" w:rsidR="00663A4A">
      <w:pPr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63A4A" w:rsidP="00663A4A" w:rsidR="00663A4A">
      <w:pPr>
        <w:ind w:firstLine="708"/>
        <w:rPr>
          <w:rFonts w:cs="Times New Roman" w:eastAsia="Times New Roman"/>
          <w:szCs w:val="24"/>
        </w:rPr>
      </w:pPr>
    </w:p>
    <w:p w:rsidRDefault="00663A4A" w:rsidP="00663A4A" w:rsidR="00663A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TERRA MARE d. o. o. Višnjan.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St-149/2016-3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63A4A" w:rsidP="00663A4A" w:rsidR="00663A4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63A4A" w:rsidP="00663A4A" w:rsidR="00663A4A" w:rsidRPr="005D578C">
      <w:pPr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63A4A" w:rsidP="00663A4A" w:rsidR="00663A4A">
      <w:pPr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63A4A" w:rsidP="00663A4A" w:rsidR="00663A4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663A4A" w:rsidP="00663A4A" w:rsidR="00663A4A">
      <w:pPr>
        <w:jc w:val="left"/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jc w:val="left"/>
        <w:rPr>
          <w:rFonts w:cs="Times New Roman" w:eastAsia="Times New Roman"/>
          <w:szCs w:val="24"/>
        </w:rPr>
      </w:pPr>
    </w:p>
    <w:p w:rsidRDefault="00303494" w:rsidP="00663A4A" w:rsidR="00303494">
      <w:pPr>
        <w:jc w:val="left"/>
        <w:rPr>
          <w:rFonts w:cs="Times New Roman" w:eastAsia="Times New Roman"/>
          <w:szCs w:val="24"/>
        </w:rPr>
      </w:pPr>
    </w:p>
    <w:p w:rsidRDefault="00303494" w:rsidP="00663A4A" w:rsidR="00303494">
      <w:pPr>
        <w:jc w:val="left"/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63A4A" w:rsidP="00663A4A" w:rsidR="00663A4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63A4A" w:rsidP="00663A4A" w:rsidR="00663A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63A4A" w:rsidP="00663A4A" w:rsidR="00663A4A">
      <w:pPr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rPr>
          <w:rFonts w:cs="Times New Roman" w:eastAsia="Times New Roman"/>
          <w:szCs w:val="24"/>
        </w:rPr>
      </w:pPr>
    </w:p>
    <w:p w:rsidRDefault="00663A4A" w:rsidP="00663A4A" w:rsidR="00663A4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63A4A" w:rsidP="00663A4A" w:rsidR="00663A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63A4A" w:rsidP="00663A4A" w:rsidR="00663A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TERRA MARE d. o. o. Višnjan, Kršenac 2,</w:t>
      </w:r>
    </w:p>
    <w:p w:rsidRDefault="00663A4A" w:rsidP="00663A4A" w:rsidR="00663A4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63A4A" w:rsidP="00663A4A" w:rsidR="00663A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63A4A" w:rsidP="00663A4A" w:rsidR="00663A4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63A4A" w:rsidP="00663A4A" w:rsidR="00663A4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63A4A" w:rsidP="00663A4A" w:rsidR="00663A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63A4A" w:rsidP="00663A4A" w:rsidR="00663A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63A4A" w:rsidP="00663A4A" w:rsidR="00663A4A"/>
    <w:p w:rsidRDefault="00663A4A" w:rsidP="00663A4A" w:rsidR="00663A4A"/>
    <w:p w:rsidRDefault="00663A4A" w:rsidP="00663A4A" w:rsidR="00663A4A"/>
    <w:p w:rsidRDefault="00663A4A" w:rsidP="00663A4A" w:rsidR="00663A4A"/>
    <w:p w:rsidRDefault="0006593F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4A" w:rsidP="00663A4A" w:rsidR="00663A4A">
      <w:r>
        <w:separator/>
      </w:r>
    </w:p>
  </w:endnote>
  <w:endnote w:id="0" w:type="continuationSeparator">
    <w:p w:rsidRDefault="00663A4A" w:rsidP="00663A4A" w:rsidR="00663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4A" w:rsidP="00663A4A" w:rsidR="00663A4A">
      <w:r>
        <w:separator/>
      </w:r>
    </w:p>
  </w:footnote>
  <w:footnote w:id="0" w:type="continuationSeparator">
    <w:p w:rsidRDefault="00663A4A" w:rsidP="00663A4A" w:rsidR="00663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A4A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659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A4A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St-149/2016-5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C48"/>
    <w:rsid w:val="0006593F"/>
    <w:rsid w:val="00303494"/>
    <w:rsid w:val="00663A4A"/>
    <w:rsid w:val="0075528E"/>
    <w:rsid w:val="0079403F"/>
    <w:rsid w:val="00DF2C48"/>
    <w:rsid w:val="00F3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3A4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3A4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3A4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3A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3A4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3A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A4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9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59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59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59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3A4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3A4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63A4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3A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3A4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3A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A4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9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59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59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59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MARE d.o.o. VIŠNJAN</izvorni_sadrzaj>
    <derivirana_varijabla naziv="DomainObject.Predmet.ProtustrankaFormated_1">  TERRA MARE d.o.o. VIŠNJAN</derivirana_varijabla>
  </DomainObject.Predmet.ProtustrankaFormated>
  <DomainObject.Predmet.ProtustrankaFormatedOIB>
    <izvorni_sadrzaj>  TERRA MARE d.o.o. VIŠNJAN, OIB 33603134814</izvorni_sadrzaj>
    <derivirana_varijabla naziv="DomainObject.Predmet.ProtustrankaFormatedOIB_1">  TERRA MARE d.o.o. VIŠNJAN, OIB 33603134814</derivirana_varijabla>
  </DomainObject.Predmet.ProtustrankaFormatedOIB>
  <DomainObject.Predmet.ProtustrankaFormatedWithAdress>
    <izvorni_sadrzaj> TERRA MARE d.o.o. VIŠNJAN, Kršenac 2, 52463 Višnjan</izvorni_sadrzaj>
    <derivirana_varijabla naziv="DomainObject.Predmet.ProtustrankaFormatedWithAdress_1"> TERRA MARE d.o.o. VIŠNJAN, Kršenac 2, 52463 Višnjan</derivirana_varijabla>
  </DomainObject.Predmet.ProtustrankaFormatedWithAdress>
  <DomainObject.Predmet.ProtustrankaFormatedWithAdressOIB>
    <izvorni_sadrzaj> TERRA MARE d.o.o. VIŠNJAN, OIB 33603134814, Kršenac 2, 52463 Višnjan</izvorni_sadrzaj>
    <derivirana_varijabla naziv="DomainObject.Predmet.ProtustrankaFormatedWithAdressOIB_1"> TERRA MARE d.o.o. VIŠNJAN, OIB 33603134814, Kršenac 2, 52463 Višnjan</derivirana_varijabla>
  </DomainObject.Predmet.ProtustrankaFormatedWithAdressOIB>
  <DomainObject.Predmet.ProtustrankaWithAdress>
    <izvorni_sadrzaj>TERRA MARE d.o.o. VIŠNJAN Kršenac 2, 52463 Višnjan</izvorni_sadrzaj>
    <derivirana_varijabla naziv="DomainObject.Predmet.ProtustrankaWithAdress_1">TERRA MARE d.o.o. VIŠNJAN Kršenac 2, 52463 Višnjan</derivirana_varijabla>
  </DomainObject.Predmet.ProtustrankaWithAdress>
  <DomainObject.Predmet.ProtustrankaWithAdressOIB>
    <izvorni_sadrzaj>TERRA MARE d.o.o. VIŠNJAN, OIB 33603134814, Kršenac 2, 52463 Višnjan</izvorni_sadrzaj>
    <derivirana_varijabla naziv="DomainObject.Predmet.ProtustrankaWithAdressOIB_1">TERRA MARE d.o.o. VIŠNJAN, OIB 33603134814, Kršenac 2, 52463 Višnjan</derivirana_varijabla>
  </DomainObject.Predmet.ProtustrankaWithAdressOIB>
  <DomainObject.Predmet.ProtustrankaNazivFormated>
    <izvorni_sadrzaj>TERRA MARE d.o.o. VIŠNJAN</izvorni_sadrzaj>
    <derivirana_varijabla naziv="DomainObject.Predmet.ProtustrankaNazivFormated_1">TERRA MARE d.o.o. VIŠNJAN</derivirana_varijabla>
  </DomainObject.Predmet.ProtustrankaNazivFormated>
  <DomainObject.Predmet.ProtustrankaNazivFormatedOIB>
    <izvorni_sadrzaj>TERRA MARE d.o.o. VIŠNJAN, OIB 33603134814</izvorni_sadrzaj>
    <derivirana_varijabla naziv="DomainObject.Predmet.ProtustrankaNazivFormatedOIB_1">TERRA MARE d.o.o. VIŠNJAN, OIB 33603134814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28518.39</izvorni_sadrzaj>
    <derivirana_varijabla naziv="DomainObject.Predmet.TrenutnaVrijednost_1">28518.39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TERRA MARE d.o.o. VIŠNJAN</item>
    </izvorni_sadrzaj>
    <derivirana_varijabla naziv="DomainObject.Predmet.ProtuStrankaListFormated_1">
      <item>TERRA MARE d.o.o. VIŠNJAN</item>
    </derivirana_varijabla>
  </DomainObject.Predmet.ProtuStrankaListFormated>
  <DomainObject.Predmet.ProtuStrankaListFormatedOIB>
    <izvorni_sadrzaj>
      <item>TERRA MARE d.o.o. VIŠNJAN, OIB 33603134814</item>
    </izvorni_sadrzaj>
    <derivirana_varijabla naziv="DomainObject.Predmet.ProtuStrankaListFormatedOIB_1">
      <item>TERRA MARE d.o.o. VIŠNJAN, OIB 33603134814</item>
    </derivirana_varijabla>
  </DomainObject.Predmet.ProtuStrankaListFormatedOIB>
  <DomainObject.Predmet.ProtuStrankaListFormatedWithAdress>
    <izvorni_sadrzaj>
      <item>TERRA MARE d.o.o. VIŠNJAN, Kršenac 2, 52463 Višnjan</item>
    </izvorni_sadrzaj>
    <derivirana_varijabla naziv="DomainObject.Predmet.ProtuStrankaListFormatedWithAdress_1">
      <item>TERRA MARE d.o.o. VIŠNJAN, Kršenac 2, 52463 Višnjan</item>
    </derivirana_varijabla>
  </DomainObject.Predmet.ProtuStrankaListFormatedWithAdress>
  <DomainObject.Predmet.ProtuStrankaListFormatedWithAdressOIB>
    <izvorni_sadrzaj>
      <item>TERRA MARE d.o.o. VIŠNJAN, OIB 33603134814, Kršenac 2, 52463 Višnjan</item>
    </izvorni_sadrzaj>
    <derivirana_varijabla naziv="DomainObject.Predmet.ProtuStrankaListFormatedWithAdressOIB_1">
      <item>TERRA MARE d.o.o. VIŠNJAN, OIB 33603134814, Kršenac 2, 52463 Višnjan</item>
    </derivirana_varijabla>
  </DomainObject.Predmet.ProtuStrankaListFormatedWithAdressOIB>
  <DomainObject.Predmet.ProtuStrankaListNazivFormated>
    <izvorni_sadrzaj>
      <item>TERRA MARE d.o.o. VIŠNJAN</item>
    </izvorni_sadrzaj>
    <derivirana_varijabla naziv="DomainObject.Predmet.ProtuStrankaListNazivFormated_1">
      <item>TERRA MARE d.o.o. VIŠNJAN</item>
    </derivirana_varijabla>
  </DomainObject.Predmet.ProtuStrankaListNazivFormated>
  <DomainObject.Predmet.ProtuStrankaListNazivFormatedOIB>
    <izvorni_sadrzaj>
      <item>TERRA MARE d.o.o. VIŠNJAN, OIB 33603134814</item>
    </izvorni_sadrzaj>
    <derivirana_varijabla naziv="DomainObject.Predmet.ProtuStrankaListNazivFormatedOIB_1">
      <item>TERRA MARE d.o.o. VIŠNJAN, OIB 33603134814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TERRA MARE d.o.o. VIŠNJAN</izvorni_sadrzaj>
    <derivirana_varijabla naziv="DomainObject.Predmet.ProtustrankaIDrugi_1">TERRA MARE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TERRA MARE d.o.o. VIŠNJAN, OIB 33603134814, Kršenac 2, 52463 Višnjan</izvorni_sadrzaj>
    <derivirana_varijabla naziv="DomainObject.Predmet.ProtustrankaIDrugiAdressOIB_1">TERRA MARE d.o.o. VIŠNJAN, OIB 33603134814, Kršenac 2,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TERRA MARE d.o.o. VIŠNJAN</item>
    </izvorni_sadrzaj>
    <derivirana_varijabla naziv="DomainObject.Predmet.SudioniciListNaziv_1">
      <item>FINANCIJSKA AGENCIJA, RC RIJEKA, PODRUŽNICA PULA, PULA</item>
      <item>TERRA MARE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TERRA MARE d.o.o. VIŠNJAN, OIB 33603134814, Kršenac 2,52463 Višnjan</item>
    </izvorni_sadrzaj>
    <derivirana_varijabla naziv="DomainObject.Predmet.SudioniciListAdressOIB_1">
      <item>FINANCIJSKA AGENCIJA, RC RIJEKA, PODRUŽNICA PULA, PULA, OIB 85821130368, Giardini 5,52100 Pula</item>
      <item>TERRA MARE d.o.o. VIŠNJAN, OIB 33603134814, Kršenac 2,52463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33603134814</item>
    </izvorni_sadrzaj>
    <derivirana_varijabla naziv="DomainObject.Predmet.SudioniciListNazivOIB_1">
      <item>, OIB 85821130368</item>
      <item>, OIB 33603134814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2963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2016-04-12T06:21:00Z</dcterms:created>
  <dc:creator>Mihaela Kaligari</dc:creator>
  <cp:lastModifiedBy>Sanja Lakošeljac</cp:lastModifiedBy>
  <cp:lastPrinted>2016-04-12T06:22:00Z</cp:lastPrinted>
  <dcterms:modified xmlns:xsi="http://www.w3.org/2001/XMLSchema-instance" xsi:type="dcterms:W3CDTF">2016-04-12T06:23:00Z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