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b34e" w14:paraId="10bb34e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F4219F">
        <w:t>4746</w:t>
      </w:r>
      <w:r w:rsidR="00133AFB">
        <w:t>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F4219F" w:rsidRPr="00F4219F">
        <w:t>BRAĆA JUKIĆ d.o.o. u stečaju, Zagreb, Lukoranska 44, OIB: 65241385370</w:t>
      </w:r>
      <w:r w:rsidR="00133AFB">
        <w:t>, 14. lipnja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A0188A" w:rsidP="00A0188A" w:rsidR="00A0188A"/>
    <w:p w:rsidRDefault="00F4219F" w:rsidP="00F4219F" w:rsidR="00F4219F" w:rsidRPr="00E16331"/>
    <w:p w:rsidRDefault="00F4219F" w:rsidP="00F4219F" w:rsidR="00F4219F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F4219F" w:rsidP="00F4219F" w:rsidR="00F4219F">
      <w:pPr>
        <w:pStyle w:val="Odlomakpopisa"/>
        <w:numPr>
          <w:ilvl w:val="0"/>
          <w:numId w:val="13"/>
        </w:numPr>
        <w:jc w:val="both"/>
      </w:pPr>
      <w:r>
        <w:t>Prvi viši isplatni red</w:t>
      </w:r>
    </w:p>
    <w:p w:rsidRDefault="00F4219F" w:rsidP="00F4219F" w:rsidR="00F4219F">
      <w:pPr>
        <w:pStyle w:val="Odlomakpopisa"/>
        <w:ind w:left="1068"/>
        <w:jc w:val="both"/>
      </w:pPr>
    </w:p>
    <w:p w:rsidRDefault="00F4219F" w:rsidP="00F4219F" w:rsidR="00F4219F" w:rsidRPr="00D323B8">
      <w:pPr>
        <w:pStyle w:val="Odlomakpopisa"/>
        <w:numPr>
          <w:ilvl w:val="1"/>
          <w:numId w:val="13"/>
        </w:numPr>
        <w:jc w:val="both"/>
      </w:pPr>
      <w:r w:rsidRPr="00D323B8">
        <w:t xml:space="preserve">PAVICA JUKIĆ, Zagreb, Lukoranska 44, </w:t>
      </w:r>
    </w:p>
    <w:p w:rsidRDefault="00F4219F" w:rsidP="00F4219F" w:rsidR="00F4219F" w:rsidRPr="00D323B8">
      <w:pPr>
        <w:ind w:left="1134"/>
        <w:jc w:val="both"/>
      </w:pPr>
      <w:r>
        <w:t xml:space="preserve">     </w:t>
      </w:r>
      <w:r w:rsidRPr="00D323B8">
        <w:t xml:space="preserve">OIB: 43210464870, u iznosu od                                                   </w:t>
      </w:r>
      <w:r>
        <w:t xml:space="preserve"> </w:t>
      </w:r>
      <w:r w:rsidRPr="00D323B8">
        <w:t xml:space="preserve">  99.339,02 kn</w:t>
      </w:r>
    </w:p>
    <w:p w:rsidRDefault="00F4219F" w:rsidP="00F4219F" w:rsidR="00F4219F" w:rsidRPr="00D323B8">
      <w:pPr>
        <w:pStyle w:val="Odlomakpopisa"/>
        <w:numPr>
          <w:ilvl w:val="1"/>
          <w:numId w:val="13"/>
        </w:numPr>
        <w:jc w:val="both"/>
      </w:pPr>
      <w:r w:rsidRPr="00D323B8">
        <w:t>KREŠIMIR JUKIĆ, Zagreb, Lukoranska 44,</w:t>
      </w:r>
    </w:p>
    <w:p w:rsidRDefault="00F4219F" w:rsidP="00F4219F" w:rsidR="00F4219F" w:rsidRPr="00D323B8">
      <w:pPr>
        <w:ind w:left="1134"/>
        <w:jc w:val="both"/>
      </w:pPr>
      <w:r>
        <w:t xml:space="preserve">    </w:t>
      </w:r>
      <w:r w:rsidRPr="00D323B8">
        <w:t>OIB: 20545589737, u iznosu od                                                     217.115,95 kn</w:t>
      </w:r>
    </w:p>
    <w:p w:rsidRDefault="00F4219F" w:rsidP="00F4219F" w:rsidR="00F4219F" w:rsidRPr="00D323B8">
      <w:pPr>
        <w:pStyle w:val="Odlomakpopisa"/>
        <w:numPr>
          <w:ilvl w:val="1"/>
          <w:numId w:val="13"/>
        </w:numPr>
        <w:jc w:val="both"/>
      </w:pPr>
      <w:r w:rsidRPr="00D323B8">
        <w:t xml:space="preserve">Republika Hrvatska, Ministarstvo financija, </w:t>
      </w:r>
    </w:p>
    <w:p w:rsidRDefault="00F4219F" w:rsidP="00F4219F" w:rsidR="00F4219F" w:rsidRPr="00D323B8">
      <w:pPr>
        <w:ind w:left="1134"/>
        <w:jc w:val="both"/>
      </w:pPr>
      <w:r>
        <w:t xml:space="preserve">     </w:t>
      </w:r>
      <w:r w:rsidRPr="00D323B8">
        <w:t>Porezna uprava, Područni ured Zagreb,</w:t>
      </w:r>
    </w:p>
    <w:p w:rsidRDefault="00F4219F" w:rsidP="00F4219F" w:rsidR="00F4219F" w:rsidRPr="00D323B8">
      <w:pPr>
        <w:ind w:left="1134"/>
        <w:jc w:val="both"/>
      </w:pPr>
      <w:r>
        <w:t xml:space="preserve">     </w:t>
      </w:r>
      <w:r w:rsidRPr="00D323B8">
        <w:t xml:space="preserve">OIB: 18683136487, u iznosu od                                           </w:t>
      </w:r>
      <w:r>
        <w:t xml:space="preserve"> </w:t>
      </w:r>
      <w:r w:rsidRPr="00D323B8">
        <w:t xml:space="preserve">        253.525,20 kn</w:t>
      </w:r>
    </w:p>
    <w:p w:rsidRDefault="00F4219F" w:rsidP="00F4219F" w:rsidR="00F4219F" w:rsidRPr="00D323B8">
      <w:pPr>
        <w:ind w:firstLine="708"/>
        <w:jc w:val="both"/>
      </w:pPr>
    </w:p>
    <w:p w:rsidRDefault="00F4219F" w:rsidP="00F4219F" w:rsidR="00F4219F">
      <w:pPr>
        <w:numPr>
          <w:ilvl w:val="0"/>
          <w:numId w:val="13"/>
        </w:numPr>
        <w:spacing w:after="240"/>
        <w:ind w:left="1134"/>
        <w:jc w:val="both"/>
      </w:pPr>
      <w:r>
        <w:t>Drugi</w:t>
      </w:r>
      <w:r w:rsidRPr="00E16331">
        <w:t xml:space="preserve"> viši isplatni red         </w:t>
      </w:r>
    </w:p>
    <w:p w:rsidRDefault="00F4219F" w:rsidP="00F4219F" w:rsidR="00F4219F" w:rsidRPr="00DC0339">
      <w:pPr>
        <w:pStyle w:val="Odlomakpopisa"/>
        <w:ind w:left="1854"/>
        <w:jc w:val="both"/>
      </w:pP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Wiener osiguranje Vienna Insurance Group d.d.,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Zagreb, Slovenska ulica 24, OIB: 52848403362, u iznosu od            3.214,42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 xml:space="preserve">Jerković Vanja,OIB: 93238013211, Pakšec Željko, 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OIB: 45537411345, Pogačić Ivana, OIB:02350663876,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Vuković Sandra, OIB: 47790837246, ZID-CEMPROM d.o.o.,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OIB: 60821896193, zastupani po Gradsko stambeno komunalno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gospodarstvo d.o.o., OIB: 03744272526, Zagreb, 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Savska cesta 1, u iznosu od                                                              11.127,02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 xml:space="preserve">GRAD ZAGREB, Zagreb, Trg Stjepana Radića 1, 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OIB: 61817894937, u iznosu od                                                          3.478,41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Hrvatski telekom d.d., Zagreb, Roberta Frangeša Mihanovića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9, OIB: 81793146560, u iznosu od                                                     5.449,62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Hrvatske vode, Zagreb, Ulica grada Vukovara 220,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lastRenderedPageBreak/>
        <w:t xml:space="preserve">     OIB: 28921383001, u iznosu od                                                          966,69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Zagrebački holding d.o.o., Zagreb, Ulica grada Vukovara 41,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OIB: 85584865987, u iznosu od                                                       2.157,49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 xml:space="preserve">Croatia osiguranje d.d., Zagreb, Vatroslava Jagića 33, 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OIB: 26187994862, u iznosu od                                                    29.625,59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Republika Hrvatska, Ministarstvo financija, Porezna uprava,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Područni ured Zagreb, OIB: 18683136487, u iznosu od             713.747,74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 xml:space="preserve">GRADSKA PLINARA ZAGREB-OPSKRBA d.o.o., 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Zagreb, Radnička cesta 1, OIB: 74364571096, u iznosu od          26.159,19 kn</w:t>
      </w:r>
    </w:p>
    <w:p w:rsidRDefault="00F4219F" w:rsidP="00F4219F" w:rsidR="00F421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HEP ELEKTRA d.o.o., Zagreb, Ulica grada Vukovara 37,</w:t>
      </w:r>
    </w:p>
    <w:p w:rsidRDefault="00F4219F" w:rsidP="00F4219F" w:rsidR="00F4219F">
      <w:pPr>
        <w:pStyle w:val="Odlomakpopisa"/>
        <w:spacing w:lineRule="auto" w:line="276"/>
        <w:ind w:left="1068"/>
        <w:jc w:val="both"/>
      </w:pPr>
      <w:r>
        <w:t xml:space="preserve">      OIB: 43965974818, u iznosu od                                                       8.068,00 kn</w:t>
      </w:r>
    </w:p>
    <w:p w:rsidRDefault="00F4219F" w:rsidP="00F4219F" w:rsidR="00F4219F">
      <w:pPr>
        <w:spacing w:after="240"/>
        <w:jc w:val="both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8F79D7">
      <w:pPr>
        <w:jc w:val="both"/>
      </w:pPr>
      <w:r w:rsidRPr="00507D39">
        <w:tab/>
        <w:t xml:space="preserve">Na ispitnom ročištu koje je održano </w:t>
      </w:r>
      <w:r w:rsidR="00133AFB">
        <w:t>14. lipnja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133AFB">
        <w:t xml:space="preserve"> i 2.</w:t>
      </w:r>
      <w:r>
        <w:t xml:space="preserve"> izreke stečajni upravitelj je priznao,</w:t>
      </w:r>
      <w:r w:rsidR="00A0188A">
        <w:t xml:space="preserve">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 </w:t>
      </w:r>
      <w:r w:rsidR="00133AFB">
        <w:t xml:space="preserve"> i 2. </w:t>
      </w:r>
      <w:r>
        <w:t xml:space="preserve"> izreke rješenja</w:t>
      </w:r>
      <w:r w:rsidRPr="00507D39">
        <w:t>.</w:t>
      </w:r>
      <w:r>
        <w:t xml:space="preserve"> </w:t>
      </w:r>
    </w:p>
    <w:p w:rsidRDefault="008F79D7" w:rsidP="00133AFB" w:rsidR="00645EE4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33AFB">
        <w:t>14. lipnja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83B" w:rsidR="000E083B">
      <w:r>
        <w:separator/>
      </w:r>
    </w:p>
  </w:endnote>
  <w:endnote w:id="0" w:type="continuationSeparator">
    <w:p w:rsidRDefault="000E083B" w:rsidR="000E0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83B" w:rsidR="000E083B">
      <w:r>
        <w:separator/>
      </w:r>
    </w:p>
  </w:footnote>
  <w:footnote w:id="0" w:type="continuationSeparator">
    <w:p w:rsidRDefault="000E083B" w:rsidR="000E08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0D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F4219F">
      <w:t>4746</w:t>
    </w:r>
    <w:r w:rsidR="00133AF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0E083B"/>
    <w:rsid w:val="00105639"/>
    <w:rsid w:val="00133AFB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A0D0E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0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0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JUKIĆ d.o.o. u stečaju zastupanog po punomoćniku Krešimir Jukić</izvorni_sadrzaj>
    <derivirana_varijabla naziv="DomainObject.Predmet.ProtustrankaFormated_1">  BRAĆA JUKIĆ d.o.o. u stečaju zastupanog po punomoćniku Krešimir Jukić</derivirana_varijabla>
  </DomainObject.Predmet.ProtustrankaFormated>
  <DomainObject.Predmet.ProtustrankaFormatedOIB>
    <izvorni_sadrzaj>  BRAĆA JUKIĆ d.o.o. u stečaju, OIB 65241385370 zastupanog po punomoćniku Krešimir Jukić</izvorni_sadrzaj>
    <derivirana_varijabla naziv="DomainObject.Predmet.ProtustrankaFormatedOIB_1">  BRAĆA JUKIĆ d.o.o. u stečaju, OIB 65241385370 zastupanog po punomoćniku Krešimir Jukić</derivirana_varijabla>
  </DomainObject.Predmet.ProtustrankaFormatedOIB>
  <DomainObject.Predmet.ProtustrankaFormatedWithAdress>
    <izvorni_sadrzaj> BRAĆA JUKIĆ d.o.o. u stečaju, Lukoranska 44, 10000 Zagreb zastupanog po punomoćniku Krešimir Jukić</izvorni_sadrzaj>
    <derivirana_varijabla naziv="DomainObject.Predmet.ProtustrankaFormatedWithAdress_1"> BRAĆA JUKIĆ d.o.o. u stečaju, Lukoranska 44, 10000 Zagreb zastupanog po punomoćniku Krešimir Jukić</derivirana_varijabla>
  </DomainObject.Predmet.ProtustrankaFormatedWithAdress>
  <DomainObject.Predmet.ProtustrankaFormatedWithAdressOIB>
    <izvorni_sadrzaj> BRAĆA JUKIĆ d.o.o. u stečaju, OIB 65241385370, Lukoranska 44, 10000 Zagreb zastupanog po punomoćniku Krešimir Jukić</izvorni_sadrzaj>
    <derivirana_varijabla naziv="DomainObject.Predmet.ProtustrankaFormatedWithAdressOIB_1"> BRAĆA JUKIĆ d.o.o. u stečaju, OIB 65241385370, Lukoranska 44, 10000 Zagreb zastupanog po punomoćniku Krešimir Jukić</derivirana_varijabla>
  </DomainObject.Predmet.ProtustrankaFormatedWithAdressOIB>
  <DomainObject.Predmet.ProtustrankaWithAdress>
    <izvorni_sadrzaj>BRAĆA JUKIĆ d.o.o. u stečaju Lukoranska 44, 10000 Zagreb</izvorni_sadrzaj>
    <derivirana_varijabla naziv="DomainObject.Predmet.ProtustrankaWithAdress_1">BRAĆA JUKIĆ d.o.o. u stečaju Lukoranska 44, 10000 Zagreb</derivirana_varijabla>
  </DomainObject.Predmet.ProtustrankaWithAdress>
  <DomainObject.Predmet.ProtustrankaWithAdressOIB>
    <izvorni_sadrzaj>BRAĆA JUKIĆ d.o.o. u stečaju, OIB 65241385370, Lukoranska 44, 10000 Zagreb</izvorni_sadrzaj>
    <derivirana_varijabla naziv="DomainObject.Predmet.ProtustrankaWithAdressOIB_1">BRAĆA JUKIĆ d.o.o. u stečaju, OIB 65241385370, Lukoranska 44, 10000 Zagreb</derivirana_varijabla>
  </DomainObject.Predmet.ProtustrankaWithAdressOIB>
  <DomainObject.Predmet.ProtustrankaNazivFormated>
    <izvorni_sadrzaj>BRAĆA JUKIĆ d.o.o. u stečaju</izvorni_sadrzaj>
    <derivirana_varijabla naziv="DomainObject.Predmet.ProtustrankaNazivFormated_1">BRAĆA JUKIĆ d.o.o. u stečaju</derivirana_varijabla>
  </DomainObject.Predmet.ProtustrankaNazivFormated>
  <DomainObject.Predmet.ProtustrankaNazivFormatedOIB>
    <izvorni_sadrzaj>BRAĆA JUKIĆ d.o.o. u stečaju, OIB 65241385370</izvorni_sadrzaj>
    <derivirana_varijabla naziv="DomainObject.Predmet.ProtustrankaNazivFormatedOIB_1">BRAĆA JUKIĆ d.o.o. u stečaju,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u stečaju zastupanog po punomoćniku Krešimir Jukić</item>
    </izvorni_sadrzaj>
    <derivirana_varijabla naziv="DomainObject.Predmet.ProtuStrankaListFormated_1">
      <item>BRAĆA JUKIĆ d.o.o. u stečaju zastupanog po punomoćniku Krešimir Jukić</item>
    </derivirana_varijabla>
  </DomainObject.Predmet.ProtuStrankaListFormated>
  <DomainObject.Predmet.ProtuStrankaListFormatedOIB>
    <izvorni_sadrzaj>
      <item>BRAĆA JUKIĆ d.o.o. u stečaju, OIB 65241385370 zastupanog po punomoćniku Krešimir Jukić</item>
    </izvorni_sadrzaj>
    <derivirana_varijabla naziv="DomainObject.Predmet.ProtuStrankaListFormatedOIB_1">
      <item>BRAĆA JUKIĆ d.o.o. u stečaju, OIB 65241385370 zastupanog po punomoćniku Krešimir Jukić</item>
    </derivirana_varijabla>
  </DomainObject.Predmet.ProtuStrankaListFormatedOIB>
  <DomainObject.Predmet.ProtuStrankaListFormatedWithAdress>
    <izvorni_sadrzaj>
      <item>BRAĆA JUKIĆ d.o.o. u stečaju, Lukoranska 44, 10000 Zagreb zastupanog po punomoćniku Krešimir Jukić</item>
    </izvorni_sadrzaj>
    <derivirana_varijabla naziv="DomainObject.Predmet.ProtuStrankaListFormatedWithAdress_1">
      <item>BRAĆA JUKIĆ d.o.o. u stečaju,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 u stečaju, OIB 65241385370, Lukoranska 44, 10000 Zagreb zastupanog po punomoćniku Krešimir Jukić</item>
    </izvorni_sadrzaj>
    <derivirana_varijabla naziv="DomainObject.Predmet.ProtuStrankaListFormatedWithAdressOIB_1">
      <item>BRAĆA JUKIĆ d.o.o. u stečaju,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 u stečaju</item>
    </izvorni_sadrzaj>
    <derivirana_varijabla naziv="DomainObject.Predmet.ProtuStrankaListNazivFormated_1">
      <item>BRAĆA JUKIĆ d.o.o. u stečaju</item>
    </derivirana_varijabla>
  </DomainObject.Predmet.ProtuStrankaListNazivFormated>
  <DomainObject.Predmet.ProtuStrankaListNazivFormatedOIB>
    <izvorni_sadrzaj>
      <item>BRAĆA JUKIĆ d.o.o. u stečaju, OIB 65241385370</item>
    </izvorni_sadrzaj>
    <derivirana_varijabla naziv="DomainObject.Predmet.ProtuStrankaListNazivFormatedOIB_1">
      <item>BRAĆA JUKIĆ d.o.o. u stečaju, OIB 65241385370</item>
    </derivirana_varijabla>
  </DomainObject.Predmet.ProtuStrankaListNazivFormatedOIB>
  <DomainObject.Predmet.OstaliListFormated>
    <izvorni_sadrzaj>
      <item>Krešimir Jukić punomoćnik sudionika u postupku BRAĆA JUKIĆ d.o.o. u stečaju</item>
    </izvorni_sadrzaj>
    <derivirana_varijabla naziv="DomainObject.Predmet.OstaliListFormated_1">
      <item>Krešimir Jukić punomoćnik sudionika u postupku BRAĆA JUKIĆ d.o.o. u stečaju</item>
    </derivirana_varijabla>
  </DomainObject.Predmet.OstaliListFormated>
  <DomainObject.Predmet.OstaliListFormatedOIB>
    <izvorni_sadrzaj>
      <item>Krešimir Jukić, OIB 20545589737 punomoćnik sudionika u postupku BRAĆA JUKIĆ d.o.o. u stečaju</item>
    </izvorni_sadrzaj>
    <derivirana_varijabla naziv="DomainObject.Predmet.OstaliListFormatedOIB_1">
      <item>Krešimir Jukić, OIB 20545589737 punomoćnik sudionika u postupku BRAĆA JUKIĆ d.o.o. u stečaju</item>
    </derivirana_varijabla>
  </DomainObject.Predmet.OstaliListFormatedOIB>
  <DomainObject.Predmet.OstaliListFormatedWithAdress>
    <izvorni_sadrzaj>
      <item>Krešimir Jukić, Lukoranska 44, 10000 Zagreb punomoćnik sudionika u postupku BRAĆA JUKIĆ d.o.o. u stečaju</item>
    </izvorni_sadrzaj>
    <derivirana_varijabla naziv="DomainObject.Predmet.OstaliListFormatedWithAdress_1">
      <item>Krešimir Jukić, Lukoranska 44, 10000 Zagreb punomoćnik sudionika u postupku BRAĆA JUKIĆ d.o.o. u stečaju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 u stečaju</item>
    </izvorni_sadrzaj>
    <derivirana_varijabla naziv="DomainObject.Predmet.OstaliListFormatedWithAdressOIB_1">
      <item>Krešimir Jukić, OIB 20545589737, Lukoranska 44, 10000 Zagreb punomoćnik sudionika u postupku BRAĆA JUKIĆ d.o.o. u stečaju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 u stečaju</izvorni_sadrzaj>
    <derivirana_varijabla naziv="DomainObject.Predmet.ProtustrankaIDrugi_1">BRAĆA JUKIĆ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 u stečaju, OIB 65241385370, Lukoranska 44, 10000 Zagreb</izvorni_sadrzaj>
    <derivirana_varijabla naziv="DomainObject.Predmet.ProtustrankaIDrugiAdressOIB_1">BRAĆA JUKIĆ d.o.o. u stečaju,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 u stečaju</item>
      <item>Krešimir Jukić</item>
    </izvorni_sadrzaj>
    <derivirana_varijabla naziv="DomainObject.Predmet.SudioniciListNaziv_1">
      <item>FINA Regionalni centar Zagreb</item>
      <item>BRAĆA JUKIĆ d.o.o. u stečaju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65241385370</item>
      <item>, OIB 20545589737</item>
    </izvorni_sadrzaj>
    <derivirana_varijabla naziv="DomainObject.Predmet.SudioniciListNazivOIB_1">
      <item>, OIB 85821130368</item>
      <item>, OIB 65241385370</item>
      <item>, OIB 20545589737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476</properties:Words>
  <properties:Characters>2565</properties:Characters>
  <properties:Lines>86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2018-06-14T08:28:00Z</dcterms:created>
  <dc:creator>Korisnik</dc:creator>
  <cp:lastModifiedBy>Draženka Prpić</cp:lastModifiedBy>
  <cp:lastPrinted>2018-06-14T08:29:00Z</cp:lastPrinted>
  <dcterms:modified xmlns:xsi="http://www.w3.org/2001/XMLSchema-instance" xsi:type="dcterms:W3CDTF">2018-06-14T08:29:00Z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-BRAĆA JUKIĆ d.o.o.-St-4746-16-NOVI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