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4a55" w14:paraId="4df4a5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704CD9">
        <w:rPr>
          <w:rFonts w:cs="Times New Roman" w:hAnsi="Times New Roman" w:ascii="Times New Roman"/>
          <w:b w:val="false"/>
          <w:sz w:val="24"/>
          <w:szCs w:val="24"/>
        </w:rPr>
        <w:t>31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704CD9">
        <w:t>ZAGREB MBM d.o.o., Zagreb, Vrapčanska 83, OIB: 96397591363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704CD9">
        <w:t>ZAGREB MBM d.o.o., Zagreb, Vrapčanska 83, OIB: 96397591363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704CD9">
        <w:t>ZAGREB MBM d.o.o., Zagreb, Vrapčanska 83, OIB: 96397591363</w:t>
      </w:r>
      <w:r w:rsidR="006C4C3C">
        <w:t xml:space="preserve">, </w:t>
      </w:r>
      <w:r w:rsidR="00704CD9">
        <w:t>Zdravku Majdaku, Zagreb, Vrapčanska 83, OIB: 29580378827,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10. siječnja 2018</w:t>
      </w:r>
      <w:r w:rsidR="00607035">
        <w:rPr>
          <w:b/>
        </w:rPr>
        <w:t xml:space="preserve">. u </w:t>
      </w:r>
      <w:r w:rsidR="00704CD9">
        <w:rPr>
          <w:b/>
        </w:rPr>
        <w:t>9,2</w:t>
      </w:r>
      <w:r w:rsidR="002E5C4F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704CD9">
        <w:t xml:space="preserve">ZAGREB MBM d.o.o., Zagreb, Vrapčanska 83, OIB: 96397591363, </w:t>
      </w:r>
      <w:r w:rsidR="004702FA">
        <w:t xml:space="preserve">temeljem čl. </w:t>
      </w:r>
      <w:r w:rsidR="00704CD9">
        <w:t>444. st.2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72B" w:rsidR="007D272B">
      <w:r>
        <w:separator/>
      </w:r>
    </w:p>
  </w:endnote>
  <w:endnote w:id="0" w:type="continuationSeparator">
    <w:p w:rsidRDefault="007D272B" w:rsidR="007D2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72B" w:rsidR="007D272B">
      <w:r>
        <w:separator/>
      </w:r>
    </w:p>
  </w:footnote>
  <w:footnote w:id="0" w:type="continuationSeparator">
    <w:p w:rsidRDefault="007D272B" w:rsidR="007D2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9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04CD9">
      <w:rPr>
        <w:rFonts w:hAnsi="Verdana" w:ascii="Verdana"/>
        <w:b w:val="false"/>
        <w:sz w:val="24"/>
        <w:szCs w:val="24"/>
      </w:rPr>
      <w:t>5131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E5C4F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30D1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4F03F5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73997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6BA2"/>
    <w:rsid w:val="00761C9C"/>
    <w:rsid w:val="007C210C"/>
    <w:rsid w:val="007C41C6"/>
    <w:rsid w:val="007D272B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9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99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9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9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9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99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9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9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5131</izvorni_sadrzaj>
    <derivirana_varijabla naziv="DomainObject.Predmet.Broj_1">5131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St-5131/2016</izvorni_sadrzaj>
    <derivirana_varijabla naziv="DomainObject.Predmet.OznakaBroj_1">St-5131/2016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MBM d.o.o. zastupanog po punomoćniku Zdravko Majdak</izvorni_sadrzaj>
    <derivirana_varijabla naziv="DomainObject.Predmet.ProtustrankaFormated_1">  ZAGREB MBM d.o.o. zastupanog po punomoćniku Zdravko Majdak</derivirana_varijabla>
  </DomainObject.Predmet.ProtustrankaFormated>
  <DomainObject.Predmet.ProtustrankaFormatedOIB>
    <izvorni_sadrzaj>  ZAGREB MBM d.o.o., OIB 96397591363 zastupanog po punomoćniku Zdravko Majdak</izvorni_sadrzaj>
    <derivirana_varijabla naziv="DomainObject.Predmet.ProtustrankaFormatedOIB_1">  ZAGREB MBM d.o.o., OIB 96397591363 zastupanog po punomoćniku Zdravko Majdak</derivirana_varijabla>
  </DomainObject.Predmet.ProtustrankaFormatedOIB>
  <DomainObject.Predmet.ProtustrankaFormatedWithAdress>
    <izvorni_sadrzaj> ZAGREB MBM d.o.o., Vrapčanska 83, 10000 Zagreb zastupanog po punomoćniku Zdravko Majdak</izvorni_sadrzaj>
    <derivirana_varijabla naziv="DomainObject.Predmet.ProtustrankaFormatedWithAdress_1"> ZAGREB MBM d.o.o., Vrapčanska 83, 10000 Zagreb zastupanog po punomoćniku Zdravko Majdak</derivirana_varijabla>
  </DomainObject.Predmet.ProtustrankaFormatedWithAdress>
  <DomainObject.Predmet.ProtustrankaFormatedWithAdressOIB>
    <izvorni_sadrzaj> ZAGREB MBM d.o.o., OIB 96397591363, Vrapčanska 83, 10000 Zagreb zastupanog po punomoćniku Zdravko Majdak</izvorni_sadrzaj>
    <derivirana_varijabla naziv="DomainObject.Predmet.ProtustrankaFormatedWithAdressOIB_1"> ZAGREB MBM d.o.o., OIB 96397591363, Vrapčanska 83, 10000 Zagreb zastupanog po punomoćniku Zdravko Majdak</derivirana_varijabla>
  </DomainObject.Predmet.ProtustrankaFormatedWithAdressOIB>
  <DomainObject.Predmet.ProtustrankaWithAdress>
    <izvorni_sadrzaj>ZAGREB MBM d.o.o. Vrapčanska 83, 10000 Zagreb</izvorni_sadrzaj>
    <derivirana_varijabla naziv="DomainObject.Predmet.ProtustrankaWithAdress_1">ZAGREB MBM d.o.o. Vrapčanska 83, 10000 Zagreb</derivirana_varijabla>
  </DomainObject.Predmet.ProtustrankaWithAdress>
  <DomainObject.Predmet.ProtustrankaWithAdressOIB>
    <izvorni_sadrzaj>ZAGREB MBM d.o.o., OIB 96397591363, Vrapčanska 83, 10000 Zagreb</izvorni_sadrzaj>
    <derivirana_varijabla naziv="DomainObject.Predmet.ProtustrankaWithAdressOIB_1">ZAGREB MBM d.o.o., OIB 96397591363, Vrapčanska 83, 10000 Zagreb</derivirana_varijabla>
  </DomainObject.Predmet.ProtustrankaWithAdressOIB>
  <DomainObject.Predmet.ProtustrankaNazivFormated>
    <izvorni_sadrzaj>ZAGREB MBM d.o.o.</izvorni_sadrzaj>
    <derivirana_varijabla naziv="DomainObject.Predmet.ProtustrankaNazivFormated_1">ZAGREB MBM d.o.o.</derivirana_varijabla>
  </DomainObject.Predmet.ProtustrankaNazivFormated>
  <DomainObject.Predmet.ProtustrankaNazivFormatedOIB>
    <izvorni_sadrzaj>ZAGREB MBM d.o.o., OIB 96397591363</izvorni_sadrzaj>
    <derivirana_varijabla naziv="DomainObject.Predmet.ProtustrankaNazivFormatedOIB_1">ZAGREB MBM d.o.o., OIB 96397591363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MBM d.o.o. zastupanog po punomoćniku Zdravko Majdak</item>
    </izvorni_sadrzaj>
    <derivirana_varijabla naziv="DomainObject.Predmet.ProtuStrankaListFormated_1">
      <item>ZAGREB MBM d.o.o. zastupanog po punomoćniku Zdravko Majdak</item>
    </derivirana_varijabla>
  </DomainObject.Predmet.ProtuStrankaListFormated>
  <DomainObject.Predmet.ProtuStrankaListFormatedOIB>
    <izvorni_sadrzaj>
      <item>ZAGREB MBM d.o.o., OIB 96397591363 zastupanog po punomoćniku Zdravko Majdak</item>
    </izvorni_sadrzaj>
    <derivirana_varijabla naziv="DomainObject.Predmet.ProtuStrankaListFormatedOIB_1">
      <item>ZAGREB MBM d.o.o., OIB 96397591363 zastupanog po punomoćniku Zdravko Majdak</item>
    </derivirana_varijabla>
  </DomainObject.Predmet.ProtuStrankaListFormatedOIB>
  <DomainObject.Predmet.ProtuStrankaListFormatedWithAdress>
    <izvorni_sadrzaj>
      <item>ZAGREB MBM d.o.o., Vrapčanska 83, 10000 Zagreb zastupanog po punomoćniku Zdravko Majdak</item>
    </izvorni_sadrzaj>
    <derivirana_varijabla naziv="DomainObject.Predmet.ProtuStrankaListFormatedWithAdress_1">
      <item>ZAGREB MBM d.o.o., Vrapčanska 83, 10000 Zagreb zastupanog po punomoćniku Zdravko Majdak</item>
    </derivirana_varijabla>
  </DomainObject.Predmet.ProtuStrankaListFormatedWithAdress>
  <DomainObject.Predmet.ProtuStrankaListFormatedWithAdressOIB>
    <izvorni_sadrzaj>
      <item>ZAGREB MBM d.o.o., OIB 96397591363, Vrapčanska 83, 10000 Zagreb zastupanog po punomoćniku Zdravko Majdak</item>
    </izvorni_sadrzaj>
    <derivirana_varijabla naziv="DomainObject.Predmet.ProtuStrankaListFormatedWithAdressOIB_1">
      <item>ZAGREB MBM d.o.o., OIB 96397591363, Vrapčanska 83, 10000 Zagreb zastupanog po punomoćniku Zdravko Majdak</item>
    </derivirana_varijabla>
  </DomainObject.Predmet.ProtuStrankaListFormatedWithAdressOIB>
  <DomainObject.Predmet.ProtuStrankaListNazivFormated>
    <izvorni_sadrzaj>
      <item>ZAGREB MBM d.o.o.</item>
    </izvorni_sadrzaj>
    <derivirana_varijabla naziv="DomainObject.Predmet.ProtuStrankaListNazivFormated_1">
      <item>ZAGREB MBM d.o.o.</item>
    </derivirana_varijabla>
  </DomainObject.Predmet.ProtuStrankaListNazivFormated>
  <DomainObject.Predmet.ProtuStrankaListNazivFormatedOIB>
    <izvorni_sadrzaj>
      <item>ZAGREB MBM d.o.o., OIB 96397591363</item>
    </izvorni_sadrzaj>
    <derivirana_varijabla naziv="DomainObject.Predmet.ProtuStrankaListNazivFormatedOIB_1">
      <item>ZAGREB MBM d.o.o., OIB 96397591363</item>
    </derivirana_varijabla>
  </DomainObject.Predmet.ProtuStrankaListNazivFormatedOIB>
  <DomainObject.Predmet.OstaliListFormated>
    <izvorni_sadrzaj>
      <item>Zdravko Majdak punomoćnik sudionika u postupku ZAGREB MBM d.o.o.</item>
    </izvorni_sadrzaj>
    <derivirana_varijabla naziv="DomainObject.Predmet.OstaliListFormated_1">
      <item>Zdravko Majdak punomoćnik sudionika u postupku ZAGREB MBM d.o.o.</item>
    </derivirana_varijabla>
  </DomainObject.Predmet.OstaliListFormated>
  <DomainObject.Predmet.OstaliListFormatedOIB>
    <izvorni_sadrzaj>
      <item>Zdravko Majdak, OIB 29580378827 punomoćnik sudionika u postupku ZAGREB MBM d.o.o.</item>
    </izvorni_sadrzaj>
    <derivirana_varijabla naziv="DomainObject.Predmet.OstaliListFormatedOIB_1">
      <item>Zdravko Majdak, OIB 29580378827 punomoćnik sudionika u postupku ZAGREB MBM d.o.o.</item>
    </derivirana_varijabla>
  </DomainObject.Predmet.OstaliListFormatedOIB>
  <DomainObject.Predmet.OstaliListFormatedWithAdress>
    <izvorni_sadrzaj>
      <item>Zdravko Majdak, Vrapčanska 83, 10000 Zagreb punomoćnik sudionika u postupku ZAGREB MBM d.o.o.</item>
    </izvorni_sadrzaj>
    <derivirana_varijabla naziv="DomainObject.Predmet.OstaliListFormatedWithAdress_1">
      <item>Zdravko Majdak, Vrapčanska 83, 10000 Zagreb punomoćnik sudionika u postupku ZAGREB MBM d.o.o.</item>
    </derivirana_varijabla>
  </DomainObject.Predmet.OstaliListFormatedWithAdress>
  <DomainObject.Predmet.OstaliListFormatedWithAdressOIB>
    <izvorni_sadrzaj>
      <item>Zdravko Majdak, OIB 29580378827, Vrapčanska 83, 10000 Zagreb punomoćnik sudionika u postupku ZAGREB MBM d.o.o.</item>
    </izvorni_sadrzaj>
    <derivirana_varijabla naziv="DomainObject.Predmet.OstaliListFormatedWithAdressOIB_1">
      <item>Zdravko Majdak, OIB 29580378827, Vrapčanska 83, 10000 Zagreb punomoćnik sudionika u postupku ZAGREB MBM d.o.o.</item>
    </derivirana_varijabla>
  </DomainObject.Predmet.OstaliListFormatedWithAdressOIB>
  <DomainObject.Predmet.OstaliListNazivFormated>
    <izvorni_sadrzaj>
      <item>Zdravko Majdak</item>
    </izvorni_sadrzaj>
    <derivirana_varijabla naziv="DomainObject.Predmet.OstaliListNazivFormated_1">
      <item>Zdravko Majdak</item>
    </derivirana_varijabla>
  </DomainObject.Predmet.OstaliListNazivFormated>
  <DomainObject.Predmet.OstaliListNazivFormatedOIB>
    <izvorni_sadrzaj>
      <item>Zdravko Majdak, OIB 29580378827</item>
    </izvorni_sadrzaj>
    <derivirana_varijabla naziv="DomainObject.Predmet.OstaliListNazivFormatedOIB_1">
      <item>Zdravko Majdak, OIB 29580378827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MBM d.o.o.</izvorni_sadrzaj>
    <derivirana_varijabla naziv="DomainObject.Predmet.ProtustrankaIDrugi_1">ZAGREB MBM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MBM d.o.o., OIB 96397591363, Vrapčanska 83, 10000 Zagreb</izvorni_sadrzaj>
    <derivirana_varijabla naziv="DomainObject.Predmet.ProtustrankaIDrugiAdressOIB_1">ZAGREB MBM d.o.o., OIB 96397591363, Vrapčanska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MBM d.o.o.</item>
      <item>Zdravko Majdak</item>
    </izvorni_sadrzaj>
    <derivirana_varijabla naziv="DomainObject.Predmet.SudioniciListNaziv_1">
      <item>FINA Regionalni centar Zagreb</item>
      <item>ZAGREB MBM d.o.o.</item>
      <item>Zdravko Majdak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MBM d.o.o., OIB 96397591363, Vrapčanska 83,10000 Zagreb</item>
      <item>Zdravko Majdak, OIB 29580378827, Vrapčanska 83,10000 Zagreb</item>
    </izvorni_sadrzaj>
    <derivirana_varijabla naziv="DomainObject.Predmet.SudioniciListAdressOIB_1">
      <item>FINA Regionalni centar Zagreb, OIB 85821130368, Trg svibanjskih žrtava 1995. 1,10000 Zagreb</item>
      <item>ZAGREB MBM d.o.o., OIB 96397591363, Vrapčanska 83,10000 Zagreb</item>
      <item>Zdravko Majdak, OIB 29580378827, Vrapčanska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96397591363</item>
      <item>, OIB 29580378827</item>
    </izvorni_sadrzaj>
    <derivirana_varijabla naziv="DomainObject.Predmet.SudioniciListNazivOIB_1">
      <item>, OIB 85821130368</item>
      <item>, OIB 96397591363</item>
      <item>, OIB 29580378827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DD178-88FB-4F33-9F1E-74F8736BA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888</properties:Words>
  <properties:Characters>4610</properties:Characters>
  <properties:Lines>131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2017-10-20T10:53:00Z</dcterms:created>
  <dc:creator>Korisnik</dc:creator>
  <cp:lastModifiedBy>Draženka Prpić</cp:lastModifiedBy>
  <cp:lastPrinted>2017-10-20T10:54:00Z</cp:lastPrinted>
  <dcterms:modified xmlns:xsi="http://www.w3.org/2001/XMLSchema-instance" xsi:type="dcterms:W3CDTF">2017-10-20T10:54:00Z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