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7554" w14:paraId="dd87554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EDF">
        <w:t>378</w:t>
      </w:r>
      <w:r w:rsidR="008155EE" w:rsidRPr="00A668DD">
        <w:t>/1</w:t>
      </w:r>
      <w:r w:rsidR="00C45852">
        <w:t>6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45852">
        <w:t>12. travnja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F81EDF">
        <w:rPr>
          <w:b/>
        </w:rPr>
        <w:t>INVECO j.d.o.o.</w:t>
      </w:r>
      <w:r w:rsidR="00BD2C12">
        <w:rPr>
          <w:b/>
        </w:rPr>
        <w:t xml:space="preserve">, </w:t>
      </w:r>
      <w:r w:rsidR="00F81EDF">
        <w:rPr>
          <w:b/>
        </w:rPr>
        <w:t>OIB: 88790024757, Poznanovec, Bedekovčina, Narodnih heroja 34.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9A5E0D">
        <w:t>5.095,34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C45852">
        <w:t xml:space="preserve">12. travnja 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F81EDF">
      <w:rPr>
        <w:b/>
      </w:rPr>
      <w:t>378</w:t>
    </w:r>
    <w:r w:rsidR="00C45852">
      <w:rPr>
        <w:b/>
      </w:rPr>
      <w:t>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9A5E0D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D2C12"/>
    <w:rsid w:val="00BE567D"/>
    <w:rsid w:val="00C375ED"/>
    <w:rsid w:val="00C378F8"/>
    <w:rsid w:val="00C45852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71E20"/>
    <w:rsid w:val="00EC3302"/>
    <w:rsid w:val="00ED44BC"/>
    <w:rsid w:val="00ED6AA8"/>
    <w:rsid w:val="00EF2719"/>
    <w:rsid w:val="00F034D3"/>
    <w:rsid w:val="00F81EDF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INVECO j.d.o.o zastupanog po punomoćniku Filip Šenjug</izvorni_sadrzaj>
    <derivirana_varijabla naziv="DomainObject.Predmet.ProtustrankaFormated_1">  INVECO j.d.o.o zastupanog po punomoćniku Filip Šenjug</derivirana_varijabla>
  </DomainObject.Predmet.ProtustrankaFormated>
  <DomainObject.Predmet.ProtustrankaFormatedOIB>
    <izvorni_sadrzaj>  INVECO j.d.o.o, OIB 88790024757 zastupanog po punomoćniku Filip Šenjug</izvorni_sadrzaj>
    <derivirana_varijabla naziv="DomainObject.Predmet.ProtustrankaFormatedOIB_1">  INVECO j.d.o.o, OIB 88790024757 zastupanog po punomoćniku Filip Šenjug</derivirana_varijabla>
  </DomainObject.Predmet.ProtustrankaFormatedOIB>
  <DomainObject.Predmet.ProtustrankaFormatedWithAdress>
    <izvorni_sadrzaj> INVECO j.d.o.o, Narodnih heroja 34, 492222 Poznanovec zastupanog po punomoćniku Filip Šenjug</izvorni_sadrzaj>
    <derivirana_varijabla naziv="DomainObject.Predmet.ProtustrankaFormatedWithAdress_1"> INVECO j.d.o.o, Narodnih heroja 34, 492222 Poznanovec zastupanog po punomoćniku Filip Šenjug</derivirana_varijabla>
  </DomainObject.Predmet.ProtustrankaFormatedWithAdress>
  <DomainObject.Predmet.ProtustrankaFormatedWithAdressOIB>
    <izvorni_sadrzaj> INVECO j.d.o.o, OIB 88790024757, Narodnih heroja 34, 492222 Poznanovec zastupanog po punomoćniku Filip Šenjug</izvorni_sadrzaj>
    <derivirana_varijabla naziv="DomainObject.Predmet.ProtustrankaFormatedWithAdressOIB_1"> INVECO j.d.o.o, OIB 88790024757, Narodnih heroja 34, 492222 Poznanovec zastupanog po punomoćniku Filip Šenjug</derivirana_varijabla>
  </DomainObject.Predmet.ProtustrankaFormatedWithAdressOIB>
  <DomainObject.Predmet.ProtustrankaWithAdress>
    <izvorni_sadrzaj>INVECO j.d.o.o Narodnih heroja 34, 492222 Poznanovec</izvorni_sadrzaj>
    <derivirana_varijabla naziv="DomainObject.Predmet.ProtustrankaWithAdress_1">INVECO j.d.o.o Narodnih heroja 34, 492222 Poznanovec</derivirana_varijabla>
  </DomainObject.Predmet.ProtustrankaWithAdress>
  <DomainObject.Predmet.ProtustrankaWithAdressOIB>
    <izvorni_sadrzaj>INVECO j.d.o.o, OIB 88790024757, Narodnih heroja 34, 492222 Poznanovec</izvorni_sadrzaj>
    <derivirana_varijabla naziv="DomainObject.Predmet.ProtustrankaWithAdressOIB_1">INVECO j.d.o.o, OIB 88790024757, Narodnih heroja 34, 492222 Poznanovec</derivirana_varijabla>
  </DomainObject.Predmet.ProtustrankaWithAdressOIB>
  <DomainObject.Predmet.ProtustrankaNazivFormated>
    <izvorni_sadrzaj>INVECO j.d.o.o</izvorni_sadrzaj>
    <derivirana_varijabla naziv="DomainObject.Predmet.ProtustrankaNazivFormated_1">INVECO j.d.o.o</derivirana_varijabla>
  </DomainObject.Predmet.ProtustrankaNazivFormated>
  <DomainObject.Predmet.ProtustrankaNazivFormatedOIB>
    <izvorni_sadrzaj>INVECO j.d.o.o, OIB 88790024757</izvorni_sadrzaj>
    <derivirana_varijabla naziv="DomainObject.Predmet.ProtustrankaNazivFormatedOIB_1">INVECO j.d.o.o, OIB 88790024757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INVECO j.d.o.o zastupanog po punomoćniku Filip Šenjug</item>
    </izvorni_sadrzaj>
    <derivirana_varijabla naziv="DomainObject.Predmet.ProtuStrankaListFormated_1">
      <item>INVECO j.d.o.o zastupanog po punomoćniku Filip Šenjug</item>
    </derivirana_varijabla>
  </DomainObject.Predmet.ProtuStrankaListFormated>
  <DomainObject.Predmet.ProtuStrankaListFormatedOIB>
    <izvorni_sadrzaj>
      <item>INVECO j.d.o.o, OIB 88790024757 zastupanog po punomoćniku Filip Šenjug</item>
    </izvorni_sadrzaj>
    <derivirana_varijabla naziv="DomainObject.Predmet.ProtuStrankaListFormatedOIB_1">
      <item>INVECO j.d.o.o, OIB 88790024757 zastupanog po punomoćniku Filip Šenjug</item>
    </derivirana_varijabla>
  </DomainObject.Predmet.ProtuStrankaListFormatedOIB>
  <DomainObject.Predmet.ProtuStrankaListFormatedWithAdress>
    <izvorni_sadrzaj>
      <item>INVECO j.d.o.o, Narodnih heroja 34, 492222 Poznanovec zastupanog po punomoćniku Filip Šenjug</item>
    </izvorni_sadrzaj>
    <derivirana_varijabla naziv="DomainObject.Predmet.ProtuStrankaListFormatedWithAdress_1">
      <item>INVECO j.d.o.o, Narodnih heroja 34, 492222 Poznanovec zastupanog po punomoćniku Filip Šenjug</item>
    </derivirana_varijabla>
  </DomainObject.Predmet.ProtuStrankaListFormatedWithAdress>
  <DomainObject.Predmet.ProtuStrankaListFormatedWithAdressOIB>
    <izvorni_sadrzaj>
      <item>INVECO j.d.o.o, OIB 88790024757, Narodnih heroja 34, 492222 Poznanovec zastupanog po punomoćniku Filip Šenjug</item>
    </izvorni_sadrzaj>
    <derivirana_varijabla naziv="DomainObject.Predmet.ProtuStrankaListFormatedWithAdressOIB_1">
      <item>INVECO j.d.o.o, OIB 88790024757, Narodnih heroja 34, 492222 Poznanovec zastupanog po punomoćniku Filip Šenjug</item>
    </derivirana_varijabla>
  </DomainObject.Predmet.ProtuStrankaListFormatedWithAdressOIB>
  <DomainObject.Predmet.ProtuStrankaListNazivFormated>
    <izvorni_sadrzaj>
      <item>INVECO j.d.o.o</item>
    </izvorni_sadrzaj>
    <derivirana_varijabla naziv="DomainObject.Predmet.ProtuStrankaListNazivFormated_1">
      <item>INVECO j.d.o.o</item>
    </derivirana_varijabla>
  </DomainObject.Predmet.ProtuStrankaListNazivFormated>
  <DomainObject.Predmet.ProtuStrankaListNazivFormatedOIB>
    <izvorni_sadrzaj>
      <item>INVECO j.d.o.o, OIB 88790024757</item>
    </izvorni_sadrzaj>
    <derivirana_varijabla naziv="DomainObject.Predmet.ProtuStrankaListNazivFormatedOIB_1">
      <item>INVECO j.d.o.o, OIB 88790024757</item>
    </derivirana_varijabla>
  </DomainObject.Predmet.ProtuStrankaListNazivFormatedOIB>
  <DomainObject.Predmet.OstaliListFormated>
    <izvorni_sadrzaj>
      <item>Filip Šenjug punomoćnik sudionika u postupku INVECO j.d.o.o</item>
    </izvorni_sadrzaj>
    <derivirana_varijabla naziv="DomainObject.Predmet.OstaliListFormated_1">
      <item>Filip Šenjug punomoćnik sudionika u postupku INVECO j.d.o.o</item>
    </derivirana_varijabla>
  </DomainObject.Predmet.OstaliListFormated>
  <DomainObject.Predmet.OstaliListFormatedOIB>
    <izvorni_sadrzaj>
      <item>Filip Šenjug, OIB 04778085870 punomoćnik sudionika u postupku INVECO j.d.o.o</item>
    </izvorni_sadrzaj>
    <derivirana_varijabla naziv="DomainObject.Predmet.OstaliListFormatedOIB_1">
      <item>Filip Šenjug, OIB 04778085870 punomoćnik sudionika u postupku INVECO j.d.o.o</item>
    </derivirana_varijabla>
  </DomainObject.Predmet.OstaliListFormatedOIB>
  <DomainObject.Predmet.OstaliListFormatedWithAdress>
    <izvorni_sadrzaj>
      <item>Filip Šenjug, Narodnih Heroja 34, 49247 Poznanovec punomoćnik sudionika u postupku INVECO j.d.o.o</item>
    </izvorni_sadrzaj>
    <derivirana_varijabla naziv="DomainObject.Predmet.OstaliListFormatedWithAdress_1">
      <item>Filip Šenjug, Narodnih Heroja 34, 49247 Poznanovec punomoćnik sudionika u postupku INVECO j.d.o.o</item>
    </derivirana_varijabla>
  </DomainObject.Predmet.OstaliListFormatedWithAdress>
  <DomainObject.Predmet.OstaliListFormatedWithAdressOIB>
    <izvorni_sadrzaj>
      <item>Filip Šenjug, OIB 04778085870, Narodnih Heroja 34, 49247 Poznanovec punomoćnik sudionika u postupku INVECO j.d.o.o</item>
    </izvorni_sadrzaj>
    <derivirana_varijabla naziv="DomainObject.Predmet.OstaliListFormatedWithAdressOIB_1">
      <item>Filip Šenjug, OIB 04778085870, Narodnih Heroja 34, 49247 Poznanovec punomoćnik sudionika u postupku INVECO j.d.o.o</item>
    </derivirana_varijabla>
  </DomainObject.Predmet.OstaliListFormatedWithAdressOIB>
  <DomainObject.Predmet.OstaliListNazivFormated>
    <izvorni_sadrzaj>
      <item>Filip Šenjug</item>
    </izvorni_sadrzaj>
    <derivirana_varijabla naziv="DomainObject.Predmet.OstaliListNazivFormated_1">
      <item>Filip Šenjug</item>
    </derivirana_varijabla>
  </DomainObject.Predmet.OstaliListNazivFormated>
  <DomainObject.Predmet.OstaliListNazivFormatedOIB>
    <izvorni_sadrzaj>
      <item>Filip Šenjug, OIB 04778085870</item>
    </izvorni_sadrzaj>
    <derivirana_varijabla naziv="DomainObject.Predmet.OstaliListNazivFormatedOIB_1">
      <item>Filip Šenjug, OIB 04778085870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INVECO j.d.o.o</izvorni_sadrzaj>
    <derivirana_varijabla naziv="DomainObject.Predmet.ProtustrankaIDrugi_1">INVECO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INVECO j.d.o.o, OIB 88790024757, Narodnih heroja 34, 492222 Poznanovec</izvorni_sadrzaj>
    <derivirana_varijabla naziv="DomainObject.Predmet.ProtustrankaIDrugiAdressOIB_1">INVECO j.d.o.o, OIB 88790024757, Narodnih heroja 34, 492222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INVECO j.d.o.o</item>
      <item>Filip Šenjug</item>
    </izvorni_sadrzaj>
    <derivirana_varijabla naziv="DomainObject.Predmet.SudioniciListNaziv_1">
      <item>FINA Regionalni centar Zagreb</item>
      <item>INVECO j.d.o.o</item>
      <item>Filip Šenjug</item>
    </derivirana_varijabla>
  </DomainObject.Predmet.SudioniciListNaziv>
  <DomainObject.Predmet.SudioniciListAdressOIB>
    <izvorni_sadrzaj>
      <item>FINA Regionalni centar Zagreb, OIB 85821130368, Trg svibanjskih žrtava 1995. 1,10000 Zagreb</item>
      <item>INVECO j.d.o.o, OIB 88790024757, Narodnih heroja 34,492222 Poznanovec</item>
      <item>Filip Šenjug, OIB 04778085870, Narodnih Heroja 34,49247 Poznanovec</item>
    </izvorni_sadrzaj>
    <derivirana_varijabla naziv="DomainObject.Predmet.SudioniciListAdressOIB_1">
      <item>FINA Regionalni centar Zagreb, OIB 85821130368, Trg svibanjskih žrtava 1995. 1,10000 Zagreb</item>
      <item>INVECO j.d.o.o, OIB 88790024757, Narodnih heroja 34,492222 Poznanovec</item>
      <item>Filip Šenjug, OIB 04778085870, Narodnih Heroja 34,49247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88790024757</item>
      <item>, OIB 04778085870</item>
    </izvorni_sadrzaj>
    <derivirana_varijabla naziv="DomainObject.Predmet.SudioniciListNazivOIB_1">
      <item>, OIB 85821130368</item>
      <item>, OIB 88790024757</item>
      <item>, OIB 04778085870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2016-04-12T12:46:00Z</dcterms:created>
  <dc:creator>ilukac</dc:creator>
  <cp:lastModifiedBy>Irena Benko</cp:lastModifiedBy>
  <cp:lastPrinted>2016-04-12T12:46:00Z</cp:lastPrinted>
  <dcterms:modified xmlns:xsi="http://www.w3.org/2001/XMLSchema-instance" xsi:type="dcterms:W3CDTF">2016-04-13T10:52:00Z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