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e7f1" w14:paraId="15ae7f1" w:rsidRDefault="00AE649C" w:rsidP="00FA5B5E" w:rsidR="00AE649C" w:rsidRPr="00B76F3C">
      <w:pPr>
        <w:pStyle w:val="Naslov3"/>
        <w15:collapsed w:val="false"/>
      </w:pPr>
    </w:p>
    <w:p w:rsidRDefault="00ED03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D036B" w:rsidP="00ED036B" w:rsidR="00ED036B">
      <w:pPr>
        <w:jc w:val="right"/>
      </w:pPr>
      <w:r>
        <w:t xml:space="preserve">        7- St-62/2016-2.</w:t>
      </w:r>
    </w:p>
    <w:p w:rsidRDefault="00ED036B" w:rsidP="00ED036B" w:rsidR="00ED036B">
      <w:pPr>
        <w:jc w:val="center"/>
      </w:pPr>
      <w:r>
        <w:rPr>
          <w:b/>
        </w:rPr>
        <w:t>O G L A S</w:t>
      </w:r>
    </w:p>
    <w:p w:rsidRDefault="00ED036B" w:rsidP="00ED036B" w:rsidR="00ED036B">
      <w:pPr>
        <w:jc w:val="both"/>
      </w:pPr>
      <w:r>
        <w:t>TRGOVAČKI SUD U BJELOVARU, u skraćenom stečajnom postupku nad stečajnim dužnikom MAN j.d.o.o. za završne radove u građevinarstvu iz Kajgane, Kajgana 15, OIB 24560071562, koji se vodi kod ovog suda pod poslovnim brojem St-62/2016, temeljem odredbe čl.430., 431. i 434. Stečajnog zakona (Narodne novine broj 71/15), objavljuje:</w:t>
      </w:r>
    </w:p>
    <w:p w:rsidRDefault="00ED036B" w:rsidP="00ED036B" w:rsidR="00ED036B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5.007,92 kuna, u koji iznos je uračunata kamata i naknada Financijske agencije za provedbu ovrhe na novčanim sredstvima.</w:t>
      </w:r>
    </w:p>
    <w:p w:rsidRDefault="00ED036B" w:rsidP="00ED036B" w:rsidR="00ED036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Matija </w:t>
      </w:r>
      <w:proofErr w:type="spellStart"/>
      <w:r>
        <w:t>Tišljarić</w:t>
      </w:r>
      <w:proofErr w:type="spellEnd"/>
      <w:r>
        <w:t xml:space="preserve"> iz Kajgana, Kajgana 15, OIB 69232541277, da u roku od 15 dana od objave oglasa na mrežnoj stranici e-Oglasna ploča Trgovačkog suda u Bjelovaru podnese sudu javnobilježnički ovjerovljeni popis imovine i obveza na propisanom obrascu.</w:t>
      </w:r>
    </w:p>
    <w:p w:rsidRDefault="00ED036B" w:rsidP="00ED036B" w:rsidR="00ED036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D036B" w:rsidP="00ED036B" w:rsidR="00ED036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ED036B" w:rsidP="00ED036B" w:rsidR="00ED036B">
      <w:pPr>
        <w:ind w:hanging="709" w:left="709"/>
        <w:jc w:val="both"/>
      </w:pPr>
      <w:r>
        <w:tab/>
      </w:r>
      <w:bookmarkStart w:name="_GoBack" w:id="0"/>
      <w:bookmarkEnd w:id="0"/>
      <w:r>
        <w:t>U Bjelovaru, 26. siječnja 2016. godine</w:t>
      </w:r>
    </w:p>
    <w:p w:rsidRDefault="00ED036B" w:rsidP="00ED036B" w:rsidR="00ED036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D036B" w:rsidP="00ED036B" w:rsidR="00ED036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D036B" w:rsidP="00ED036B" w:rsidR="00ED036B">
      <w:pPr>
        <w:jc w:val="both"/>
      </w:pPr>
      <w:proofErr w:type="spellStart"/>
      <w:r>
        <w:t>Rj</w:t>
      </w:r>
      <w:proofErr w:type="spellEnd"/>
      <w:r>
        <w:t>.</w:t>
      </w:r>
    </w:p>
    <w:p w:rsidRDefault="00ED036B" w:rsidP="00ED036B" w:rsidR="00ED036B">
      <w:pPr>
        <w:jc w:val="both"/>
      </w:pPr>
      <w:r>
        <w:t>Dna:dužniku putem e-oglasne ploče suda</w:t>
      </w:r>
    </w:p>
    <w:p w:rsidRDefault="00ED036B" w:rsidP="00ED036B" w:rsidR="00ED036B">
      <w:pPr>
        <w:jc w:val="both"/>
      </w:pPr>
      <w:r>
        <w:t xml:space="preserve">        zakonskom zastupniku dužnika putem pošte</w:t>
      </w:r>
    </w:p>
    <w:p w:rsidRDefault="00ED036B" w:rsidP="00ED036B" w:rsidR="00ED036B">
      <w:pPr>
        <w:jc w:val="both"/>
      </w:pPr>
      <w:r>
        <w:t>Kal.45 dana</w:t>
      </w:r>
    </w:p>
    <w:p w:rsidRDefault="00ED036B" w:rsidP="00ED036B" w:rsidR="00ED036B">
      <w:pPr>
        <w:jc w:val="both"/>
      </w:pPr>
      <w:r>
        <w:t>U Bj.26.1.2016.g.</w:t>
      </w:r>
    </w:p>
    <w:p w:rsidRDefault="00ED036B" w:rsidP="00ED036B" w:rsidR="00ED036B">
      <w:pPr>
        <w:jc w:val="both"/>
      </w:pPr>
    </w:p>
    <w:p w:rsidRDefault="00ED036B" w:rsidP="00ED036B" w:rsidR="00ED036B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36B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St-62/2016-2</izvorni_sadrzaj>
    <derivirana_varijabla naziv="DomainObject.Oznaka_1">St-62/2016-2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 jednostavno društvo s ograničenom odgovornošću za završne radove u građevinarstvu, Kajgana</izvorni_sadrzaj>
    <derivirana_varijabla naziv="DomainObject.Predmet.ProtustrankaFormated_1">  MAN jednostavno društvo s ograničenom odgovornošću za završne radove u građevinarstvu, Kajgana</derivirana_varijabla>
  </DomainObject.Predmet.ProtustrankaFormated>
  <DomainObject.Predmet.ProtustrankaFormatedOIB>
    <izvorni_sadrzaj>  MAN jednostavno društvo s ograničenom odgovornošću za završne radove u građevinarstvu, Kajgana, OIB 24560071562</izvorni_sadrzaj>
    <derivirana_varijabla naziv="DomainObject.Predmet.ProtustrankaFormatedOIB_1">  MAN jednostavno društvo s ograničenom odgovornošću za završne radove u građevinarstvu, Kajgana, OIB 24560071562</derivirana_varijabla>
  </DomainObject.Predmet.ProtustrankaFormatedOIB>
  <DomainObject.Predmet.ProtustrankaFormatedWithAdress>
    <izvorni_sadrzaj> MAN jednostavno društvo s ograničenom odgovornošću za završne radove u građevinarstvu, Kajgana, Kajgana 15, 43280 Kajgana</izvorni_sadrzaj>
    <derivirana_varijabla naziv="DomainObject.Predmet.ProtustrankaFormatedWithAdress_1"> MAN jednostavno društvo s ograničenom odgovornošću za završne radove u građevinarstvu, Kajgana, Kajgana 15, 43280 Kajgana</derivirana_varijabla>
  </DomainObject.Predmet.ProtustrankaFormatedWithAdress>
  <DomainObject.Predmet.ProtustrankaFormatedWithAdressOIB>
    <izvorni_sadrzaj> MAN jednostavno društvo s ograničenom odgovornošću za završne radove u građevinarstvu, Kajgana, OIB 24560071562, Kajgana 15, 43280 Kajgana</izvorni_sadrzaj>
    <derivirana_varijabla naziv="DomainObject.Predmet.ProtustrankaFormatedWithAdressOIB_1"> MAN jednostavno društvo s ograničenom odgovornošću za završne radove u građevinarstvu, Kajgana, OIB 24560071562, Kajgana 15, 43280 Kajgana</derivirana_varijabla>
  </DomainObject.Predmet.ProtustrankaFormatedWithAdressOIB>
  <DomainObject.Predmet.ProtustrankaWithAdress>
    <izvorni_sadrzaj>MAN jednostavno društvo s ograničenom odgovornošću za završne radove u građevinarstvu, Kajgana Kajgana 15, 43280 Kajgana</izvorni_sadrzaj>
    <derivirana_varijabla naziv="DomainObject.Predmet.ProtustrankaWithAdress_1">MAN jednostavno društvo s ograničenom odgovornošću za završne radove u građevinarstvu, Kajgana Kajgana 15, 43280 Kajgana</derivirana_varijabla>
  </DomainObject.Predmet.ProtustrankaWithAdress>
  <DomainObject.Predmet.ProtustrankaWithAdressOIB>
    <izvorni_sadrzaj>MAN jednostavno društvo s ograničenom odgovornošću za završne radove u građevinarstvu, Kajgana, OIB 24560071562, Kajgana 15, 43280 Kajgana</izvorni_sadrzaj>
    <derivirana_varijabla naziv="DomainObject.Predmet.ProtustrankaWithAdressOIB_1">MAN jednostavno društvo s ograničenom odgovornošću za završne radove u građevinarstvu, Kajgana, OIB 24560071562, Kajgana 15, 43280 Kajgana</derivirana_varijabla>
  </DomainObject.Predmet.ProtustrankaWithAdressOIB>
  <DomainObject.Predmet.ProtustrankaNazivFormated>
    <izvorni_sadrzaj>MAN jednostavno društvo s ograničenom odgovornošću za završne radove u građevinarstvu, Kajgana</izvorni_sadrzaj>
    <derivirana_varijabla naziv="DomainObject.Predmet.ProtustrankaNazivFormated_1">MAN jednostavno društvo s ograničenom odgovornošću za završne radove u građevinarstvu, Kajgana</derivirana_varijabla>
  </DomainObject.Predmet.ProtustrankaNazivFormated>
  <DomainObject.Predmet.ProtustrankaNazivFormatedOIB>
    <izvorni_sadrzaj>MAN jednostavno društvo s ograničenom odgovornošću za završne radove u građevinarstvu, Kajgana, OIB 24560071562</izvorni_sadrzaj>
    <derivirana_varijabla naziv="DomainObject.Predmet.ProtustrankaNazivFormatedOIB_1">MAN jednostavno društvo s ograničenom odgovornošću za završne radove u građevinarstvu, Kajgana, OIB 24560071562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 jednostavno društvo s ograničenom odgovornošću za završne radove u građevinarstvu, Kajgana</item>
    </izvorni_sadrzaj>
    <derivirana_varijabla naziv="DomainObject.Predmet.ProtuStrankaListFormated_1">
      <item>MAN jednostavno društvo s ograničenom odgovornošću za završne radove u građevinarstvu, Kajgana</item>
    </derivirana_varijabla>
  </DomainObject.Predmet.ProtuStrankaListFormated>
  <DomainObject.Predmet.ProtuStrankaListFormatedOIB>
    <izvorni_sadrzaj>
      <item>MAN jednostavno društvo s ograničenom odgovornošću za završne radove u građevinarstvu, Kajgana, OIB 24560071562</item>
    </izvorni_sadrzaj>
    <derivirana_varijabla naziv="DomainObject.Predmet.ProtuStrankaListFormatedOIB_1">
      <item>MAN jednostavno društvo s ograničenom odgovornošću za završne radove u građevinarstvu, Kajgana, OIB 24560071562</item>
    </derivirana_varijabla>
  </DomainObject.Predmet.ProtuStrankaListFormatedOIB>
  <DomainObject.Predmet.ProtuStrankaListFormatedWithAdress>
    <izvorni_sadrzaj>
      <item>MAN jednostavno društvo s ograničenom odgovornošću za završne radove u građevinarstvu, Kajgana, Kajgana 15, 43280 Kajgana</item>
    </izvorni_sadrzaj>
    <derivirana_varijabla naziv="DomainObject.Predmet.ProtuStrankaListFormatedWithAdress_1">
      <item>MAN jednostavno društvo s ograničenom odgovornošću za završne radove u građevinarstvu, Kajgana, Kajgana 15, 43280 Kajgana</item>
    </derivirana_varijabla>
  </DomainObject.Predmet.ProtuStrankaListFormatedWithAdress>
  <DomainObject.Predmet.ProtuStrankaListFormatedWithAdressOIB>
    <izvorni_sadrzaj>
      <item>MAN jednostavno društvo s ograničenom odgovornošću za završne radove u građevinarstvu, Kajgana, OIB 24560071562, Kajgana 15, 43280 Kajgana</item>
    </izvorni_sadrzaj>
    <derivirana_varijabla naziv="DomainObject.Predmet.ProtuStrankaListFormatedWithAdressOIB_1">
      <item>MAN jednostavno društvo s ograničenom odgovornošću za završne radove u građevinarstvu, Kajgana, OIB 24560071562, Kajgana 15, 43280 Kajgana</item>
    </derivirana_varijabla>
  </DomainObject.Predmet.ProtuStrankaListFormatedWithAdressOIB>
  <DomainObject.Predmet.ProtuStrankaListNazivFormated>
    <izvorni_sadrzaj>
      <item>MAN jednostavno društvo s ograničenom odgovornošću za završne radove u građevinarstvu, Kajgana</item>
    </izvorni_sadrzaj>
    <derivirana_varijabla naziv="DomainObject.Predmet.ProtuStrankaListNazivFormated_1">
      <item>MAN jednostavno društvo s ograničenom odgovornošću za završne radove u građevinarstvu, Kajgana</item>
    </derivirana_varijabla>
  </DomainObject.Predmet.ProtuStrankaListNazivFormated>
  <DomainObject.Predmet.ProtuStrankaListNazivFormatedOIB>
    <izvorni_sadrzaj>
      <item>MAN jednostavno društvo s ograničenom odgovornošću za završne radove u građevinarstvu, Kajgana, OIB 24560071562</item>
    </izvorni_sadrzaj>
    <derivirana_varijabla naziv="DomainObject.Predmet.ProtuStrankaListNazivFormatedOIB_1">
      <item>MAN jednostavno društvo s ograničenom odgovornošću za završne radove u građevinarstvu, Kajgana, OIB 24560071562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St-62/2016-2</izvorni_sadrzaj>
    <derivirana_varijabla naziv="DomainObject.PoslovniBrojDokumenta_1">St-62/2016-2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 jednostavno društvo s ograničenom odgovornošću za završne radove u građevinarstvu, Kajgana</izvorni_sadrzaj>
    <derivirana_varijabla naziv="DomainObject.Predmet.ProtustrankaIDrugi_1">MAN jednostavno društvo s ograničenom odgovornošću za završne radove u građevinarstvu, Kajgana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 jednostavno društvo s ograničenom odgovornošću za završne radove u građevinarstvu, Kajgana, OIB 24560071562, Kajgana 15, 43280 Kajgana</izvorni_sadrzaj>
    <derivirana_varijabla naziv="DomainObject.Predmet.ProtustrankaIDrugiAdressOIB_1">MAN jednostavno društvo s ograničenom odgovornošću za završne radove u građevinarstvu, Kajgana, OIB 24560071562, Kajgana 15, 43280 Kajgana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 jednostavno društvo s ograničenom odgovornošću za završne radove u građevinarstvu, Kajgana</item>
    </izvorni_sadrzaj>
    <derivirana_varijabla naziv="DomainObject.Predmet.SudioniciListNaziv_1">
      <item>FINA, RC ZAGREB, Podružnica Bjelovar</item>
      <item>MAN jednostavno društvo s ograničenom odgovornošću za završne radove u građevinarstvu, Kajgana</item>
    </derivirana_varijabla>
  </DomainObject.Predmet.SudioniciListNaziv>
  <DomainObject.Predmet.SudioniciListAdressOIB>
    <izvorni_sadrzaj>
      <item>FINA, RC ZAGREB, Podružnica Bjelovar, OIB 85821130368, F. Supila 4,43000 Bjelovar</item>
      <item>MAN jednostavno društvo s ograničenom odgovornošću za završne radove u građevinarstvu, Kajgana, OIB 24560071562, Kajgana 15,43280 Kajgana</item>
    </izvorni_sadrzaj>
    <derivirana_varijabla naziv="DomainObject.Predmet.SudioniciListAdressOIB_1">
      <item>FINA, RC ZAGREB, Podružnica Bjelovar, OIB 85821130368, F. Supila 4,43000 Bjelovar</item>
      <item>MAN jednostavno društvo s ograničenom odgovornošću za završne radove u građevinarstvu, Kajgana, OIB 24560071562, Kajgana 15,43280 Kajgana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A1C2A-2FAC-4BAD-A7A4-C827C55D9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1699</properties:Characters>
  <properties:Lines>41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2016-01-26T07:40:00Z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