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13de" w14:paraId="3f613de" w:rsidRDefault="00AE649C" w:rsidP="00FA5B5E" w:rsidR="00AE649C" w:rsidRPr="00B76F3C">
      <w:pPr>
        <w:pStyle w:val="Naslov3"/>
        <w15:collapsed w:val="false"/>
      </w:pPr>
    </w:p>
    <w:p w:rsidRDefault="009467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REPUBLIKA HRVATSKA </w:t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  <w:t xml:space="preserve">         Poslovni broj 3. St-935/16-1</w:t>
      </w: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TRGOVAČKI SUD U ZADRU</w:t>
      </w:r>
      <w:r w:rsidRPr="009467FB">
        <w:rPr>
          <w:rFonts w:cs="Times New Roman" w:eastAsia="Times New Roman"/>
          <w:lang w:eastAsia="hr-HR"/>
        </w:rPr>
        <w:tab/>
      </w:r>
    </w:p>
    <w:p w:rsidRDefault="009467FB" w:rsidP="009467FB" w:rsidR="009467FB" w:rsidRPr="009467FB">
      <w:pPr>
        <w:spacing w:after="0"/>
        <w:ind w:firstLine="708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Zadar, Dr. Franje Tuđmana 35</w:t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  <w:r w:rsidRPr="009467FB">
        <w:rPr>
          <w:rFonts w:cs="Times New Roman" w:eastAsia="Times New Roman"/>
          <w:lang w:eastAsia="hr-HR"/>
        </w:rPr>
        <w:tab/>
      </w: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R E P U B L I K A  H R V A T S KA </w:t>
      </w: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ab/>
        <w:t>R J E Š E N J E</w:t>
      </w:r>
      <w:r w:rsidRPr="009467FB">
        <w:rPr>
          <w:rFonts w:cs="Times New Roman" w:eastAsia="Times New Roman"/>
          <w:lang w:eastAsia="hr-HR"/>
        </w:rPr>
        <w:tab/>
      </w:r>
    </w:p>
    <w:p w:rsidRDefault="009467FB" w:rsidP="009467FB" w:rsidR="009467FB" w:rsidRPr="009467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H.Z.B. d.o.o. sa sjedištem u Benkovcu (Grad Benkovac), Donje Biljane 201, OIB: 68418853261, zastupanom po Radamesu Benettiu iz Italije, 14. srpnja 2016.  </w:t>
      </w:r>
    </w:p>
    <w:p w:rsidRDefault="009467FB" w:rsidP="009467FB" w:rsidR="009467FB" w:rsidRPr="009467F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r i j e š i o  j e</w:t>
      </w: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09,30 sati u zgradi ovog suda, sudnica broj 34/I. 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Obrazloženje</w:t>
      </w: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Oglasom objavljenim na e-Oglasnoj ploči suda 11. ožujka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9467FB">
        <w:rPr>
          <w:rFonts w:cs="Times New Roman" w:eastAsia="Times New Roman"/>
          <w:lang w:eastAsia="hr-HR"/>
        </w:rPr>
        <w:lastRenderedPageBreak/>
        <w:t>dužnikom iz čl. 431. st. 1. i 2. SZ-a, to je rješenjem ovog suda posl. br. 3. St-153/2015 od 8. lipnja 2016. obustavljen skraćeni stečajni postupak nad istim.</w:t>
      </w:r>
    </w:p>
    <w:p w:rsidRDefault="009467FB" w:rsidP="009467FB" w:rsidR="009467FB" w:rsidRPr="009467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9467FB" w:rsidP="009467FB" w:rsidR="009467FB" w:rsidRPr="009467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jc w:val="center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U Zadru 14. srpnja 2016.</w:t>
      </w:r>
    </w:p>
    <w:p w:rsidRDefault="009467FB" w:rsidP="009467FB" w:rsidR="009467FB" w:rsidRPr="009467F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                                                 Sutkinja:</w:t>
      </w:r>
    </w:p>
    <w:p w:rsidRDefault="009467FB" w:rsidP="009467FB" w:rsidR="009467FB" w:rsidRPr="009467F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Tina Grgas</w:t>
      </w:r>
    </w:p>
    <w:p w:rsidRDefault="009467FB" w:rsidP="009467FB" w:rsidR="009467FB" w:rsidRPr="009467FB">
      <w:pPr>
        <w:spacing w:after="0"/>
        <w:ind w:firstLine="360"/>
        <w:jc w:val="right"/>
        <w:rPr>
          <w:rFonts w:cs="Times New Roman" w:eastAsia="Times New Roman"/>
        </w:rPr>
      </w:pP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ind w:firstLine="36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UPUTA O PRAVNOM LIJEKU:  </w:t>
      </w:r>
    </w:p>
    <w:p w:rsidRDefault="009467FB" w:rsidP="009467FB" w:rsidR="009467FB" w:rsidRPr="009467FB">
      <w:pPr>
        <w:spacing w:after="0"/>
        <w:ind w:firstLine="36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Protiv ovog rješenja nije dopuštena žalba.</w:t>
      </w:r>
    </w:p>
    <w:p w:rsidRDefault="009467FB" w:rsidP="009467FB" w:rsidR="009467FB" w:rsidRPr="009467F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</w:p>
    <w:p w:rsidRDefault="009467FB" w:rsidP="009467FB" w:rsidR="009467FB" w:rsidRPr="009467FB">
      <w:p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Dostaviti: </w:t>
      </w:r>
    </w:p>
    <w:p w:rsidRDefault="009467FB" w:rsidP="009467FB" w:rsidR="009467FB" w:rsidRPr="009467F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Dužniku putem e-Oglasne ploče suda</w:t>
      </w:r>
    </w:p>
    <w:p w:rsidRDefault="009467FB" w:rsidP="009467FB" w:rsidR="009467FB" w:rsidRPr="009467F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Zz dužnika s upozorenjem poštanskim putem i putem e-Oglasne ploče suda </w:t>
      </w:r>
    </w:p>
    <w:p w:rsidRDefault="009467FB" w:rsidP="009467FB" w:rsidR="009467FB" w:rsidRPr="009467F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FINA-putem e-Oglasne ploče</w:t>
      </w:r>
    </w:p>
    <w:p w:rsidRDefault="009467FB" w:rsidP="009467FB" w:rsidR="009467FB" w:rsidRPr="009467F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9467FB" w:rsidP="009467FB" w:rsidR="009467FB" w:rsidRPr="009467F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467FB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7F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839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St-935/2016-2</izvorni_sadrzaj>
    <derivirana_varijabla naziv="DomainObject.Oznaka_1">St-935/2016-2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H.Z.B. društvo s ograničenom odgovornošću za turizam, lov i ugostiteljstvo</izvorni_sadrzaj>
    <derivirana_varijabla naziv="DomainObject.Predmet.ProtustrankaFormated_1">  H.Z.B. društvo s ograničenom odgovornošću za turizam, lov i ugostiteljstvo</derivirana_varijabla>
  </DomainObject.Predmet.ProtustrankaFormated>
  <DomainObject.Predmet.ProtustrankaFormatedOIB>
    <izvorni_sadrzaj>  H.Z.B. društvo s ograničenom odgovornošću za turizam, lov i ugostiteljstvo, OIB 68418853261</izvorni_sadrzaj>
    <derivirana_varijabla naziv="DomainObject.Predmet.ProtustrankaFormatedOIB_1">  H.Z.B. društvo s ograničenom odgovornošću za turizam, lov i ugostiteljstvo, OIB 68418853261</derivirana_varijabla>
  </DomainObject.Predmet.ProtustrankaFormatedOIB>
  <DomainObject.Predmet.ProtustrankaFormatedWithAdress>
    <izvorni_sadrzaj> H.Z.B. društvo s ograničenom odgovornošću za turizam, lov i ugostiteljstvo, Donje Biljane 201, 23420 Benkovac</izvorni_sadrzaj>
    <derivirana_varijabla naziv="DomainObject.Predmet.ProtustrankaFormatedWithAdress_1"> H.Z.B. društvo s ograničenom odgovornošću za turizam, lov i ugostiteljstvo, Donje Biljane 201, 23420 Benkovac</derivirana_varijabla>
  </DomainObject.Predmet.ProtustrankaFormatedWithAdress>
  <DomainObject.Predmet.ProtustrankaFormatedWithAdressOIB>
    <izvorni_sadrzaj> H.Z.B. društvo s ograničenom odgovornošću za turizam, lov i ugostiteljstvo, OIB 68418853261, Donje Biljane 201, 23420 Benkovac</izvorni_sadrzaj>
    <derivirana_varijabla naziv="DomainObject.Predmet.ProtustrankaFormatedWithAdressOIB_1"> H.Z.B. društvo s ograničenom odgovornošću za turizam, lov i ugostiteljstvo, OIB 68418853261, Donje Biljane 201, 23420 Benkovac</derivirana_varijabla>
  </DomainObject.Predmet.ProtustrankaFormatedWithAdressOIB>
  <DomainObject.Predmet.ProtustrankaWithAdress>
    <izvorni_sadrzaj>H.Z.B. društvo s ograničenom odgovornošću za turizam, lov i ugostiteljstvo Donje Biljane 201, 23420 Benkovac</izvorni_sadrzaj>
    <derivirana_varijabla naziv="DomainObject.Predmet.ProtustrankaWithAdress_1">H.Z.B. društvo s ograničenom odgovornošću za turizam, lov i ugostiteljstvo Donje Biljane 201, 23420 Benkovac</derivirana_varijabla>
  </DomainObject.Predmet.ProtustrankaWithAdress>
  <DomainObject.Predmet.ProtustrankaWithAdressOIB>
    <izvorni_sadrzaj>H.Z.B. društvo s ograničenom odgovornošću za turizam, lov i ugostiteljstvo, OIB 68418853261, Donje Biljane 201, 23420 Benkovac</izvorni_sadrzaj>
    <derivirana_varijabla naziv="DomainObject.Predmet.ProtustrankaWithAdressOIB_1">H.Z.B. društvo s ograničenom odgovornošću za turizam, lov i ugostiteljstvo, OIB 68418853261, Donje Biljane 201, 23420 Benkovac</derivirana_varijabla>
  </DomainObject.Predmet.ProtustrankaWithAdressOIB>
  <DomainObject.Predmet.ProtustrankaNazivFormated>
    <izvorni_sadrzaj>H.Z.B. društvo s ograničenom odgovornošću za turizam, lov i ugostiteljstvo</izvorni_sadrzaj>
    <derivirana_varijabla naziv="DomainObject.Predmet.ProtustrankaNazivFormated_1">H.Z.B. društvo s ograničenom odgovornošću za turizam, lov i ugostiteljstvo</derivirana_varijabla>
  </DomainObject.Predmet.ProtustrankaNazivFormated>
  <DomainObject.Predmet.ProtustrankaNazivFormatedOIB>
    <izvorni_sadrzaj>H.Z.B. društvo s ograničenom odgovornošću za turizam, lov i ugostiteljstvo, OIB 68418853261</izvorni_sadrzaj>
    <derivirana_varijabla naziv="DomainObject.Predmet.ProtustrankaNazivFormatedOIB_1">H.Z.B. društvo s ograničenom odgovornošću za turizam, lov i ugostiteljstvo, OIB 68418853261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H.Z.B. društvo s ograničenom odgovornošću za turizam, lov i ugostiteljstvo</item>
    </izvorni_sadrzaj>
    <derivirana_varijabla naziv="DomainObject.Predmet.ProtuStrankaListFormated_1">
      <item>H.Z.B. društvo s ograničenom odgovornošću za turizam, lov i ugostiteljstvo</item>
    </derivirana_varijabla>
  </DomainObject.Predmet.ProtuStrankaListFormated>
  <DomainObject.Predmet.ProtuStrankaListFormatedOIB>
    <izvorni_sadrzaj>
      <item>H.Z.B. društvo s ograničenom odgovornošću za turizam, lov i ugostiteljstvo, OIB 68418853261</item>
    </izvorni_sadrzaj>
    <derivirana_varijabla naziv="DomainObject.Predmet.ProtuStrankaListFormatedOIB_1">
      <item>H.Z.B. društvo s ograničenom odgovornošću za turizam, lov i ugostiteljstvo, OIB 68418853261</item>
    </derivirana_varijabla>
  </DomainObject.Predmet.ProtuStrankaListFormatedOIB>
  <DomainObject.Predmet.ProtuStrankaListFormatedWithAdress>
    <izvorni_sadrzaj>
      <item>H.Z.B. društvo s ograničenom odgovornošću za turizam, lov i ugostiteljstvo, Donje Biljane 201, 23420 Benkovac</item>
    </izvorni_sadrzaj>
    <derivirana_varijabla naziv="DomainObject.Predmet.ProtuStrankaListFormatedWithAdress_1">
      <item>H.Z.B. društvo s ograničenom odgovornošću za turizam, lov i ugostiteljstvo, Donje Biljane 201, 23420 Benkovac</item>
    </derivirana_varijabla>
  </DomainObject.Predmet.ProtuStrankaListFormatedWithAdress>
  <DomainObject.Predmet.ProtuStrankaListFormatedWithAdressOIB>
    <izvorni_sadrzaj>
      <item>H.Z.B. društvo s ograničenom odgovornošću za turizam, lov i ugostiteljstvo, OIB 68418853261, Donje Biljane 201, 23420 Benkovac</item>
    </izvorni_sadrzaj>
    <derivirana_varijabla naziv="DomainObject.Predmet.ProtuStrankaListFormatedWithAdressOIB_1">
      <item>H.Z.B. društvo s ograničenom odgovornošću za turizam, lov i ugostiteljstvo, OIB 68418853261, Donje Biljane 201, 23420 Benkovac</item>
    </derivirana_varijabla>
  </DomainObject.Predmet.ProtuStrankaListFormatedWithAdressOIB>
  <DomainObject.Predmet.ProtuStrankaListNazivFormated>
    <izvorni_sadrzaj>
      <item>H.Z.B. društvo s ograničenom odgovornošću za turizam, lov i ugostiteljstvo</item>
    </izvorni_sadrzaj>
    <derivirana_varijabla naziv="DomainObject.Predmet.ProtuStrankaListNazivFormated_1">
      <item>H.Z.B. društvo s ograničenom odgovornošću za turizam, lov i ugostiteljstvo</item>
    </derivirana_varijabla>
  </DomainObject.Predmet.ProtuStrankaListNazivFormated>
  <DomainObject.Predmet.ProtuStrankaListNazivFormatedOIB>
    <izvorni_sadrzaj>
      <item>H.Z.B. društvo s ograničenom odgovornošću za turizam, lov i ugostiteljstvo, OIB 68418853261</item>
    </izvorni_sadrzaj>
    <derivirana_varijabla naziv="DomainObject.Predmet.ProtuStrankaListNazivFormatedOIB_1">
      <item>H.Z.B. društvo s ograničenom odgovornošću za turizam, lov i ugostiteljstvo, OIB 68418853261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St-935/2016-2</izvorni_sadrzaj>
    <derivirana_varijabla naziv="DomainObject.PoslovniBrojDokumenta_1">St-935/2016-2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H.Z.B. društvo s ograničenom odgovornošću za turizam, lov i ugostiteljstvo</izvorni_sadrzaj>
    <derivirana_varijabla naziv="DomainObject.Predmet.ProtustrankaIDrugi_1">H.Z.B. društvo s ograničenom odgovornošću za turizam, lov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H.Z.B. društvo s ograničenom odgovornošću za turizam, lov i ugostiteljstvo, OIB 68418853261, Donje Biljane 201, 23420 Benkovac</izvorni_sadrzaj>
    <derivirana_varijabla naziv="DomainObject.Predmet.ProtustrankaIDrugiAdressOIB_1">H.Z.B. društvo s ograničenom odgovornošću za turizam, lov i ugostiteljstvo, OIB 68418853261, Donje Biljane 201,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H.Z.B. društvo s ograničenom odgovornošću za turizam, lov i ugostiteljstvo</item>
      <item>FINA</item>
    </izvorni_sadrzaj>
    <derivirana_varijabla naziv="DomainObject.Predmet.SudioniciListNaziv_1">
      <item>H.Z.B. društvo s ograničenom odgovornošću za turizam, lov i ugostiteljstvo</item>
      <item>FINA</item>
    </derivirana_varijabla>
  </DomainObject.Predmet.SudioniciListNaziv>
  <DomainObject.Predmet.SudioniciListAdressOIB>
    <izvorni_sadrzaj>
      <item>H.Z.B. društvo s ograničenom odgovornošću za turizam, lov i ugostiteljstvo, OIB 68418853261, Donje Biljane 201,23420 Benkovac</item>
      <item>FINA, OIB 85821130368</item>
    </izvorni_sadrzaj>
    <derivirana_varijabla naziv="DomainObject.Predmet.SudioniciListAdressOIB_1">
      <item>H.Z.B. društvo s ograničenom odgovornošću za turizam, lov i ugostiteljstvo, OIB 68418853261, Donje Biljane 201,23420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060FA-AB9B-4A1C-B82A-AB1C62967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2438</properties:Characters>
  <properties:Lines>72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