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dbcc" w14:paraId="1f4dbcc" w:rsidRDefault="009D7A47" w:rsidP="009D7A47" w:rsidR="009D7A47" w:rsidRPr="009D7A47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t xml:space="preserve">       </w:t>
      </w:r>
      <w:r w:rsidR="00CE31E3">
        <w:rPr>
          <w:noProof/>
        </w:rPr>
        <w:t xml:space="preserve">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678180" cx="525780"/>
            <wp:effectExtent b="7620" r="7620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818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A47">
        <w:rPr>
          <w:bCs/>
        </w:rPr>
        <w:t xml:space="preserve">                                                            </w:t>
      </w:r>
    </w:p>
    <w:p w:rsidRDefault="009D7A47" w:rsidP="009D7A47" w:rsidR="009D7A47" w:rsidRPr="009D7A47">
      <w:pPr>
        <w:rPr>
          <w:bCs/>
        </w:rPr>
      </w:pPr>
      <w:r w:rsidRPr="009D7A47">
        <w:rPr>
          <w:bCs/>
        </w:rPr>
        <w:t xml:space="preserve">   </w:t>
      </w:r>
    </w:p>
    <w:p w:rsidRDefault="00CE31E3" w:rsidP="009D7A47" w:rsidR="009D7A47" w:rsidRPr="009D7A47">
      <w:pPr>
        <w:rPr>
          <w:bCs/>
        </w:rPr>
      </w:pPr>
      <w:r>
        <w:rPr>
          <w:bCs/>
        </w:rPr>
        <w:t xml:space="preserve">  </w:t>
      </w:r>
      <w:r w:rsidR="009D7A47" w:rsidRPr="009D7A47">
        <w:rPr>
          <w:bCs/>
        </w:rPr>
        <w:t xml:space="preserve"> REPUBLIKA HRVATSKA </w:t>
      </w:r>
      <w:r w:rsidR="009D7A47" w:rsidRPr="009D7A47">
        <w:rPr>
          <w:bCs/>
        </w:rPr>
        <w:tab/>
      </w:r>
      <w:r w:rsidR="009D7A47" w:rsidRPr="009D7A47">
        <w:rPr>
          <w:bCs/>
        </w:rPr>
        <w:tab/>
      </w:r>
      <w:r w:rsidR="009D7A47" w:rsidRPr="009D7A47">
        <w:rPr>
          <w:bCs/>
        </w:rPr>
        <w:tab/>
      </w:r>
      <w:r w:rsidR="009D7A47" w:rsidRPr="009D7A47">
        <w:rPr>
          <w:bCs/>
        </w:rPr>
        <w:tab/>
      </w:r>
      <w:r w:rsidR="009D7A47" w:rsidRPr="009D7A47">
        <w:rPr>
          <w:bCs/>
        </w:rPr>
        <w:tab/>
      </w:r>
    </w:p>
    <w:p w:rsidRDefault="009D7A47" w:rsidP="009D7A47" w:rsidR="009D7A47" w:rsidRPr="009D7A47">
      <w:pPr>
        <w:rPr>
          <w:bCs/>
        </w:rPr>
      </w:pPr>
      <w:r w:rsidRPr="009D7A47">
        <w:rPr>
          <w:bCs/>
        </w:rPr>
        <w:t xml:space="preserve"> TRGOVAČKI SUD U RIJECI </w:t>
      </w:r>
    </w:p>
    <w:p w:rsidRDefault="006F2075" w:rsidP="009D7A47" w:rsidR="009D7A47" w:rsidRPr="009D7A47">
      <w:pPr>
        <w:rPr>
          <w:bCs/>
        </w:rPr>
      </w:pPr>
      <w:r>
        <w:rPr>
          <w:bCs/>
        </w:rPr>
        <w:t xml:space="preserve">        </w:t>
      </w:r>
      <w:r w:rsidR="009D7A47" w:rsidRPr="009D7A47">
        <w:rPr>
          <w:bCs/>
        </w:rPr>
        <w:t>Rijeka</w:t>
      </w:r>
      <w:r>
        <w:rPr>
          <w:bCs/>
        </w:rPr>
        <w:t>, Zadarska 1 i 3</w:t>
      </w:r>
      <w:r w:rsidR="009D7A47" w:rsidRPr="009D7A47">
        <w:rPr>
          <w:bCs/>
        </w:rPr>
        <w:t xml:space="preserve"> </w:t>
      </w:r>
    </w:p>
    <w:p w:rsidRDefault="009D7A47" w:rsidP="009D7A47" w:rsidR="009D7A47">
      <w:pPr>
        <w:jc w:val="both"/>
        <w:rPr>
          <w:bCs/>
        </w:rPr>
      </w:pPr>
      <w:r w:rsidRPr="009D7A47">
        <w:rPr>
          <w:bCs/>
        </w:rPr>
        <w:t xml:space="preserve"> </w:t>
      </w:r>
    </w:p>
    <w:p w:rsidRDefault="006F2075" w:rsidP="009D7A47" w:rsidR="006F2075" w:rsidRPr="009D7A47">
      <w:pPr>
        <w:jc w:val="both"/>
        <w:rPr>
          <w:bCs/>
        </w:rPr>
      </w:pPr>
    </w:p>
    <w:p w:rsidRDefault="009D7A47" w:rsidP="009D7A47" w:rsidR="009D7A47" w:rsidRPr="009D7A47">
      <w:pPr>
        <w:rPr>
          <w:bCs/>
        </w:rPr>
      </w:pPr>
    </w:p>
    <w:p w:rsidRDefault="009D7A47" w:rsidP="009D7A47" w:rsidR="009D7A47" w:rsidRPr="009D7A47">
      <w:pPr>
        <w:jc w:val="center"/>
        <w:rPr>
          <w:bCs/>
        </w:rPr>
      </w:pPr>
      <w:r w:rsidRPr="009D7A47">
        <w:rPr>
          <w:bCs/>
        </w:rPr>
        <w:t>T A B L I C A</w:t>
      </w:r>
    </w:p>
    <w:p w:rsidRDefault="00C45BF2" w:rsidP="00C45BF2" w:rsidR="00C45BF2">
      <w:pPr>
        <w:pStyle w:val="Obinitekst"/>
        <w:jc w:val="center"/>
        <w:outlineLvl w:val="0"/>
        <w:rPr>
          <w:rFonts w:cs="Times New Roman" w:eastAsia="MS Mincho" w:hAnsi="Times New Roman" w:ascii="Times New Roman"/>
          <w:sz w:val="24"/>
          <w:szCs w:val="24"/>
        </w:rPr>
      </w:pPr>
    </w:p>
    <w:p w:rsidRDefault="0070398F" w:rsidP="00C45BF2" w:rsidR="0070398F" w:rsidRPr="00B54378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D7A47" w:rsidP="009D7A47" w:rsidR="009D7A47">
      <w:pPr>
        <w:jc w:val="both"/>
      </w:pPr>
      <w:r>
        <w:t xml:space="preserve">ispitanih tražbina koju je sastavio sud temeljem odredbe  članka  264.  Stečajnog  zakona  („Narodne novine“ br. 71/15,  u daljnjem tekstu: SZ), u </w:t>
      </w:r>
      <w:r w:rsidRPr="00730E77">
        <w:t>stečajn</w:t>
      </w:r>
      <w:r>
        <w:t xml:space="preserve">om </w:t>
      </w:r>
      <w:r w:rsidRPr="00730E77">
        <w:t>postupk</w:t>
      </w:r>
      <w:r>
        <w:t xml:space="preserve">u </w:t>
      </w:r>
      <w:r w:rsidRPr="00730E77">
        <w:t xml:space="preserve">nad </w:t>
      </w:r>
      <w:r>
        <w:t xml:space="preserve">dužnikom </w:t>
      </w:r>
      <w:r w:rsidR="00A016C8" w:rsidRPr="00A016C8">
        <w:t>PEKARA ADRIA društvo s ograničenom odgovornošću za prodaju pekarskih proizvoda u stečaju Rijeka, Viktora Cara Emina 16 (MBS 040190023 – OIB 86152719999)</w:t>
      </w:r>
      <w:r w:rsidRPr="00730E77">
        <w:t xml:space="preserve"> </w:t>
      </w:r>
      <w:r>
        <w:t xml:space="preserve">na ispitnom </w:t>
      </w:r>
      <w:r w:rsidRPr="002A012C">
        <w:t xml:space="preserve">ročištu </w:t>
      </w:r>
      <w:r>
        <w:t xml:space="preserve">vjerovnika održanom dana </w:t>
      </w:r>
      <w:r w:rsidR="00EE7308">
        <w:t xml:space="preserve">12. rujna </w:t>
      </w:r>
      <w:r>
        <w:t xml:space="preserve">2017. </w:t>
      </w:r>
      <w:r w:rsidRPr="009E5E0C">
        <w:t xml:space="preserve">u koju </w:t>
      </w:r>
      <w:r>
        <w:t xml:space="preserve">je </w:t>
      </w:r>
      <w:r w:rsidRPr="009E5E0C">
        <w:t>za svaku prijavljenu tražbinu un</w:t>
      </w:r>
      <w:r>
        <w:t xml:space="preserve">ijeto </w:t>
      </w:r>
      <w:r w:rsidRPr="009E5E0C">
        <w:t>u kojoj je mjeri tražbina utvrđena prema svom iznosu i svom redu odnosno tko je tražbinu osporio</w:t>
      </w:r>
      <w:r>
        <w:t xml:space="preserve"> </w:t>
      </w:r>
    </w:p>
    <w:p w:rsidRDefault="00C45BF2" w:rsidP="00C45BF2" w:rsidR="00C45BF2" w:rsidRPr="00B54378">
      <w:pPr>
        <w:jc w:val="both"/>
        <w:rPr>
          <w:rFonts w:eastAsia="MS Mincho"/>
        </w:rPr>
      </w:pPr>
    </w:p>
    <w:p w:rsidRDefault="00C45BF2" w:rsidP="0007585F" w:rsidR="0007585F">
      <w:pPr>
        <w:jc w:val="both"/>
        <w:rPr>
          <w:rFonts w:eastAsia="MS Mincho"/>
        </w:rPr>
      </w:pPr>
      <w:r w:rsidRPr="006670CE">
        <w:rPr>
          <w:rFonts w:eastAsia="MS Mincho"/>
        </w:rPr>
        <w:t xml:space="preserve">I        Utvrđene tražbine </w:t>
      </w:r>
      <w:r w:rsidR="0007585F" w:rsidRPr="006670CE">
        <w:rPr>
          <w:rFonts w:eastAsia="MS Mincho"/>
        </w:rPr>
        <w:t xml:space="preserve">vjerovnika </w:t>
      </w:r>
      <w:r w:rsidR="00A016C8">
        <w:rPr>
          <w:rFonts w:eastAsia="MS Mincho"/>
        </w:rPr>
        <w:t xml:space="preserve">drugog </w:t>
      </w:r>
      <w:r w:rsidR="0007585F" w:rsidRPr="006670CE">
        <w:rPr>
          <w:rFonts w:eastAsia="MS Mincho"/>
        </w:rPr>
        <w:t>v</w:t>
      </w:r>
      <w:r w:rsidRPr="006670CE">
        <w:rPr>
          <w:rFonts w:eastAsia="MS Mincho"/>
        </w:rPr>
        <w:t>iš</w:t>
      </w:r>
      <w:r w:rsidR="00652952">
        <w:rPr>
          <w:rFonts w:eastAsia="MS Mincho"/>
        </w:rPr>
        <w:t>eg</w:t>
      </w:r>
      <w:r w:rsidR="0007585F" w:rsidRPr="006670CE">
        <w:rPr>
          <w:rFonts w:eastAsia="MS Mincho"/>
        </w:rPr>
        <w:t xml:space="preserve"> isplatn</w:t>
      </w:r>
      <w:r w:rsidR="00652952">
        <w:rPr>
          <w:rFonts w:eastAsia="MS Mincho"/>
        </w:rPr>
        <w:t xml:space="preserve">og </w:t>
      </w:r>
      <w:r w:rsidR="0007585F" w:rsidRPr="006670CE">
        <w:rPr>
          <w:rFonts w:eastAsia="MS Mincho"/>
        </w:rPr>
        <w:t>reda</w:t>
      </w:r>
      <w:r w:rsidRPr="006670CE">
        <w:rPr>
          <w:rFonts w:eastAsia="MS Mincho"/>
        </w:rPr>
        <w:t>:</w:t>
      </w:r>
    </w:p>
    <w:p w:rsidRDefault="00EE7308" w:rsidP="0007585F" w:rsidR="00EE7308">
      <w:pPr>
        <w:jc w:val="both"/>
        <w:rPr>
          <w:rFonts w:eastAsia="MS Mincho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75"/>
        <w:gridCol w:w="6663"/>
        <w:gridCol w:w="1842"/>
      </w:tblGrid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Red. broj </w:t>
            </w:r>
          </w:p>
        </w:tc>
        <w:tc>
          <w:tcPr>
            <w:tcW w:type="dxa" w:w="6663"/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naziv vjerovnika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Iznos priznate tražbine   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1. </w:t>
            </w:r>
          </w:p>
        </w:tc>
        <w:tc>
          <w:tcPr>
            <w:tcW w:type="dxa" w:w="6663"/>
          </w:tcPr>
          <w:p w:rsidRDefault="00A016C8" w:rsidP="0000761F" w:rsidR="00A016C8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UNIQA osiguranje d.d. Zagreb, Planinska 13A,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OIB 75665455333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( 1 )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7.441,37 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2. </w:t>
            </w:r>
          </w:p>
        </w:tc>
        <w:tc>
          <w:tcPr>
            <w:tcW w:type="dxa" w:w="6663"/>
          </w:tcPr>
          <w:p w:rsidRDefault="00A016C8" w:rsidP="006F2075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PODRAVKA prehra</w:t>
            </w:r>
            <w:r w:rsidR="006F2075">
              <w:rPr>
                <w:rFonts w:hAnsi="Times New Roman" w:ascii="Times New Roman"/>
                <w:sz w:val="24"/>
                <w:szCs w:val="24"/>
                <w:lang w:eastAsia="hr-HR"/>
              </w:rPr>
              <w:t>m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bena industrija d.d.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OIB 18928523252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( 2 )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41.197,16 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3. </w:t>
            </w:r>
          </w:p>
        </w:tc>
        <w:tc>
          <w:tcPr>
            <w:tcW w:type="dxa" w:w="6663"/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KD ČISTOĆA d.o.o. Rijeka, Dolac 14, OIB 75665455333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( 3 )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33.945,03 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4. </w:t>
            </w:r>
          </w:p>
        </w:tc>
        <w:tc>
          <w:tcPr>
            <w:tcW w:type="dxa" w:w="6663"/>
          </w:tcPr>
          <w:p w:rsidRDefault="00A016C8" w:rsidP="0000761F" w:rsidR="00A016C8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B2 KAPITAL d.o.o.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Zagreb, Radni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č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ka cesta 41 OIB 57509775367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( 4 )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2.004.365,03 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5. </w:t>
            </w:r>
          </w:p>
        </w:tc>
        <w:tc>
          <w:tcPr>
            <w:tcW w:type="dxa" w:w="6663"/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HEP-Operator distribucijskog sustava d.o.o.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Zagreb, </w:t>
            </w:r>
            <w:r w:rsidR="006F2075"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Ulica 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grada Vukovara 37 OIB 46830600751, </w:t>
            </w:r>
          </w:p>
          <w:p w:rsidRDefault="00A016C8" w:rsidP="0000761F" w:rsidR="00A016C8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ELEKTROPRIMORJE RIJEKA,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Rijeka, Viktora Cara Emina 2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( 5 )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42.045,12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6. </w:t>
            </w:r>
          </w:p>
        </w:tc>
        <w:tc>
          <w:tcPr>
            <w:tcW w:type="dxa" w:w="6663"/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TRIGLAV osiguranje d.d.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Zagreb, Antuna Heinza 4, OIB 29743547503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( 6 )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24.759,80  kn</w:t>
            </w:r>
          </w:p>
        </w:tc>
      </w:tr>
      <w:tr w:rsidTr="0000761F" w:rsidR="00A016C8" w:rsidRPr="003A4AE7">
        <w:trPr>
          <w:trHeight w:val="324"/>
        </w:trPr>
        <w:tc>
          <w:tcPr>
            <w:tcW w:type="dxa" w:w="675"/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7. </w:t>
            </w:r>
          </w:p>
        </w:tc>
        <w:tc>
          <w:tcPr>
            <w:tcW w:type="dxa" w:w="6663"/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HRVATSKA RADITELEVIZIJA javna ustanova </w:t>
            </w:r>
          </w:p>
          <w:p w:rsidRDefault="00A016C8" w:rsidP="006F2075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Zagreb, Radni</w:t>
            </w:r>
            <w:r w:rsidR="006F2075">
              <w:rPr>
                <w:rFonts w:hAnsi="Times New Roman" w:ascii="Times New Roman"/>
                <w:sz w:val="24"/>
                <w:szCs w:val="24"/>
                <w:lang w:eastAsia="hr-HR"/>
              </w:rPr>
              <w:t>č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ka cesta 22, OIB 68419124305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( 7 )</w:t>
            </w:r>
          </w:p>
        </w:tc>
        <w:tc>
          <w:tcPr>
            <w:tcW w:type="dxa" w:w="1842"/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1.976,95 kn</w:t>
            </w:r>
          </w:p>
        </w:tc>
      </w:tr>
      <w:tr w:rsidTr="0000761F" w:rsidR="00A016C8" w:rsidRPr="003A4AE7">
        <w:trPr>
          <w:trHeight w:val="20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8. </w:t>
            </w:r>
          </w:p>
        </w:tc>
        <w:tc>
          <w:tcPr>
            <w:tcW w:type="dxa" w:w="6663"/>
            <w:tcBorders>
              <w:bottom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REPUBLIKA HRVATSKA, OIB 52634238587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( 8 )</w:t>
            </w:r>
          </w:p>
        </w:tc>
        <w:tc>
          <w:tcPr>
            <w:tcW w:type="dxa" w:w="1842"/>
            <w:tcBorders>
              <w:bottom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28.177,99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9.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KVASAC d.o.o. Prigorje Brdovečko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Prudnice, Prudnička 98,  OIB 77582119673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( 9 )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89.587,07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10.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WIENER osiguranje Vienna Insurance Group d.d.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Zagreb, Slovenska ulica 24, OIB 52848403362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( 10 )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3.292,38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11.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CONSULO d.o.o.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Rijeka, Ciottina 22 , OIB 35289641152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( 11 )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11.275,00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107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12.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GRAD RIJEKA, Korzo 16, Rijeka, OIB 54382731928 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( 12 )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75.618,52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20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13. 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KD VODOVOD I KANALIZACIJA d.o.o. 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Rijeka</w:t>
            </w:r>
            <w:r w:rsidR="006F2075">
              <w:rPr>
                <w:rFonts w:hAnsi="Times New Roman" w:ascii="Times New Roman"/>
                <w:sz w:val="24"/>
                <w:szCs w:val="24"/>
                <w:lang w:eastAsia="hr-HR"/>
              </w:rPr>
              <w:t>,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Dolac 14, OIB 80805858278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( 13 )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5.374,83 kn</w:t>
            </w:r>
          </w:p>
        </w:tc>
      </w:tr>
      <w:tr w:rsidTr="0000761F" w:rsidR="00A016C8" w:rsidRPr="003A4AE7">
        <w:tblPrEx>
          <w:tblBorders>
            <w:top w:val="nil"/>
            <w:left w:val="nil"/>
            <w:bottom w:val="nil"/>
            <w:right w:val="nil"/>
            <w:insideH w:space="0" w:sz="0" w:color="auto" w:val="none"/>
            <w:insideV w:space="0" w:sz="0" w:color="auto" w:val="none"/>
          </w:tblBorders>
        </w:tblPrEx>
        <w:trPr>
          <w:trHeight w:val="385"/>
        </w:trPr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A016C8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lastRenderedPageBreak/>
              <w:t>14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66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HEP OPSKRBA d.o.o.  </w:t>
            </w:r>
          </w:p>
          <w:p w:rsidRDefault="00A016C8" w:rsidP="0000761F" w:rsidR="00A016C8" w:rsidRPr="003A4AE7">
            <w:pPr>
              <w:pStyle w:val="Bezproreda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</w:rPr>
              <w:t xml:space="preserve">Zagreb, Ulica </w:t>
            </w:r>
            <w:r>
              <w:rPr>
                <w:rFonts w:hAnsi="Times New Roman" w:ascii="Times New Roman"/>
                <w:sz w:val="24"/>
                <w:szCs w:val="24"/>
              </w:rPr>
              <w:t>g</w:t>
            </w:r>
            <w:r w:rsidRPr="003A4AE7">
              <w:rPr>
                <w:rFonts w:hAnsi="Times New Roman" w:ascii="Times New Roman"/>
                <w:sz w:val="24"/>
                <w:szCs w:val="24"/>
              </w:rPr>
              <w:t xml:space="preserve">rada Vukovara 37, </w:t>
            </w: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OIB 63073332379 </w:t>
            </w: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( 14 )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016C8" w:rsidP="0000761F" w:rsidR="00A016C8" w:rsidRPr="003A4AE7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3A4AE7">
              <w:rPr>
                <w:rFonts w:hAnsi="Times New Roman" w:ascii="Times New Roman"/>
                <w:sz w:val="24"/>
                <w:szCs w:val="24"/>
                <w:lang w:eastAsia="hr-HR"/>
              </w:rPr>
              <w:t>12.094,79 kn</w:t>
            </w:r>
          </w:p>
        </w:tc>
      </w:tr>
    </w:tbl>
    <w:p w:rsidRDefault="0007585F" w:rsidP="0007585F" w:rsidR="0007585F">
      <w:pPr>
        <w:jc w:val="both"/>
        <w:rPr>
          <w:rFonts w:eastAsia="MS Mincho"/>
        </w:rPr>
      </w:pPr>
    </w:p>
    <w:p w:rsidRDefault="003B7740" w:rsidP="006953AE" w:rsidR="003B7740">
      <w:pPr>
        <w:jc w:val="both"/>
      </w:pPr>
      <w:r w:rsidRPr="006670CE">
        <w:t xml:space="preserve">U Rijeci, </w:t>
      </w:r>
      <w:r w:rsidR="00EE7308">
        <w:t>12. rujna 2017</w:t>
      </w:r>
      <w:r w:rsidR="00652952">
        <w:t>.</w:t>
      </w:r>
    </w:p>
    <w:p w:rsidRDefault="006670CE" w:rsidP="006953AE" w:rsidR="006670CE" w:rsidRPr="006670CE">
      <w:pPr>
        <w:jc w:val="both"/>
      </w:pPr>
    </w:p>
    <w:p w:rsidRDefault="003B7740" w:rsidP="003B7740" w:rsidR="003B7740" w:rsidRPr="006670CE">
      <w:pPr>
        <w:ind w:left="7080"/>
        <w:jc w:val="both"/>
      </w:pPr>
      <w:r w:rsidRPr="006670CE">
        <w:t>Sudac</w:t>
      </w:r>
    </w:p>
    <w:p w:rsidRDefault="003B7740" w:rsidP="003B7740" w:rsidR="003B7740" w:rsidRPr="006670CE">
      <w:pPr>
        <w:ind w:left="7080"/>
        <w:jc w:val="both"/>
      </w:pPr>
      <w:r w:rsidRPr="006670CE">
        <w:t>Liljana Ugrin</w:t>
      </w:r>
    </w:p>
    <w:sectPr w:rsidR="003B7740" w:rsidRPr="006670C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CA6" w:rsidR="00FC3CA6">
      <w:r>
        <w:separator/>
      </w:r>
    </w:p>
  </w:endnote>
  <w:endnote w:id="0" w:type="continuationSeparator">
    <w:p w:rsidRDefault="00FC3CA6" w:rsidR="00FC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2994716"/>
      <w:docPartObj>
        <w:docPartGallery w:val="Page Numbers (Bottom of Page)"/>
        <w:docPartUnique/>
      </w:docPartObj>
    </w:sdtPr>
    <w:sdtEndPr/>
    <w:sdtContent>
      <w:p w:rsidRDefault="006F2075" w:rsidR="006F20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225">
          <w:rPr>
            <w:noProof/>
          </w:rPr>
          <w:t>1</w:t>
        </w:r>
        <w:r>
          <w:fldChar w:fldCharType="end"/>
        </w:r>
      </w:p>
    </w:sdtContent>
  </w:sdt>
  <w:p w:rsidRDefault="006F2075" w:rsidR="006F20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CA6" w:rsidR="00FC3CA6">
      <w:r>
        <w:separator/>
      </w:r>
    </w:p>
  </w:footnote>
  <w:footnote w:id="0" w:type="continuationSeparator">
    <w:p w:rsidRDefault="00FC3CA6" w:rsidR="00FC3C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308" w:rsidP="00EE7308" w:rsidR="0007585F" w:rsidRPr="00EE7308">
    <w:pPr>
      <w:pStyle w:val="Zaglavlje"/>
      <w:jc w:val="right"/>
    </w:pPr>
    <w:r w:rsidRPr="00EE7308">
      <w:t>Poslovni broj 7 St-</w:t>
    </w:r>
    <w:r w:rsidR="00A016C8">
      <w:t>1188</w:t>
    </w:r>
    <w:r w:rsidRPr="00EE7308">
      <w:t>/2016-</w:t>
    </w:r>
    <w:r w:rsidR="00CE31E3">
      <w:t>2</w:t>
    </w:r>
    <w:r w:rsidR="00A016C8">
      <w:t>0</w:t>
    </w:r>
    <w:r w:rsidRPr="00EE730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64F44"/>
    <w:multiLevelType w:val="hybridMultilevel"/>
    <w:tmpl w:val="D7A0C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61E17"/>
    <w:multiLevelType w:val="hybridMultilevel"/>
    <w:tmpl w:val="39C0EC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9E6ACD"/>
    <w:multiLevelType w:val="hybridMultilevel"/>
    <w:tmpl w:val="139CB0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036D66"/>
    <w:multiLevelType w:val="hybridMultilevel"/>
    <w:tmpl w:val="852C60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A875694"/>
    <w:multiLevelType w:val="hybridMultilevel"/>
    <w:tmpl w:val="88021F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B8E"/>
    <w:rsid w:val="00016E0C"/>
    <w:rsid w:val="00024485"/>
    <w:rsid w:val="00045287"/>
    <w:rsid w:val="0007585F"/>
    <w:rsid w:val="000B344D"/>
    <w:rsid w:val="000D16AD"/>
    <w:rsid w:val="00125648"/>
    <w:rsid w:val="00171232"/>
    <w:rsid w:val="00175AF8"/>
    <w:rsid w:val="0018630E"/>
    <w:rsid w:val="001877B3"/>
    <w:rsid w:val="001F197D"/>
    <w:rsid w:val="0022502F"/>
    <w:rsid w:val="00257B8E"/>
    <w:rsid w:val="00257C26"/>
    <w:rsid w:val="00260CC1"/>
    <w:rsid w:val="002772AA"/>
    <w:rsid w:val="00297C56"/>
    <w:rsid w:val="002A79B4"/>
    <w:rsid w:val="002F1FEA"/>
    <w:rsid w:val="0032229C"/>
    <w:rsid w:val="00353D18"/>
    <w:rsid w:val="00391586"/>
    <w:rsid w:val="003A0BBA"/>
    <w:rsid w:val="003B7740"/>
    <w:rsid w:val="003D0EF3"/>
    <w:rsid w:val="003D352E"/>
    <w:rsid w:val="003F6FAF"/>
    <w:rsid w:val="00414A29"/>
    <w:rsid w:val="0045577F"/>
    <w:rsid w:val="004810C1"/>
    <w:rsid w:val="0055296C"/>
    <w:rsid w:val="0056433F"/>
    <w:rsid w:val="00592C22"/>
    <w:rsid w:val="005C20AD"/>
    <w:rsid w:val="006326DB"/>
    <w:rsid w:val="006400AA"/>
    <w:rsid w:val="006418EB"/>
    <w:rsid w:val="00652952"/>
    <w:rsid w:val="006670CE"/>
    <w:rsid w:val="00692E2D"/>
    <w:rsid w:val="006953AE"/>
    <w:rsid w:val="006C4905"/>
    <w:rsid w:val="006D200A"/>
    <w:rsid w:val="006F2075"/>
    <w:rsid w:val="006F70C2"/>
    <w:rsid w:val="0070398F"/>
    <w:rsid w:val="00711516"/>
    <w:rsid w:val="007269D2"/>
    <w:rsid w:val="007A11A5"/>
    <w:rsid w:val="007F2B8F"/>
    <w:rsid w:val="00815FE5"/>
    <w:rsid w:val="00847490"/>
    <w:rsid w:val="00867028"/>
    <w:rsid w:val="0089366F"/>
    <w:rsid w:val="008D7225"/>
    <w:rsid w:val="009627E4"/>
    <w:rsid w:val="00986AE1"/>
    <w:rsid w:val="009D7A47"/>
    <w:rsid w:val="00A016C8"/>
    <w:rsid w:val="00A515DB"/>
    <w:rsid w:val="00A57BEA"/>
    <w:rsid w:val="00A6397A"/>
    <w:rsid w:val="00AA0087"/>
    <w:rsid w:val="00AC3ED0"/>
    <w:rsid w:val="00AF4C21"/>
    <w:rsid w:val="00B51A7A"/>
    <w:rsid w:val="00B527A7"/>
    <w:rsid w:val="00B54378"/>
    <w:rsid w:val="00BC1704"/>
    <w:rsid w:val="00C302DF"/>
    <w:rsid w:val="00C45BF2"/>
    <w:rsid w:val="00CE31E3"/>
    <w:rsid w:val="00D15EFC"/>
    <w:rsid w:val="00D26BF0"/>
    <w:rsid w:val="00D6013C"/>
    <w:rsid w:val="00DA50B3"/>
    <w:rsid w:val="00DD2AEF"/>
    <w:rsid w:val="00DD35DB"/>
    <w:rsid w:val="00E7482E"/>
    <w:rsid w:val="00EA6D55"/>
    <w:rsid w:val="00EB1321"/>
    <w:rsid w:val="00EB6F8D"/>
    <w:rsid w:val="00ED6AC9"/>
    <w:rsid w:val="00EE7308"/>
    <w:rsid w:val="00F52556"/>
    <w:rsid w:val="00FB016C"/>
    <w:rsid w:val="00FB5C6F"/>
    <w:rsid w:val="00FC3CA6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7B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57B8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1" w:type="paragraph">
    <w:name w:val="Tijelo teksta1"/>
    <w:aliases w:val="  uvlaka 2, uvlaka 3"/>
    <w:basedOn w:val="Normal"/>
    <w:rsid w:val="0045577F"/>
    <w:pPr>
      <w:widowControl w:val="false"/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eastAsia="en-US"/>
    </w:rPr>
  </w:style>
  <w:style w:styleId="Obinitekst" w:type="paragraph">
    <w:name w:val="Plain Text"/>
    <w:basedOn w:val="Normal"/>
    <w:rsid w:val="00C45BF2"/>
    <w:rPr>
      <w:rFonts w:cs="Courier New" w:hAnsi="Courier New" w:ascii="Courier New"/>
      <w:sz w:val="20"/>
      <w:szCs w:val="20"/>
    </w:rPr>
  </w:style>
  <w:style w:styleId="Zaglavlje" w:type="paragraph">
    <w:name w:val="header"/>
    <w:basedOn w:val="Normal"/>
    <w:rsid w:val="003B77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B774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9D2"/>
    <w:pPr>
      <w:ind w:left="720"/>
      <w:contextualSpacing/>
    </w:pPr>
  </w:style>
  <w:style w:styleId="Bezproreda" w:type="paragraph">
    <w:name w:val="No Spacing"/>
    <w:uiPriority w:val="1"/>
    <w:qFormat/>
    <w:rsid w:val="002A79B4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222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29C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6F20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2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2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2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2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7B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257B8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1" w:type="paragraph">
    <w:name w:val="Tijelo teksta1"/>
    <w:aliases w:val="  uvlaka 2, uvlaka 3"/>
    <w:basedOn w:val="Normal"/>
    <w:rsid w:val="0045577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en-US"/>
    </w:rPr>
  </w:style>
  <w:style w:styleId="Obinitekst" w:type="paragraph">
    <w:name w:val="Plain Text"/>
    <w:basedOn w:val="Normal"/>
    <w:rsid w:val="00C45BF2"/>
    <w:rPr>
      <w:rFonts w:ascii="Courier New" w:cs="Courier New" w:hAnsi="Courier New"/>
      <w:sz w:val="20"/>
      <w:szCs w:val="20"/>
    </w:rPr>
  </w:style>
  <w:style w:styleId="Zaglavlje" w:type="paragraph">
    <w:name w:val="header"/>
    <w:basedOn w:val="Normal"/>
    <w:rsid w:val="003B77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B774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269D2"/>
    <w:pPr>
      <w:ind w:left="720"/>
      <w:contextualSpacing/>
    </w:pPr>
  </w:style>
  <w:style w:styleId="Bezproreda" w:type="paragraph">
    <w:name w:val="No Spacing"/>
    <w:uiPriority w:val="1"/>
    <w:qFormat/>
    <w:rsid w:val="002A79B4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222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29C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6F20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22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22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22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22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98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33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56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8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8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350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16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826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241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4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965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646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33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043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utvrđenih tražbina vjerovnika</izvorni_sadrzaj>
    <derivirana_varijabla naziv="DomainObject.Primjedba_1">Tablica utvrđenih tražbina vjerovnika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St-1188/2016</izvorni_sadrzaj>
    <derivirana_varijabla naziv="DomainObject.Predmet.OznakaBroj_1">St-1188/2016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ADRIA d.o.o. zastupanog po punomoćniku Seljim Ljušaj</izvorni_sadrzaj>
    <derivirana_varijabla naziv="DomainObject.Predmet.ProtustrankaFormated_1">  PEKARA ADRIA d.o.o. zastupanog po punomoćniku Seljim Ljušaj</derivirana_varijabla>
  </DomainObject.Predmet.ProtustrankaFormated>
  <DomainObject.Predmet.ProtustrankaFormatedOIB>
    <izvorni_sadrzaj>  PEKARA ADRIA d.o.o., OIB 86152719999 zastupanog po punomoćniku Seljim Ljušaj</izvorni_sadrzaj>
    <derivirana_varijabla naziv="DomainObject.Predmet.ProtustrankaFormatedOIB_1">  PEKARA ADRIA d.o.o., OIB 86152719999 zastupanog po punomoćniku Seljim Ljušaj</derivirana_varijabla>
  </DomainObject.Predmet.ProtustrankaFormatedOIB>
  <DomainObject.Predmet.ProtustrankaFormatedWithAdress>
    <izvorni_sadrzaj> PEKARA ADRIA d.o.o., Viktora Cara Emina 16, 51000 Rijeka zastupanog po punomoćniku Seljim Ljušaj</izvorni_sadrzaj>
    <derivirana_varijabla naziv="DomainObject.Predmet.ProtustrankaFormatedWithAdress_1"> PEKARA ADRIA d.o.o., Viktora Cara Emina 16, 51000 Rijeka zastupanog po punomoćniku Seljim Ljušaj</derivirana_varijabla>
  </DomainObject.Predmet.ProtustrankaFormatedWithAdress>
  <DomainObject.Predmet.ProtustrankaFormatedWithAdressOIB>
    <izvorni_sadrzaj> PEKARA ADRIA d.o.o., OIB 86152719999, Viktora Cara Emina 16, 51000 Rijeka zastupanog po punomoćniku Seljim Ljušaj</izvorni_sadrzaj>
    <derivirana_varijabla naziv="DomainObject.Predmet.ProtustrankaFormatedWithAdressOIB_1"> PEKARA ADRIA d.o.o., OIB 86152719999, Viktora Cara Emina 16, 51000 Rijeka zastupanog po punomoćniku Seljim Ljušaj</derivirana_varijabla>
  </DomainObject.Predmet.ProtustrankaFormatedWithAdressOIB>
  <DomainObject.Predmet.ProtustrankaWithAdress>
    <izvorni_sadrzaj>PEKARA ADRIA d.o.o. Viktora Cara Emina 16, 51000 Rijeka</izvorni_sadrzaj>
    <derivirana_varijabla naziv="DomainObject.Predmet.ProtustrankaWithAdress_1">PEKARA ADRIA d.o.o. Viktora Cara Emina 16, 51000 Rijeka</derivirana_varijabla>
  </DomainObject.Predmet.ProtustrankaWithAdress>
  <DomainObject.Predmet.ProtustrankaWithAdressOIB>
    <izvorni_sadrzaj>PEKARA ADRIA d.o.o., OIB 86152719999, Viktora Cara Emina 16, 51000 Rijeka</izvorni_sadrzaj>
    <derivirana_varijabla naziv="DomainObject.Predmet.ProtustrankaWithAdressOIB_1">PEKARA ADRIA d.o.o., OIB 86152719999, Viktora Cara Emina 16, 51000 Rijeka</derivirana_varijabla>
  </DomainObject.Predmet.ProtustrankaWithAdressOIB>
  <DomainObject.Predmet.ProtustrankaNazivFormated>
    <izvorni_sadrzaj>PEKARA ADRIA d.o.o.</izvorni_sadrzaj>
    <derivirana_varijabla naziv="DomainObject.Predmet.ProtustrankaNazivFormated_1">PEKARA ADRIA d.o.o.</derivirana_varijabla>
  </DomainObject.Predmet.ProtustrankaNazivFormated>
  <DomainObject.Predmet.ProtustrankaNazivFormatedOIB>
    <izvorni_sadrzaj>PEKARA ADRIA d.o.o., OIB 86152719999</izvorni_sadrzaj>
    <derivirana_varijabla naziv="DomainObject.Predmet.ProtustrankaNazivFormatedOIB_1">PEKARA ADRIA d.o.o., OIB 86152719999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PEKARA ADRIA d.o.o. zastupanog po punomoćniku Seljim Ljušaj</item>
    </izvorni_sadrzaj>
    <derivirana_varijabla naziv="DomainObject.Predmet.ProtuStrankaListFormated_1">
      <item>PEKARA ADRIA d.o.o. zastupanog po punomoćniku Seljim Ljušaj</item>
    </derivirana_varijabla>
  </DomainObject.Predmet.ProtuStrankaListFormated>
  <DomainObject.Predmet.ProtuStrankaListFormatedOIB>
    <izvorni_sadrzaj>
      <item>PEKARA ADRIA d.o.o., OIB 86152719999 zastupanog po punomoćniku Seljim Ljušaj</item>
    </izvorni_sadrzaj>
    <derivirana_varijabla naziv="DomainObject.Predmet.ProtuStrankaListFormatedOIB_1">
      <item>PEKARA ADRIA d.o.o., OIB 86152719999 zastupanog po punomoćniku Seljim Ljušaj</item>
    </derivirana_varijabla>
  </DomainObject.Predmet.ProtuStrankaListFormatedOIB>
  <DomainObject.Predmet.ProtuStrankaListFormatedWithAdress>
    <izvorni_sadrzaj>
      <item>PEKARA ADRIA d.o.o., Viktora Cara Emina 16, 51000 Rijeka zastupanog po punomoćniku Seljim Ljušaj</item>
    </izvorni_sadrzaj>
    <derivirana_varijabla naziv="DomainObject.Predmet.ProtuStrankaListFormatedWithAdress_1">
      <item>PEKARA ADRIA d.o.o., Viktora Cara Emina 16, 51000 Rijeka zastupanog po punomoćniku Seljim Ljušaj</item>
    </derivirana_varijabla>
  </DomainObject.Predmet.ProtuStrankaListFormatedWithAdress>
  <DomainObject.Predmet.ProtuStrankaListFormatedWithAdressOIB>
    <izvorni_sadrzaj>
      <item>PEKARA ADRIA d.o.o., OIB 86152719999, Viktora Cara Emina 16, 51000 Rijeka zastupanog po punomoćniku Seljim Ljušaj</item>
    </izvorni_sadrzaj>
    <derivirana_varijabla naziv="DomainObject.Predmet.ProtuStrankaListFormatedWithAdressOIB_1">
      <item>PEKARA ADRIA d.o.o., OIB 86152719999, Viktora Cara Emina 16, 51000 Rijeka zastupanog po punomoćniku Seljim Ljušaj</item>
    </derivirana_varijabla>
  </DomainObject.Predmet.ProtuStrankaListFormatedWithAdressOIB>
  <DomainObject.Predmet.ProtuStrankaListNazivFormated>
    <izvorni_sadrzaj>
      <item>PEKARA ADRIA d.o.o.</item>
    </izvorni_sadrzaj>
    <derivirana_varijabla naziv="DomainObject.Predmet.ProtuStrankaListNazivFormated_1">
      <item>PEKARA ADRIA d.o.o.</item>
    </derivirana_varijabla>
  </DomainObject.Predmet.ProtuStrankaListNazivFormated>
  <DomainObject.Predmet.ProtuStrankaListNazivFormatedOIB>
    <izvorni_sadrzaj>
      <item>PEKARA ADRIA d.o.o., OIB 86152719999</item>
    </izvorni_sadrzaj>
    <derivirana_varijabla naziv="DomainObject.Predmet.ProtuStrankaListNazivFormatedOIB_1">
      <item>PEKARA ADRIA d.o.o., OIB 86152719999</item>
    </derivirana_varijabla>
  </DomainObject.Predmet.ProtuStrankaListNazivFormatedOIB>
  <DomainObject.Predmet.OstaliListFormated>
    <izvorni_sadrzaj>
      <item>Seljim Ljušaj punomoćnik sudionika u postupku PEKARA ADRIA d.o.o.</item>
    </izvorni_sadrzaj>
    <derivirana_varijabla naziv="DomainObject.Predmet.OstaliListFormated_1">
      <item>Seljim Ljušaj punomoćnik sudionika u postupku PEKARA ADRIA d.o.o.</item>
    </derivirana_varijabla>
  </DomainObject.Predmet.OstaliListFormated>
  <DomainObject.Predmet.OstaliListFormatedOIB>
    <izvorni_sadrzaj>
      <item>Seljim Ljušaj, OIB 76799099549 punomoćnik sudionika u postupku PEKARA ADRIA d.o.o.</item>
    </izvorni_sadrzaj>
    <derivirana_varijabla naziv="DomainObject.Predmet.OstaliListFormatedOIB_1">
      <item>Seljim Ljušaj, OIB 76799099549 punomoćnik sudionika u postupku PEKARA ADRIA d.o.o.</item>
    </derivirana_varijabla>
  </DomainObject.Predmet.OstaliListFormatedOIB>
  <DomainObject.Predmet.OstaliListFormatedWithAdress>
    <izvorni_sadrzaj>
      <item>Seljim Ljušaj, Pilepčić 1, 51215 Kastav punomoćnik sudionika u postupku PEKARA ADRIA d.o.o.</item>
    </izvorni_sadrzaj>
    <derivirana_varijabla naziv="DomainObject.Predmet.OstaliListFormatedWithAdress_1">
      <item>Seljim Ljušaj, Pilepčić 1, 51215 Kastav punomoćnik sudionika u postupku PEKARA ADRIA d.o.o.</item>
    </derivirana_varijabla>
  </DomainObject.Predmet.OstaliListFormatedWithAdress>
  <DomainObject.Predmet.OstaliListFormatedWithAdressOIB>
    <izvorni_sadrzaj>
      <item>Seljim Ljušaj, OIB 76799099549, Pilepčić 1, 51215 Kastav punomoćnik sudionika u postupku PEKARA ADRIA d.o.o.</item>
    </izvorni_sadrzaj>
    <derivirana_varijabla naziv="DomainObject.Predmet.OstaliListFormatedWithAdressOIB_1">
      <item>Seljim Ljušaj, OIB 76799099549, Pilepčić 1, 51215 Kastav punomoćnik sudionika u postupku PEKARA ADRIA d.o.o.</item>
    </derivirana_varijabla>
  </DomainObject.Predmet.OstaliListFormatedWithAdressOIB>
  <DomainObject.Predmet.OstaliListNazivFormated>
    <izvorni_sadrzaj>
      <item>Seljim Ljušaj</item>
    </izvorni_sadrzaj>
    <derivirana_varijabla naziv="DomainObject.Predmet.OstaliListNazivFormated_1">
      <item>Seljim Ljušaj</item>
    </derivirana_varijabla>
  </DomainObject.Predmet.OstaliListNazivFormated>
  <DomainObject.Predmet.OstaliListNazivFormatedOIB>
    <izvorni_sadrzaj>
      <item>Seljim Ljušaj, OIB 76799099549</item>
    </izvorni_sadrzaj>
    <derivirana_varijabla naziv="DomainObject.Predmet.OstaliListNazivFormatedOIB_1">
      <item>Seljim Ljušaj, OIB 76799099549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PEKARA ADRIA d.o.o.</izvorni_sadrzaj>
    <derivirana_varijabla naziv="DomainObject.Predmet.ProtustrankaIDrugi_1">PEKARA ADRIA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PEKARA ADRIA d.o.o., OIB 86152719999, Viktora Cara Emina 16, 51000 Rijeka</izvorni_sadrzaj>
    <derivirana_varijabla naziv="DomainObject.Predmet.ProtustrankaIDrugiAdressOIB_1">PEKARA ADRIA d.o.o., OIB 86152719999, Viktora Cara Emina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PEKARA ADRIA d.o.o.</item>
      <item>Seljim Ljušaj</item>
    </izvorni_sadrzaj>
    <derivirana_varijabla naziv="DomainObject.Predmet.SudioniciListNaziv_1">
      <item>FINA Rijeka</item>
      <item>PEKARA ADRIA d.o.o.</item>
      <item>Seljim Ljušaj</item>
    </derivirana_varijabla>
  </DomainObject.Predmet.SudioniciListNaziv>
  <DomainObject.Predmet.SudioniciListAdressOIB>
    <izvorni_sadrzaj>
      <item>FINA Rijeka, OIB 85821130368, Frana Kurelca 8,51000 Rijeka</item>
      <item>PEKARA ADRIA d.o.o., OIB 86152719999, Viktora Cara Emina 16,51000 Rijeka</item>
      <item>Seljim Ljušaj, OIB 76799099549, Pilepčić 1,51215 Kastav</item>
    </izvorni_sadrzaj>
    <derivirana_varijabla naziv="DomainObject.Predmet.SudioniciListAdressOIB_1">
      <item>FINA Rijeka, OIB 85821130368, Frana Kurelca 8,51000 Rijeka</item>
      <item>PEKARA ADRIA d.o.o., OIB 86152719999, Viktora Cara Emina 16,51000 Rijeka</item>
      <item>Seljim Ljušaj, OIB 76799099549, Pilepčić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86152719999</item>
      <item>, OIB 76799099549</item>
    </izvorni_sadrzaj>
    <derivirana_varijabla naziv="DomainObject.Predmet.SudioniciListNazivOIB_1">
      <item>, OIB 85821130368</item>
      <item>, OIB 86152719999</item>
      <item>, OIB 76799099549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56850E-98D7-4F47-A10E-08631C7AD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333</properties:Words>
  <properties:Characters>1704</properties:Characters>
  <properties:Lines>86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Priznate tražbine drugog višeg isplatnog reda</vt:lpstr>
      <vt:lpstr>Priznate tražbine drugog višeg isplatnog reda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2017-09-12T10:43:00Z</dcterms:created>
  <dc:creator>Liljana Ugrin</dc:creator>
  <cp:lastModifiedBy>Elizabet Jovanović</cp:lastModifiedBy>
  <cp:lastPrinted>2017-09-12T10:43:00Z</cp:lastPrinted>
  <dcterms:modified xmlns:xsi="http://www.w3.org/2001/XMLSchema-instance" xsi:type="dcterms:W3CDTF">2017-09-12T10:46:00Z</dcterms:modified>
  <cp:revision>3</cp:revision>
  <dc:title>Priznate tražbine drugog višeg isplatnog reda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