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c86c" w14:paraId="d69c86c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4A85" w:rsidP="00324A85" w:rsidR="00324A85" w:rsidRPr="004453B3">
      <w:pPr>
        <w:pStyle w:val="Zaglavlje"/>
      </w:pPr>
      <w:r w:rsidRPr="004453B3">
        <w:t xml:space="preserve">REPUBLIKA HRVATSKA </w:t>
      </w:r>
    </w:p>
    <w:p w:rsidRDefault="00324A85" w:rsidP="00324A85" w:rsidR="00324A85" w:rsidRPr="004453B3">
      <w:pPr>
        <w:pStyle w:val="Zaglavlje"/>
      </w:pPr>
      <w:r w:rsidRPr="004453B3">
        <w:t>Trgovački sud u Zagrebu</w:t>
      </w:r>
    </w:p>
    <w:p w:rsidRDefault="00324A85" w:rsidP="00324A85" w:rsidR="00324A85" w:rsidRPr="004453B3">
      <w:pPr>
        <w:pStyle w:val="Zaglavlje"/>
      </w:pPr>
      <w:r w:rsidRPr="004453B3">
        <w:t xml:space="preserve">Zagreb, Amruševa 2/II </w:t>
      </w:r>
    </w:p>
    <w:p w:rsidRDefault="00324A85" w:rsidP="00324A85" w:rsidR="00324A85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3316/15</w:t>
      </w:r>
    </w:p>
    <w:p w:rsidRDefault="00324A85" w:rsidP="00324A85" w:rsidR="00324A85" w:rsidRPr="004453B3">
      <w:pPr>
        <w:jc w:val="center"/>
      </w:pPr>
    </w:p>
    <w:p w:rsidRDefault="00324A85" w:rsidP="00324A85" w:rsidR="00324A85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324A85" w:rsidP="00324A85" w:rsidR="00324A85" w:rsidRPr="004453B3">
      <w:pPr>
        <w:jc w:val="both"/>
      </w:pPr>
    </w:p>
    <w:p w:rsidRDefault="00324A85" w:rsidP="00324A85" w:rsidR="00324A85" w:rsidRPr="004453B3">
      <w:pPr>
        <w:jc w:val="center"/>
      </w:pPr>
      <w:r w:rsidRPr="004453B3">
        <w:t>R J E Š E N J E</w:t>
      </w:r>
    </w:p>
    <w:p w:rsidRDefault="00324A85" w:rsidP="00324A85" w:rsidR="00324A85" w:rsidRPr="004453B3">
      <w:pPr>
        <w:jc w:val="center"/>
      </w:pPr>
    </w:p>
    <w:p w:rsidRDefault="00324A85" w:rsidP="00324A85" w:rsidR="00324A85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AGROLANTAN d.o.o., Zagreb, Primorska 4, OIB: 34930048323</w:t>
      </w:r>
      <w:r w:rsidRPr="004453B3">
        <w:t xml:space="preserve">, dana </w:t>
      </w:r>
      <w:r>
        <w:t>25. ožujka</w:t>
      </w:r>
      <w:r w:rsidRPr="004453B3">
        <w:t xml:space="preserve"> 2016. </w:t>
      </w:r>
    </w:p>
    <w:p w:rsidRDefault="00324A85" w:rsidP="00324A85" w:rsidR="00324A85" w:rsidRPr="004453B3">
      <w:pPr>
        <w:jc w:val="both"/>
      </w:pPr>
    </w:p>
    <w:p w:rsidRDefault="00324A85" w:rsidP="00324A85" w:rsidR="00324A85" w:rsidRPr="004453B3">
      <w:pPr>
        <w:jc w:val="center"/>
      </w:pPr>
      <w:r w:rsidRPr="004453B3">
        <w:t>r i j e š i o    je</w:t>
      </w:r>
    </w:p>
    <w:p w:rsidRDefault="00324A85" w:rsidP="00324A85" w:rsidR="00324A85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24A85" w:rsidP="00324A85" w:rsidR="00324A85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AGROLANTAN d.o.o., Zagreb, Primorska 4, OIB: 34930048323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324A85" w:rsidP="00324A85" w:rsidR="00324A85" w:rsidRPr="004453B3">
      <w:pPr>
        <w:pStyle w:val="BodyText21"/>
        <w:rPr>
          <w:rFonts w:hAnsi="Times New Roman" w:ascii="Times New Roman"/>
          <w:szCs w:val="24"/>
        </w:rPr>
      </w:pPr>
    </w:p>
    <w:p w:rsidRDefault="00324A85" w:rsidP="00324A85" w:rsidR="00324A85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Mirjana Dujmović, OIB: 30711927799 Zagreb, Božidara Magovca 48</w:t>
      </w:r>
      <w:r w:rsidRPr="004453B3">
        <w:rPr>
          <w:rFonts w:hAnsi="Times New Roman" w:ascii="Times New Roman"/>
          <w:szCs w:val="24"/>
        </w:rPr>
        <w:t>.</w:t>
      </w:r>
    </w:p>
    <w:p w:rsidRDefault="00324A85" w:rsidP="00324A85" w:rsidR="00324A85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24A85" w:rsidP="00324A85" w:rsidR="00324A85">
      <w:pPr>
        <w:jc w:val="both"/>
      </w:pPr>
      <w:r w:rsidRPr="004453B3">
        <w:t xml:space="preserve">III. Zaključuje se stečajni postupak nad dužnikom </w:t>
      </w:r>
      <w:r>
        <w:t>AGROLANTAN d.o.o., Zagreb, Primorska 4, OIB: 34930048323.</w:t>
      </w:r>
    </w:p>
    <w:p w:rsidRDefault="00324A85" w:rsidP="00324A85" w:rsidR="00324A85" w:rsidRPr="004453B3">
      <w:pPr>
        <w:jc w:val="both"/>
      </w:pPr>
    </w:p>
    <w:p w:rsidRDefault="00324A85" w:rsidP="00324A85" w:rsidR="00324A85" w:rsidRPr="004453B3">
      <w:pPr>
        <w:jc w:val="both"/>
      </w:pPr>
      <w:r w:rsidRPr="004453B3">
        <w:t>IV. Nakon pravomoćnosti ovog rješenja, dužnik će se  brisati iz sudskog registra.</w:t>
      </w:r>
    </w:p>
    <w:p w:rsidRDefault="00324A85" w:rsidP="00324A85" w:rsidR="00324A85" w:rsidRPr="004453B3">
      <w:pPr>
        <w:jc w:val="both"/>
      </w:pPr>
    </w:p>
    <w:p w:rsidRDefault="00324A85" w:rsidP="00324A85" w:rsidR="00324A85" w:rsidRPr="004453B3">
      <w:pPr>
        <w:ind w:left="360"/>
        <w:jc w:val="center"/>
      </w:pPr>
      <w:r w:rsidRPr="004453B3">
        <w:t>Obrazloženje</w:t>
      </w:r>
    </w:p>
    <w:p w:rsidRDefault="00324A85" w:rsidP="00324A85" w:rsidR="00324A85" w:rsidRPr="004453B3">
      <w:pPr>
        <w:jc w:val="both"/>
      </w:pPr>
    </w:p>
    <w:p w:rsidRDefault="00324A85" w:rsidP="00324A85" w:rsidR="00324A85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324A85" w:rsidP="00324A85" w:rsidR="00324A85" w:rsidRPr="004453B3">
      <w:pPr>
        <w:jc w:val="both"/>
      </w:pPr>
    </w:p>
    <w:p w:rsidRDefault="00324A85" w:rsidP="00324A85" w:rsidR="00324A85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24A85" w:rsidP="00324A85" w:rsidR="00324A85" w:rsidRPr="004453B3">
      <w:pPr>
        <w:jc w:val="both"/>
      </w:pPr>
    </w:p>
    <w:p w:rsidRDefault="00324A85" w:rsidP="00324A85" w:rsidR="00324A85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324A85" w:rsidP="00324A85" w:rsidR="00324A85" w:rsidRPr="004453B3">
      <w:pPr>
        <w:jc w:val="both"/>
      </w:pPr>
    </w:p>
    <w:p w:rsidRDefault="00324A85" w:rsidP="00324A85" w:rsidR="00324A85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324A85" w:rsidP="00324A85" w:rsidR="00324A85" w:rsidRPr="004453B3">
      <w:pPr>
        <w:jc w:val="both"/>
      </w:pPr>
    </w:p>
    <w:p w:rsidRDefault="00324A85" w:rsidP="00324A85" w:rsidR="00324A85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4A85" w:rsidP="00324A85" w:rsidR="00324A85" w:rsidRPr="004453B3">
      <w:pPr>
        <w:jc w:val="both"/>
      </w:pPr>
    </w:p>
    <w:p w:rsidRDefault="00324A85" w:rsidP="00324A85" w:rsidR="00324A85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324A85" w:rsidP="00324A85" w:rsidR="00324A85" w:rsidRPr="004453B3">
      <w:pPr>
        <w:jc w:val="both"/>
      </w:pPr>
    </w:p>
    <w:p w:rsidRDefault="00324A85" w:rsidP="00324A85" w:rsidR="00324A85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324A85" w:rsidP="00324A85" w:rsidR="00324A85" w:rsidRPr="004453B3">
      <w:pPr>
        <w:jc w:val="center"/>
      </w:pPr>
    </w:p>
    <w:p w:rsidRDefault="00324A85" w:rsidP="00324A85" w:rsidR="00324A85" w:rsidRPr="004453B3">
      <w:pPr>
        <w:ind w:firstLine="720" w:left="5040"/>
        <w:jc w:val="right"/>
      </w:pPr>
      <w:r w:rsidRPr="004453B3">
        <w:t xml:space="preserve">      SUDAC:</w:t>
      </w:r>
    </w:p>
    <w:p w:rsidRDefault="00324A85" w:rsidP="00324A85" w:rsidR="00324A85" w:rsidRPr="004453B3">
      <w:pPr>
        <w:jc w:val="right"/>
      </w:pPr>
      <w:r>
        <w:t>Goran Iskra</w:t>
      </w:r>
      <w:r w:rsidR="00455A3A">
        <w:t>, v.r.</w:t>
      </w:r>
    </w:p>
    <w:p w:rsidRDefault="00324A85" w:rsidP="00324A85" w:rsidR="00324A85" w:rsidRPr="004453B3">
      <w:pPr>
        <w:jc w:val="both"/>
      </w:pPr>
    </w:p>
    <w:p w:rsidRDefault="00324A85" w:rsidP="00324A85" w:rsidR="00324A85" w:rsidRPr="004453B3">
      <w:pPr>
        <w:jc w:val="both"/>
      </w:pPr>
    </w:p>
    <w:p w:rsidRDefault="00324A85" w:rsidP="00324A85" w:rsidR="00324A85" w:rsidRPr="004453B3">
      <w:pPr>
        <w:jc w:val="both"/>
      </w:pPr>
      <w:r w:rsidRPr="004453B3">
        <w:t>Uputa o pravnom lijeku:</w:t>
      </w:r>
    </w:p>
    <w:p w:rsidRDefault="00324A85" w:rsidP="00324A85" w:rsidR="00324A85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324A85" w:rsidP="00324A85" w:rsidR="00324A85" w:rsidRPr="004453B3">
      <w:pPr>
        <w:jc w:val="both"/>
        <w:rPr>
          <w:i/>
        </w:rPr>
      </w:pPr>
    </w:p>
    <w:p w:rsidRDefault="00324A85" w:rsidP="00324A85" w:rsidR="00324A85" w:rsidRPr="004453B3">
      <w:pPr>
        <w:jc w:val="both"/>
      </w:pPr>
    </w:p>
    <w:p w:rsidRDefault="00455A3A" w:rsidP="00455A3A" w:rsidR="00324A85">
      <w:pPr>
        <w:jc w:val="right"/>
      </w:pPr>
      <w:r>
        <w:t>Za točnost otpravka-ovlašteni službenik:</w:t>
      </w:r>
    </w:p>
    <w:p w:rsidRDefault="00455A3A" w:rsidP="00455A3A" w:rsidR="00455A3A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324A85" w:rsidP="00324A85" w:rsidR="00324A85" w:rsidRPr="004453B3">
      <w:pPr>
        <w:jc w:val="center"/>
        <w:rPr>
          <w:u w:val="single"/>
        </w:rPr>
      </w:pPr>
    </w:p>
    <w:p w:rsidRDefault="00324A85" w:rsidP="00324A85" w:rsidR="00324A85" w:rsidRPr="004453B3"/>
    <w:p w:rsidRDefault="000D2C86" w:rsidP="00324A85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2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707012">
      <w:t xml:space="preserve"> 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324A85">
      <w:t>3316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4A85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5A3A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263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07012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12253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12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2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2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12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2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2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3316</izvorni_sadrzaj>
    <derivirana_varijabla naziv="DomainObject.Predmet.Broj_1">3316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St-3316/2015</izvorni_sadrzaj>
    <derivirana_varijabla naziv="DomainObject.Predmet.OznakaBroj_1">St-3316/2015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AGROLANTAN d.o.o. zastupanog po punomoćniku VLADIMIR GALEKOVIĆ</izvorni_sadrzaj>
    <derivirana_varijabla naziv="DomainObject.Predmet.ProtustrankaFormated_1">  AGROLANTAN d.o.o. zastupanog po punomoćniku VLADIMIR GALEKOVIĆ</derivirana_varijabla>
  </DomainObject.Predmet.ProtustrankaFormated>
  <DomainObject.Predmet.ProtustrankaFormatedOIB>
    <izvorni_sadrzaj>  AGROLANTAN d.o.o., OIB 34930048323 zastupanog po punomoćniku VLADIMIR GALEKOVIĆ</izvorni_sadrzaj>
    <derivirana_varijabla naziv="DomainObject.Predmet.ProtustrankaFormatedOIB_1">  AGROLANTAN d.o.o., OIB 34930048323 zastupanog po punomoćniku VLADIMIR GALEKOVIĆ</derivirana_varijabla>
  </DomainObject.Predmet.ProtustrankaFormatedOIB>
  <DomainObject.Predmet.ProtustrankaFormatedWithAdress>
    <izvorni_sadrzaj> AGROLANTAN d.o.o., Primorska 4, 10000 Zagreb zastupanog po punomoćniku VLADIMIR GALEKOVIĆ</izvorni_sadrzaj>
    <derivirana_varijabla naziv="DomainObject.Predmet.ProtustrankaFormatedWithAdress_1"> AGROLANTAN d.o.o., Primorska 4, 10000 Zagreb zastupanog po punomoćniku VLADIMIR GALEKOVIĆ</derivirana_varijabla>
  </DomainObject.Predmet.ProtustrankaFormatedWithAdress>
  <DomainObject.Predmet.ProtustrankaFormatedWithAdressOIB>
    <izvorni_sadrzaj> AGROLANTAN d.o.o., OIB 34930048323, Primorska 4, 10000 Zagreb zastupanog po punomoćniku VLADIMIR GALEKOVIĆ</izvorni_sadrzaj>
    <derivirana_varijabla naziv="DomainObject.Predmet.ProtustrankaFormatedWithAdressOIB_1"> AGROLANTAN d.o.o., OIB 34930048323, Primorska 4, 10000 Zagreb zastupanog po punomoćniku VLADIMIR GALEKOVIĆ</derivirana_varijabla>
  </DomainObject.Predmet.ProtustrankaFormatedWithAdressOIB>
  <DomainObject.Predmet.ProtustrankaWithAdress>
    <izvorni_sadrzaj>AGROLANTAN d.o.o. Primorska 4, 10000 Zagreb</izvorni_sadrzaj>
    <derivirana_varijabla naziv="DomainObject.Predmet.ProtustrankaWithAdress_1">AGROLANTAN d.o.o. Primorska 4, 10000 Zagreb</derivirana_varijabla>
  </DomainObject.Predmet.ProtustrankaWithAdress>
  <DomainObject.Predmet.ProtustrankaWithAdressOIB>
    <izvorni_sadrzaj>AGROLANTAN d.o.o., OIB 34930048323, Primorska 4, 10000 Zagreb</izvorni_sadrzaj>
    <derivirana_varijabla naziv="DomainObject.Predmet.ProtustrankaWithAdressOIB_1">AGROLANTAN d.o.o., OIB 34930048323, Primorska 4, 10000 Zagreb</derivirana_varijabla>
  </DomainObject.Predmet.ProtustrankaWithAdressOIB>
  <DomainObject.Predmet.ProtustrankaNazivFormated>
    <izvorni_sadrzaj>AGROLANTAN d.o.o.</izvorni_sadrzaj>
    <derivirana_varijabla naziv="DomainObject.Predmet.ProtustrankaNazivFormated_1">AGROLANTAN d.o.o.</derivirana_varijabla>
  </DomainObject.Predmet.ProtustrankaNazivFormated>
  <DomainObject.Predmet.ProtustrankaNazivFormatedOIB>
    <izvorni_sadrzaj>AGROLANTAN d.o.o., OIB 34930048323</izvorni_sadrzaj>
    <derivirana_varijabla naziv="DomainObject.Predmet.ProtustrankaNazivFormatedOIB_1">AGROLANTAN d.o.o., OIB 34930048323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AGROLANTAN d.o.o. zastupanog po punomoćniku VLADIMIR GALEKOVIĆ</item>
    </izvorni_sadrzaj>
    <derivirana_varijabla naziv="DomainObject.Predmet.ProtuStrankaListFormated_1">
      <item>AGROLANTAN d.o.o. zastupanog po punomoćniku VLADIMIR GALEKOVIĆ</item>
    </derivirana_varijabla>
  </DomainObject.Predmet.ProtuStrankaListFormated>
  <DomainObject.Predmet.ProtuStrankaListFormatedOIB>
    <izvorni_sadrzaj>
      <item>AGROLANTAN d.o.o., OIB 34930048323 zastupanog po punomoćniku VLADIMIR GALEKOVIĆ</item>
    </izvorni_sadrzaj>
    <derivirana_varijabla naziv="DomainObject.Predmet.ProtuStrankaListFormatedOIB_1">
      <item>AGROLANTAN d.o.o., OIB 34930048323 zastupanog po punomoćniku VLADIMIR GALEKOVIĆ</item>
    </derivirana_varijabla>
  </DomainObject.Predmet.ProtuStrankaListFormatedOIB>
  <DomainObject.Predmet.ProtuStrankaListFormatedWithAdress>
    <izvorni_sadrzaj>
      <item>AGROLANTAN d.o.o., Primorska 4, 10000 Zagreb zastupanog po punomoćniku VLADIMIR GALEKOVIĆ</item>
    </izvorni_sadrzaj>
    <derivirana_varijabla naziv="DomainObject.Predmet.ProtuStrankaListFormatedWithAdress_1">
      <item>AGROLANTAN d.o.o., Primorska 4, 10000 Zagreb zastupanog po punomoćniku VLADIMIR GALEKOVIĆ</item>
    </derivirana_varijabla>
  </DomainObject.Predmet.ProtuStrankaListFormatedWithAdress>
  <DomainObject.Predmet.ProtuStrankaListFormatedWithAdressOIB>
    <izvorni_sadrzaj>
      <item>AGROLANTAN d.o.o., OIB 34930048323, Primorska 4, 10000 Zagreb zastupanog po punomoćniku VLADIMIR GALEKOVIĆ</item>
    </izvorni_sadrzaj>
    <derivirana_varijabla naziv="DomainObject.Predmet.ProtuStrankaListFormatedWithAdressOIB_1">
      <item>AGROLANTAN d.o.o., OIB 34930048323, Primorska 4, 10000 Zagreb zastupanog po punomoćniku VLADIMIR GALEKOVIĆ</item>
    </derivirana_varijabla>
  </DomainObject.Predmet.ProtuStrankaListFormatedWithAdressOIB>
  <DomainObject.Predmet.ProtuStrankaListNazivFormated>
    <izvorni_sadrzaj>
      <item>AGROLANTAN d.o.o.</item>
    </izvorni_sadrzaj>
    <derivirana_varijabla naziv="DomainObject.Predmet.ProtuStrankaListNazivFormated_1">
      <item>AGROLANTAN d.o.o.</item>
    </derivirana_varijabla>
  </DomainObject.Predmet.ProtuStrankaListNazivFormated>
  <DomainObject.Predmet.ProtuStrankaListNazivFormatedOIB>
    <izvorni_sadrzaj>
      <item>AGROLANTAN d.o.o., OIB 34930048323</item>
    </izvorni_sadrzaj>
    <derivirana_varijabla naziv="DomainObject.Predmet.ProtuStrankaListNazivFormatedOIB_1">
      <item>AGROLANTAN d.o.o., OIB 34930048323</item>
    </derivirana_varijabla>
  </DomainObject.Predmet.ProtuStrankaListNazivFormatedOIB>
  <DomainObject.Predmet.OstaliListFormated>
    <izvorni_sadrzaj>
      <item>VLADIMIR GALEKOVIĆ punomoćnik sudionika u postupku AGROLANTAN d.o.o.</item>
      <item>MIRJANA DUJMOVIĆ</item>
    </izvorni_sadrzaj>
    <derivirana_varijabla naziv="DomainObject.Predmet.OstaliListFormated_1">
      <item>VLADIMIR GALEKOVIĆ punomoćnik sudionika u postupku AGROLANTAN d.o.o.</item>
      <item>MIRJANA DUJMOVIĆ</item>
    </derivirana_varijabla>
  </DomainObject.Predmet.OstaliListFormated>
  <DomainObject.Predmet.OstaliListFormatedOIB>
    <izvorni_sadrzaj>
      <item>VLADIMIR GALEKOVIĆ, OIB 64193411205 punomoćnik sudionika u postupku AGROLANTAN d.o.o.</item>
      <item>MIRJANA DUJMOVIĆ, OIB 30711927799</item>
    </izvorni_sadrzaj>
    <derivirana_varijabla naziv="DomainObject.Predmet.OstaliListFormatedOIB_1">
      <item>VLADIMIR GALEKOVIĆ, OIB 64193411205 punomoćnik sudionika u postupku AGROLANTAN d.o.o.</item>
      <item>MIRJANA DUJMOVIĆ, OIB 30711927799</item>
    </derivirana_varijabla>
  </DomainObject.Predmet.OstaliListFormatedOIB>
  <DomainObject.Predmet.OstaliListFormatedWithAdress>
    <izvorni_sadrzaj>
      <item>VLADIMIR GALEKOVIĆ, Ladislava Galekovića 27, 10410 Mraclin punomoćnik sudionika u postupku AGROLANTAN d.o.o.</item>
      <item>MIRJANA DUJMOVIĆ, Božidara Magovca 48, 10000 Zagreb</item>
    </izvorni_sadrzaj>
    <derivirana_varijabla naziv="DomainObject.Predmet.OstaliListFormatedWithAdress_1">
      <item>VLADIMIR GALEKOVIĆ, Ladislava Galekovića 27, 10410 Mraclin punomoćnik sudionika u postupku AGROLANTAN d.o.o.</item>
      <item>MIRJANA DUJMOVIĆ, Božidara Magovca 48, 10000 Zagreb</item>
    </derivirana_varijabla>
  </DomainObject.Predmet.OstaliListFormatedWithAdress>
  <DomainObject.Predmet.OstaliListFormatedWithAdressOIB>
    <izvorni_sadrzaj>
      <item>VLADIMIR GALEKOVIĆ, OIB 64193411205, Ladislava Galekovića 27, 10410 Mraclin punomoćnik sudionika u postupku AGROLANTAN d.o.o.</item>
      <item>MIRJANA DUJMOVIĆ, OIB 30711927799, Božidara Magovca 48, 10000 Zagreb</item>
    </izvorni_sadrzaj>
    <derivirana_varijabla naziv="DomainObject.Predmet.OstaliListFormatedWithAdressOIB_1">
      <item>VLADIMIR GALEKOVIĆ, OIB 64193411205, Ladislava Galekovića 27, 10410 Mraclin punomoćnik sudionika u postupku AGROLANTAN d.o.o.</item>
      <item>MIRJANA DUJMOVIĆ, OIB 30711927799, Božidara Magovca 48, 10000 Zagreb</item>
    </derivirana_varijabla>
  </DomainObject.Predmet.OstaliListFormatedWithAdressOIB>
  <DomainObject.Predmet.OstaliListNazivFormated>
    <izvorni_sadrzaj>
      <item>VLADIMIR GALEKOVIĆ</item>
      <item>MIRJANA DUJMOVIĆ</item>
    </izvorni_sadrzaj>
    <derivirana_varijabla naziv="DomainObject.Predmet.OstaliListNazivFormated_1">
      <item>VLADIMIR GALEKOVIĆ</item>
      <item>MIRJANA DUJMOVIĆ</item>
    </derivirana_varijabla>
  </DomainObject.Predmet.OstaliListNazivFormated>
  <DomainObject.Predmet.OstaliListNazivFormatedOIB>
    <izvorni_sadrzaj>
      <item>VLADIMIR GALEKOVIĆ, OIB 64193411205</item>
      <item>MIRJANA DUJMOVIĆ, OIB 30711927799</item>
    </izvorni_sadrzaj>
    <derivirana_varijabla naziv="DomainObject.Predmet.OstaliListNazivFormatedOIB_1">
      <item>VLADIMIR GALEKOVIĆ, OIB 64193411205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AGROLANTAN d.o.o.</izvorni_sadrzaj>
    <derivirana_varijabla naziv="DomainObject.Predmet.ProtustrankaIDrugi_1">AGROLANTAN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AGROLANTAN d.o.o., OIB 34930048323, Primorska 4, 10000 Zagreb</izvorni_sadrzaj>
    <derivirana_varijabla naziv="DomainObject.Predmet.ProtustrankaIDrugiAdressOIB_1">AGROLANTAN d.o.o., OIB 34930048323, Primorska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AGROLANTAN d.o.o.</item>
      <item>VLADIMIR GALEKOVIĆ</item>
      <item>MIRJANA DUJMOVIĆ</item>
    </izvorni_sadrzaj>
    <derivirana_varijabla naziv="DomainObject.Predmet.SudioniciListNaziv_1">
      <item>FINA Regionalni centar Zagreb</item>
      <item>AGROLANTAN d.o.o.</item>
      <item>VLADIMIR GALEKOVIĆ</item>
      <item>MIRJANA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AGROLANTAN d.o.o., OIB 34930048323, Primorska 4,10000 Zagreb</item>
      <item>VLADIMIR GALEKOVIĆ, OIB 64193411205, Ladislava Galekovića 27,10410 Mraclin</item>
      <item>MIRJANA DUJMOVIĆ, OIB 30711927799, Božidara Magovca 48,10000 Zagreb</item>
    </izvorni_sadrzaj>
    <derivirana_varijabla naziv="DomainObject.Predmet.SudioniciListAdressOIB_1">
      <item>FINA Regionalni centar Zagreb, OIB 85821130368, Trg svibanjskih žrtava 1995. 1,10000 Zagreb</item>
      <item>AGROLANTAN d.o.o., OIB 34930048323, Primorska 4,10000 Zagreb</item>
      <item>VLADIMIR GALEKOVIĆ, OIB 64193411205, Ladislava Galekovića 27,10410 Mraclin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34930048323</item>
      <item>, OIB 64193411205</item>
      <item>, OIB 30711927799</item>
    </izvorni_sadrzaj>
    <derivirana_varijabla naziv="DomainObject.Predmet.SudioniciListNazivOIB_1">
      <item>, OIB 85821130368</item>
      <item>, OIB 34930048323</item>
      <item>, OIB 64193411205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F841C-C913-4AA8-BB0E-2DB627BB8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2167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2016-03-25T09:51:00Z</dcterms:created>
  <dc:creator>Korisnik</dc:creator>
  <cp:lastModifiedBy>Goranka Arthofer</cp:lastModifiedBy>
  <cp:lastPrinted>2016-03-25T09:52:00Z</cp:lastPrinted>
  <dcterms:modified xmlns:xsi="http://www.w3.org/2001/XMLSchema-instance" xsi:type="dcterms:W3CDTF">2016-03-25T09:55:00Z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