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649b" w14:paraId="ed9649b" w:rsidRDefault="00636F0E" w:rsidR="008F28B2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16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00100" cx="6934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F28B2" w:rsidR="008F28B2"/>
    <w:p w:rsidRDefault="00636F0E" w:rsidR="008F28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36F0E" w:rsidR="008F28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F28B2" w:rsidR="008F28B2">
      <w:pPr>
        <w:ind w:hanging="720" w:left="360"/>
        <w:rPr>
          <w:sz w:val="22"/>
          <w:szCs w:val="22"/>
        </w:rPr>
      </w:pPr>
    </w:p>
    <w:p w:rsidRDefault="00636F0E" w:rsidR="008F28B2">
      <w:pPr>
        <w:jc w:val="center"/>
      </w:pPr>
      <w:r>
        <w:t>R E P U B L I K A  H R V A T S K A</w:t>
      </w:r>
    </w:p>
    <w:p w:rsidRDefault="008F28B2" w:rsidR="008F28B2">
      <w:pPr>
        <w:jc w:val="center"/>
      </w:pPr>
    </w:p>
    <w:p w:rsidRDefault="00636F0E" w:rsidR="008F28B2">
      <w:pPr>
        <w:jc w:val="center"/>
      </w:pPr>
      <w:r>
        <w:t>R J E Š E N J E</w:t>
      </w: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  <w:jc w:val="center"/>
      </w:pPr>
      <w:r>
        <w:tab/>
      </w:r>
    </w:p>
    <w:p w:rsidRDefault="00636F0E" w:rsidR="008F28B2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FF2BD7">
        <w:t>GRAFOPRESS društvo s ograničenom odgovornošću za proizvodnju, trgovinu i izdavačku djelatnost Zagreb, Ilica 235, OIB 81112817874, MBS 080243776, dana 7. rujna 2018</w:t>
      </w:r>
      <w:r w:rsidR="00FF2BD7">
        <w:t>.,</w:t>
      </w:r>
    </w:p>
    <w:p w:rsidRDefault="008F28B2" w:rsidR="008F28B2">
      <w:pPr>
        <w:pStyle w:val="Tijeloteksta"/>
        <w:ind w:firstLine="708"/>
      </w:pPr>
    </w:p>
    <w:p w:rsidRDefault="008F28B2" w:rsidR="008F28B2">
      <w:pPr>
        <w:ind w:firstLine="708"/>
        <w:jc w:val="both"/>
      </w:pPr>
    </w:p>
    <w:p w:rsidRDefault="00636F0E" w:rsidR="008F28B2">
      <w:pPr>
        <w:jc w:val="center"/>
      </w:pPr>
      <w:r>
        <w:t>r i j e š i o  j e</w:t>
      </w:r>
    </w:p>
    <w:p w:rsidRDefault="008F28B2" w:rsidR="008F28B2">
      <w:pPr>
        <w:jc w:val="center"/>
      </w:pPr>
    </w:p>
    <w:p w:rsidRDefault="008F28B2" w:rsidR="008F28B2">
      <w:pPr>
        <w:jc w:val="both"/>
      </w:pPr>
    </w:p>
    <w:p w:rsidRDefault="00636F0E" w:rsidR="008F28B2">
      <w:pPr>
        <w:pStyle w:val="Tijeloteksta"/>
        <w:numPr>
          <w:ilvl w:val="0"/>
          <w:numId w:val="2"/>
        </w:numPr>
      </w:pPr>
      <w:r>
        <w:t>Nalaže se osob</w:t>
      </w:r>
      <w:r w:rsidR="00FF2BD7">
        <w:t>ama ovlaštenim za zas</w:t>
      </w:r>
      <w:r>
        <w:t>tupanje dužnika</w:t>
      </w:r>
      <w:r w:rsidR="00FF2BD7">
        <w:t xml:space="preserve"> Robertu </w:t>
      </w:r>
      <w:proofErr w:type="spellStart"/>
      <w:r w:rsidR="00FF2BD7">
        <w:t>Ripli</w:t>
      </w:r>
      <w:proofErr w:type="spellEnd"/>
      <w:r w:rsidR="00FF2BD7">
        <w:t xml:space="preserve">, Zagreb, D. </w:t>
      </w:r>
      <w:proofErr w:type="spellStart"/>
      <w:r w:rsidR="00FF2BD7">
        <w:t>Bazjanca</w:t>
      </w:r>
      <w:proofErr w:type="spellEnd"/>
      <w:r w:rsidR="00FF2BD7">
        <w:t xml:space="preserve"> 3a, OIB 67658101436 i Dubravku Jurak, Zagreb, Kneza Borne 5, OIB 11171297511</w:t>
      </w:r>
      <w:r>
        <w:t>, da u roku od 8 (osam) dana od dana primitka ovog rješenja uplati:</w:t>
      </w:r>
    </w:p>
    <w:p w:rsidRDefault="00636F0E" w:rsidR="008F28B2">
      <w:pPr>
        <w:pStyle w:val="Tijeloteksta"/>
        <w:numPr>
          <w:ilvl w:val="0"/>
          <w:numId w:val="3"/>
        </w:numPr>
      </w:pPr>
      <w:r>
        <w:t>predujam i dodatni iznos predujma od ukupno 5.000,00 kn na žiro račun Trgovačkog suda u Osijeku broj HR 31 2390 0011 3000 0020 0 s pozivom na  broj HR05 272-7</w:t>
      </w:r>
      <w:r w:rsidR="00FF2BD7">
        <w:t>47</w:t>
      </w:r>
      <w:r>
        <w:t>-18.</w:t>
      </w:r>
    </w:p>
    <w:p w:rsidRDefault="008F28B2" w:rsidR="008F28B2">
      <w:pPr>
        <w:pStyle w:val="Tijeloteksta"/>
      </w:pPr>
    </w:p>
    <w:p w:rsidRDefault="00636F0E" w:rsidR="008F28B2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36F0E" w:rsidR="008F28B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36F0E" w:rsidR="008F28B2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HR05 272-7</w:t>
      </w:r>
      <w:r w:rsidR="00FF2BD7">
        <w:t>47</w:t>
      </w:r>
      <w:r>
        <w:t xml:space="preserve">-18 te o tome obavijesti sud. </w:t>
      </w:r>
    </w:p>
    <w:p w:rsidRDefault="00636F0E" w:rsidR="008F28B2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8F28B2" w:rsidR="008F28B2">
      <w:pPr>
        <w:ind w:hanging="720" w:left="720"/>
        <w:jc w:val="both"/>
      </w:pPr>
    </w:p>
    <w:p w:rsidRDefault="00636F0E" w:rsidR="008F28B2">
      <w:pPr>
        <w:pStyle w:val="Odlomakpopisa"/>
        <w:numPr>
          <w:ilvl w:val="0"/>
          <w:numId w:val="5"/>
        </w:numPr>
        <w:jc w:val="both"/>
      </w:pPr>
      <w:r>
        <w:t>Ukoliko osoba ovlaštena za zastupanje dužnika  ne postupi po nalogu suda iz točke 1. ovo rješenje će se po pravomoćnosti dostaviti FINI radi provedbe ovrhe iz točke 2. izreke rješenja.</w:t>
      </w:r>
    </w:p>
    <w:p w:rsidRDefault="008F28B2" w:rsidR="008F28B2">
      <w:pPr>
        <w:jc w:val="both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636F0E" w:rsidR="008F28B2">
      <w:pPr>
        <w:jc w:val="center"/>
      </w:pPr>
      <w:r>
        <w:t>Obrazloženje</w:t>
      </w:r>
    </w:p>
    <w:p w:rsidRDefault="008F28B2" w:rsidR="008F28B2">
      <w:pPr>
        <w:pStyle w:val="Tijeloteksta"/>
        <w:rPr>
          <w:b/>
          <w:bCs/>
        </w:rPr>
      </w:pP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E84008">
        <w:rPr>
          <w:bCs/>
        </w:rPr>
        <w:t>16. veljače</w:t>
      </w:r>
      <w:r>
        <w:rPr>
          <w:bCs/>
        </w:rPr>
        <w:t xml:space="preserve"> 2017. podnijela prijedlog za pokretanje stečajnog postupka nad dužnikom </w:t>
      </w:r>
      <w:r w:rsidR="00E84008">
        <w:t>GRAFOPRESS društvo s ograničenom odgovornošću za proizvodnju, trgovinu i izdavačku djelatnost Zagreb, Ilica 235, OIB 81112817874</w:t>
      </w:r>
      <w:r>
        <w:t xml:space="preserve"> temeljem odredbe 110. stav 1. Stečajnog zakona (Narodne novine 71/15 i 104/17, dalje SZ-a), jer na dan </w:t>
      </w:r>
      <w:r w:rsidR="00E84008">
        <w:t>14.veljače</w:t>
      </w:r>
      <w:r>
        <w:t xml:space="preserve"> 2017. ima evidentirane neizvršene osnove za plaćanje u neprekinutom razdoblju od 120 dana u ukupnom iznosu od </w:t>
      </w:r>
      <w:r w:rsidR="00E84008">
        <w:t>20</w:t>
      </w:r>
      <w:r>
        <w:t>.</w:t>
      </w:r>
      <w:r w:rsidR="00E84008">
        <w:t>679,54</w:t>
      </w:r>
      <w:r>
        <w:t xml:space="preserve"> kn.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 xml:space="preserve">Ukoliko osoba ovlaštena za zastupanje dužnika ne uplati naloženi iznos iz točke 1. ovog rješenja, FINA će provesti ovrhu u skladu s odredbom članka 113. stav 3. SZ-a i članka 9. Zakona o provedbi ovrhe na novčanim sredstvima. </w:t>
      </w:r>
    </w:p>
    <w:p w:rsidRDefault="008F28B2" w:rsidR="008F28B2">
      <w:pPr>
        <w:pStyle w:val="Tijeloteksta"/>
      </w:pPr>
    </w:p>
    <w:p w:rsidRDefault="008F28B2" w:rsidR="008F28B2">
      <w:pPr>
        <w:pStyle w:val="Tijeloteksta"/>
      </w:pPr>
    </w:p>
    <w:p w:rsidRDefault="00636F0E" w:rsidR="008F28B2">
      <w:pPr>
        <w:tabs>
          <w:tab w:pos="4392" w:val="center"/>
          <w:tab w:pos="6390" w:val="left"/>
        </w:tabs>
      </w:pPr>
      <w:r>
        <w:tab/>
        <w:t>U Osijeku 7. rujna 2018.</w:t>
      </w:r>
    </w:p>
    <w:p w:rsidRDefault="008F28B2" w:rsidR="008F28B2">
      <w:pPr>
        <w:tabs>
          <w:tab w:pos="4392" w:val="center"/>
          <w:tab w:pos="6390" w:val="left"/>
        </w:tabs>
      </w:pPr>
    </w:p>
    <w:p w:rsidRDefault="008F28B2" w:rsidR="008F28B2">
      <w:pPr>
        <w:tabs>
          <w:tab w:pos="4392" w:val="center"/>
          <w:tab w:pos="6390" w:val="left"/>
        </w:tabs>
      </w:pPr>
    </w:p>
    <w:p w:rsidRDefault="00636F0E" w:rsidR="008F28B2">
      <w:pPr>
        <w:jc w:val="both"/>
      </w:pPr>
      <w:r>
        <w:t xml:space="preserve">                                                                                                   S U D A C :</w:t>
      </w:r>
    </w:p>
    <w:p w:rsidRDefault="00636F0E" w:rsidR="008F28B2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8F28B2" w:rsidR="008F28B2">
      <w:pPr>
        <w:jc w:val="both"/>
      </w:pPr>
    </w:p>
    <w:p w:rsidRDefault="008F28B2" w:rsidR="008F28B2">
      <w:pPr>
        <w:jc w:val="both"/>
      </w:pPr>
    </w:p>
    <w:p w:rsidRDefault="00636F0E" w:rsidR="008F28B2">
      <w:pPr>
        <w:jc w:val="both"/>
      </w:pPr>
      <w:r>
        <w:t>POUKA O PRAVNOM LIJEKU:</w:t>
      </w:r>
    </w:p>
    <w:p w:rsidRDefault="00636F0E" w:rsidR="008F28B2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8F28B2" w:rsidR="008F28B2"/>
    <w:p w:rsidRDefault="008F28B2" w:rsidR="008F28B2"/>
    <w:p w:rsidRDefault="00636F0E" w:rsidR="008F28B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36F0E" w:rsidR="008F28B2">
      <w:pPr>
        <w:ind w:firstLine="708" w:left="4956"/>
      </w:pPr>
      <w:r>
        <w:t>ovlašteni službenik:</w:t>
      </w:r>
    </w:p>
    <w:p w:rsidRDefault="00636F0E" w:rsidR="008F28B2">
      <w:pPr>
        <w:ind w:firstLine="708" w:left="4956"/>
      </w:pPr>
      <w:r>
        <w:t xml:space="preserve">   Darija Miličević</w:t>
      </w:r>
    </w:p>
    <w:p w:rsidRDefault="00636F0E" w:rsidR="008F28B2">
      <w:pPr>
        <w:ind w:left="360"/>
      </w:pPr>
      <w:r>
        <w:t xml:space="preserve"> </w:t>
      </w:r>
      <w:bookmarkStart w:name="_GoBack" w:id="0"/>
      <w:bookmarkEnd w:id="0"/>
    </w:p>
    <w:sectPr w:rsidR="008F28B2">
      <w:headerReference w:type="default" r:id="rId11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807" w:rsidR="004A0807">
      <w:r>
        <w:separator/>
      </w:r>
    </w:p>
  </w:endnote>
  <w:endnote w:id="0" w:type="continuationSeparator">
    <w:p w:rsidRDefault="004A0807" w:rsidR="004A0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807" w:rsidR="004A0807">
      <w:r>
        <w:rPr>
          <w:color w:val="000000"/>
        </w:rPr>
        <w:separator/>
      </w:r>
    </w:p>
  </w:footnote>
  <w:footnote w:id="0" w:type="continuationSeparator">
    <w:p w:rsidRDefault="004A0807" w:rsidR="004A0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F0E" w:rsidR="00F34D68">
    <w:pPr>
      <w:pStyle w:val="Zaglavlje"/>
      <w:jc w:val="right"/>
    </w:pPr>
    <w:r>
      <w:t>4 St-7</w:t>
    </w:r>
    <w:r w:rsidR="00FF2BD7">
      <w:t>47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53DAB"/>
    <w:multiLevelType w:val="multilevel"/>
    <w:tmpl w:val="F34AEF4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3B1FF0"/>
    <w:multiLevelType w:val="multilevel"/>
    <w:tmpl w:val="EC18FF4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6A6A28DE"/>
    <w:multiLevelType w:val="multilevel"/>
    <w:tmpl w:val="279AC016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3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28B2"/>
    <w:rsid w:val="0038538B"/>
    <w:rsid w:val="004A0807"/>
    <w:rsid w:val="00636F0E"/>
    <w:rsid w:val="00862F65"/>
    <w:rsid w:val="008F28B2"/>
    <w:rsid w:val="00E84008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ijelotekstaChar" w:type="character">
    <w:name w:val="Tijelo teksta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B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2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ijelotekstaChar" w:type="character">
    <w:name w:val="Tijelo teksta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B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2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Zaskona o sudovima</izvorni_sadrzaj>
    <derivirana_varijabla naziv="DomainObject.Predmet.PrimjedbaSuca_1">ustup po čl. 11 Zaskona o sudovima</derivirana_varijabla>
  </DomainObject.Predmet.PrimjedbaSuca>
  <DomainObject.Predmet.ProtustrankaFormated>
    <izvorni_sadrzaj>  GRAFOPRESS d.o.o.</izvorni_sadrzaj>
    <derivirana_varijabla naziv="DomainObject.Predmet.ProtustrankaFormated_1">  GRAFOPRESS d.o.o.</derivirana_varijabla>
  </DomainObject.Predmet.ProtustrankaFormated>
  <DomainObject.Predmet.ProtustrankaFormatedOIB>
    <izvorni_sadrzaj>  GRAFOPRESS d.o.o., OIB 81112817874</izvorni_sadrzaj>
    <derivirana_varijabla naziv="DomainObject.Predmet.ProtustrankaFormatedOIB_1">  GRAFOPRESS d.o.o., OIB 81112817874</derivirana_varijabla>
  </DomainObject.Predmet.ProtustrankaFormatedOIB>
  <DomainObject.Predmet.ProtustrankaFormatedWithAdress>
    <izvorni_sadrzaj> GRAFOPRESS d.o.o., Ilica 235, 10000 Zagreb</izvorni_sadrzaj>
    <derivirana_varijabla naziv="DomainObject.Predmet.ProtustrankaFormatedWithAdress_1"> GRAFOPRESS d.o.o., Ilica 235, 10000 Zagreb</derivirana_varijabla>
  </DomainObject.Predmet.ProtustrankaFormatedWithAdress>
  <DomainObject.Predmet.ProtustrankaFormatedWithAdressOIB>
    <izvorni_sadrzaj> GRAFOPRESS d.o.o., OIB 81112817874, Ilica 235, 10000 Zagreb</izvorni_sadrzaj>
    <derivirana_varijabla naziv="DomainObject.Predmet.ProtustrankaFormatedWithAdressOIB_1"> GRAFOPRESS d.o.o., OIB 81112817874, Ilica 235, 10000 Zagreb</derivirana_varijabla>
  </DomainObject.Predmet.ProtustrankaFormatedWithAdressOIB>
  <DomainObject.Predmet.ProtustrankaWithAdress>
    <izvorni_sadrzaj>GRAFOPRESS d.o.o. Ilica 235, 10000 Zagreb</izvorni_sadrzaj>
    <derivirana_varijabla naziv="DomainObject.Predmet.ProtustrankaWithAdress_1">GRAFOPRESS d.o.o. Ilica 235, 10000 Zagreb</derivirana_varijabla>
  </DomainObject.Predmet.ProtustrankaWithAdress>
  <DomainObject.Predmet.ProtustrankaWithAdressOIB>
    <izvorni_sadrzaj>GRAFOPRESS d.o.o., OIB 81112817874, Ilica 235, 10000 Zagreb</izvorni_sadrzaj>
    <derivirana_varijabla naziv="DomainObject.Predmet.ProtustrankaWithAdressOIB_1">GRAFOPRESS d.o.o., OIB 81112817874, Ilica 235, 10000 Zagreb</derivirana_varijabla>
  </DomainObject.Predmet.ProtustrankaWithAdressOIB>
  <DomainObject.Predmet.ProtustrankaNazivFormated>
    <izvorni_sadrzaj>GRAFOPRESS d.o.o.</izvorni_sadrzaj>
    <derivirana_varijabla naziv="DomainObject.Predmet.ProtustrankaNazivFormated_1">GRAFOPRESS d.o.o.</derivirana_varijabla>
  </DomainObject.Predmet.ProtustrankaNazivFormated>
  <DomainObject.Predmet.ProtustrankaNazivFormatedOIB>
    <izvorni_sadrzaj>GRAFOPRESS d.o.o., OIB 81112817874</izvorni_sadrzaj>
    <derivirana_varijabla naziv="DomainObject.Predmet.ProtustrankaNazivFormatedOIB_1">GRAFOPRESS d.o.o., OIB 81112817874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GRAFOPRESS d.o.o.</item>
    </izvorni_sadrzaj>
    <derivirana_varijabla naziv="DomainObject.Predmet.ProtuStrankaListFormated_1">
      <item>GRAFOPRESS d.o.o.</item>
    </derivirana_varijabla>
  </DomainObject.Predmet.ProtuStrankaListFormated>
  <DomainObject.Predmet.ProtuStrankaListFormatedOIB>
    <izvorni_sadrzaj>
      <item>GRAFOPRESS d.o.o., OIB 81112817874</item>
    </izvorni_sadrzaj>
    <derivirana_varijabla naziv="DomainObject.Predmet.ProtuStrankaListFormatedOIB_1">
      <item>GRAFOPRESS d.o.o., OIB 81112817874</item>
    </derivirana_varijabla>
  </DomainObject.Predmet.ProtuStrankaListFormatedOIB>
  <DomainObject.Predmet.ProtuStrankaListFormatedWithAdress>
    <izvorni_sadrzaj>
      <item>GRAFOPRESS d.o.o., Ilica 235, 10000 Zagreb</item>
    </izvorni_sadrzaj>
    <derivirana_varijabla naziv="DomainObject.Predmet.ProtuStrankaListFormatedWithAdress_1">
      <item>GRAFOPRESS d.o.o., Ilica 235, 10000 Zagreb</item>
    </derivirana_varijabla>
  </DomainObject.Predmet.ProtuStrankaListFormatedWithAdress>
  <DomainObject.Predmet.ProtuStrankaListFormatedWithAdressOIB>
    <izvorni_sadrzaj>
      <item>GRAFOPRESS d.o.o., OIB 81112817874, Ilica 235, 10000 Zagreb</item>
    </izvorni_sadrzaj>
    <derivirana_varijabla naziv="DomainObject.Predmet.ProtuStrankaListFormatedWithAdressOIB_1">
      <item>GRAFOPRESS d.o.o., OIB 81112817874, Ilica 235, 10000 Zagreb</item>
    </derivirana_varijabla>
  </DomainObject.Predmet.ProtuStrankaListFormatedWithAdressOIB>
  <DomainObject.Predmet.ProtuStrankaListNazivFormated>
    <izvorni_sadrzaj>
      <item>GRAFOPRESS d.o.o.</item>
    </izvorni_sadrzaj>
    <derivirana_varijabla naziv="DomainObject.Predmet.ProtuStrankaListNazivFormated_1">
      <item>GRAFOPRESS d.o.o.</item>
    </derivirana_varijabla>
  </DomainObject.Predmet.ProtuStrankaListNazivFormated>
  <DomainObject.Predmet.ProtuStrankaListNazivFormatedOIB>
    <izvorni_sadrzaj>
      <item>GRAFOPRESS d.o.o., OIB 81112817874</item>
    </izvorni_sadrzaj>
    <derivirana_varijabla naziv="DomainObject.Predmet.ProtuStrankaListNazivFormatedOIB_1">
      <item>GRAFOPRESS d.o.o., OIB 81112817874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GRAFOPRESS d.o.o.</izvorni_sadrzaj>
    <derivirana_varijabla naziv="DomainObject.Predmet.ProtustrankaIDrugi_1">GRAFOPRESS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GRAFOPRESS d.o.o., OIB 81112817874, Ilica 235, 10000 Zagreb</izvorni_sadrzaj>
    <derivirana_varijabla naziv="DomainObject.Predmet.ProtustrankaIDrugiAdressOIB_1">GRAFOPRESS d.o.o., OIB 81112817874,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GRAFOPRESS d.o.o.</item>
      <item>FINA Regionalni centar Zagreb</item>
    </izvorni_sadrzaj>
    <derivirana_varijabla naziv="DomainObject.Predmet.SudioniciListNaziv_1">
      <item>GRAFOPRESS d.o.o.</item>
      <item>FINA Regionalni centar Zagreb</item>
    </derivirana_varijabla>
  </DomainObject.Predmet.SudioniciListNaziv>
  <DomainObject.Predmet.SudioniciListAdressOIB>
    <izvorni_sadrzaj>
      <item>GRAFOPRESS d.o.o., OIB 81112817874, Ilica 235,10000 Zagreb</item>
      <item>FINA Regionalni centar Zagreb, OIB 85821130368, Trg svibanjskih žrtava 1995. br. 1,10000 Zagreb</item>
    </izvorni_sadrzaj>
    <derivirana_varijabla naziv="DomainObject.Predmet.SudioniciListAdressOIB_1">
      <item>GRAFOPRESS d.o.o., OIB 81112817874, Ilica 235,10000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81112817874</item>
      <item>, OIB 85821130368</item>
    </izvorni_sadrzaj>
    <derivirana_varijabla naziv="DomainObject.Predmet.SudioniciListNazivOIB_1">
      <item>, OIB 81112817874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7C946-9D44-4A0D-A740-32E1BFA6989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2985</properties:Characters>
  <properties:Lines>89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2018-09-07T07:58:00Z</dcterms:created>
  <dc:creator>Darija Miličević</dc:creator>
  <cp:lastModifiedBy>Darija Miličević</cp:lastModifiedBy>
  <cp:lastPrinted>2018-09-07T09:20:00Z</cp:lastPrinted>
  <dcterms:modified xmlns:xsi="http://www.w3.org/2001/XMLSchema-instance" xsi:type="dcterms:W3CDTF">2018-09-07T09:22:00Z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(Nalog z.z.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