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cd21" w14:paraId="cb6cd2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3A6BDB">
        <w:t>1175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A6BDB">
        <w:t xml:space="preserve"> IZOLACIJE </w:t>
      </w:r>
      <w:r w:rsidR="0009722A">
        <w:t>SNEP j.d.o.o. Moravče (Grad Zagreb), Vinogradarska 22, OIB: 62538638703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06020">
        <w:rPr>
          <w:bCs/>
        </w:rPr>
        <w:t xml:space="preserve"> </w:t>
      </w:r>
      <w:r w:rsidR="0009722A">
        <w:t>IZOLACIJE SNEP j.d.o.o. Moravče (Grad Zagreb), Vinogradarska 22, OIB: 62538638703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06020">
        <w:t xml:space="preserve"> </w:t>
      </w:r>
      <w:r w:rsidR="00B95A14">
        <w:t>Zvonko Tomljanović, Našice, J. Runjanina 7, OIB: 01559486405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B95A14">
        <w:t>9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09722A">
        <w:t>1175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67629F">
        <w:t>1</w:t>
      </w:r>
      <w:r w:rsidR="0009722A">
        <w:t>175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16A" w:rsidP="00FD0D3C" w:rsidR="0086216A">
      <w:r>
        <w:separator/>
      </w:r>
    </w:p>
  </w:endnote>
  <w:endnote w:id="0" w:type="continuationSeparator">
    <w:p w:rsidRDefault="0086216A" w:rsidP="00FD0D3C" w:rsidR="00862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16A" w:rsidP="00FD0D3C" w:rsidR="0086216A">
      <w:r>
        <w:separator/>
      </w:r>
    </w:p>
  </w:footnote>
  <w:footnote w:id="0" w:type="continuationSeparator">
    <w:p w:rsidRDefault="0086216A" w:rsidP="00FD0D3C" w:rsidR="00862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9722A"/>
    <w:rsid w:val="000A5135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37CA4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370F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06020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6BDB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10CB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629F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459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216A"/>
    <w:rsid w:val="00864E4C"/>
    <w:rsid w:val="0087054B"/>
    <w:rsid w:val="008717E8"/>
    <w:rsid w:val="00877B5C"/>
    <w:rsid w:val="0088027D"/>
    <w:rsid w:val="0088389B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1E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5342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5A1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64EBD"/>
    <w:rsid w:val="00D9255F"/>
    <w:rsid w:val="00D97C6A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2D5C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01D"/>
    <w:rsid w:val="00EF1479"/>
    <w:rsid w:val="00EF2789"/>
    <w:rsid w:val="00EF770D"/>
    <w:rsid w:val="00F0353E"/>
    <w:rsid w:val="00F05C1C"/>
    <w:rsid w:val="00F12F09"/>
    <w:rsid w:val="00F2024C"/>
    <w:rsid w:val="00F2700E"/>
    <w:rsid w:val="00F34306"/>
    <w:rsid w:val="00F36582"/>
    <w:rsid w:val="00F4797C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10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1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10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1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IZOLACIJE SNEP jednostavno društvo s ograničenom odgovornošću za trgovinu i usluge</izvorni_sadrzaj>
    <derivirana_varijabla naziv="DomainObject.Predmet.ProtustrankaFormated_1">  IZOLACIJE SNEP jednostavno društvo s ograničenom odgovornošću za trgovinu i usluge</derivirana_varijabla>
  </DomainObject.Predmet.ProtustrankaFormated>
  <DomainObject.Predmet.ProtustrankaFormatedOIB>
    <izvorni_sadrzaj>  IZOLACIJE SNEP jednostavno društvo s ograničenom odgovornošću za trgovinu i usluge, OIB 62538638703</izvorni_sadrzaj>
    <derivirana_varijabla naziv="DomainObject.Predmet.ProtustrankaFormatedOIB_1">  IZOLACIJE SNEP jednostavno društvo s ograničenom odgovornošću za trgovinu i usluge, OIB 62538638703</derivirana_varijabla>
  </DomainObject.Predmet.ProtustrankaFormatedOIB>
  <DomainObject.Predmet.ProtustrankaFormatedWithAdress>
    <izvorni_sadrzaj> IZOLACIJE SNEP jednostavno društvo s ograničenom odgovornošću za trgovinu i usluge, Vinogradarska 22, 10363 Moravče</izvorni_sadrzaj>
    <derivirana_varijabla naziv="DomainObject.Predmet.ProtustrankaFormatedWithAdress_1"> IZOLACIJE SNEP jednostavno društvo s ograničenom odgovornošću za trgovinu i usluge, Vinogradarska 22, 10363 Moravče</derivirana_varijabla>
  </DomainObject.Predmet.ProtustrankaFormatedWithAdress>
  <DomainObject.Predmet.ProtustrankaFormatedWithAdressOIB>
    <izvorni_sadrzaj> IZOLACIJE SNEP jednostavno društvo s ograničenom odgovornošću za trgovinu i usluge, OIB 62538638703, Vinogradarska 22, 10363 Moravče</izvorni_sadrzaj>
    <derivirana_varijabla naziv="DomainObject.Predmet.ProtustrankaFormatedWithAdressOIB_1"> IZOLACIJE SNEP jednostavno društvo s ograničenom odgovornošću za trgovinu i usluge, OIB 62538638703, Vinogradarska 22, 10363 Moravče</derivirana_varijabla>
  </DomainObject.Predmet.ProtustrankaFormatedWithAdressOIB>
  <DomainObject.Predmet.ProtustrankaWithAdress>
    <izvorni_sadrzaj>IZOLACIJE SNEP jednostavno društvo s ograničenom odgovornošću za trgovinu i usluge Vinogradarska 22, 10363 Moravče</izvorni_sadrzaj>
    <derivirana_varijabla naziv="DomainObject.Predmet.ProtustrankaWithAdress_1">IZOLACIJE SNEP jednostavno društvo s ograničenom odgovornošću za trgovinu i usluge Vinogradarska 22, 10363 Moravče</derivirana_varijabla>
  </DomainObject.Predmet.ProtustrankaWithAdress>
  <DomainObject.Predmet.ProtustrankaWithAdressOIB>
    <izvorni_sadrzaj>IZOLACIJE SNEP jednostavno društvo s ograničenom odgovornošću za trgovinu i usluge, OIB 62538638703, Vinogradarska 22, 10363 Moravče</izvorni_sadrzaj>
    <derivirana_varijabla naziv="DomainObject.Predmet.ProtustrankaWithAdressOIB_1">IZOLACIJE SNEP jednostavno društvo s ograničenom odgovornošću za trgovinu i usluge, OIB 62538638703, Vinogradarska 22, 10363 Moravče</derivirana_varijabla>
  </DomainObject.Predmet.ProtustrankaWithAdressOIB>
  <DomainObject.Predmet.ProtustrankaNazivFormated>
    <izvorni_sadrzaj>IZOLACIJE SNEP jednostavno društvo s ograničenom odgovornošću za trgovinu i usluge</izvorni_sadrzaj>
    <derivirana_varijabla naziv="DomainObject.Predmet.ProtustrankaNazivFormated_1">IZOLACIJE SNEP jednostavno društvo s ograničenom odgovornošću za trgovinu i usluge</derivirana_varijabla>
  </DomainObject.Predmet.ProtustrankaNazivFormated>
  <DomainObject.Predmet.ProtustrankaNazivFormatedOIB>
    <izvorni_sadrzaj>IZOLACIJE SNEP jednostavno društvo s ograničenom odgovornošću za trgovinu i usluge, OIB 62538638703</izvorni_sadrzaj>
    <derivirana_varijabla naziv="DomainObject.Predmet.ProtustrankaNazivFormatedOIB_1">IZOLACIJE SNEP jednostavno društvo s ograničenom odgovornošću za trgovinu i usluge, OIB 62538638703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IZOLACIJE SNEP jednostavno društvo s ograničenom odgovornošću za trgovinu i usluge</item>
    </izvorni_sadrzaj>
    <derivirana_varijabla naziv="DomainObject.Predmet.ProtuStrankaListFormated_1">
      <item>IZOLACIJE SNEP jednostavno društvo s ograničenom odgovornošću za trgovinu i usluge</item>
    </derivirana_varijabla>
  </DomainObject.Predmet.ProtuStrankaListFormated>
  <DomainObject.Predmet.ProtuStrankaListFormatedOIB>
    <izvorni_sadrzaj>
      <item>IZOLACIJE SNEP jednostavno društvo s ograničenom odgovornošću za trgovinu i usluge, OIB 62538638703</item>
    </izvorni_sadrzaj>
    <derivirana_varijabla naziv="DomainObject.Predmet.ProtuStrankaListFormatedOIB_1">
      <item>IZOLACIJE SNEP jednostavno društvo s ograničenom odgovornošću za trgovinu i usluge, OIB 62538638703</item>
    </derivirana_varijabla>
  </DomainObject.Predmet.ProtuStrankaListFormatedOIB>
  <DomainObject.Predmet.ProtuStrankaListFormatedWithAdress>
    <izvorni_sadrzaj>
      <item>IZOLACIJE SNEP jednostavno društvo s ograničenom odgovornošću za trgovinu i usluge, Vinogradarska 22, 10363 Moravče</item>
    </izvorni_sadrzaj>
    <derivirana_varijabla naziv="DomainObject.Predmet.ProtuStrankaListFormatedWithAdress_1">
      <item>IZOLACIJE SNEP jednostavno društvo s ograničenom odgovornošću za trgovinu i usluge, Vinogradarska 22, 10363 Moravče</item>
    </derivirana_varijabla>
  </DomainObject.Predmet.ProtuStrankaListFormatedWithAdress>
  <DomainObject.Predmet.ProtuStrankaListFormatedWithAdressOIB>
    <izvorni_sadrzaj>
      <item>IZOLACIJE SNEP jednostavno društvo s ograničenom odgovornošću za trgovinu i usluge, OIB 62538638703, Vinogradarska 22, 10363 Moravče</item>
    </izvorni_sadrzaj>
    <derivirana_varijabla naziv="DomainObject.Predmet.ProtuStrankaListFormatedWithAdressOIB_1">
      <item>IZOLACIJE SNEP jednostavno društvo s ograničenom odgovornošću za trgovinu i usluge, OIB 62538638703, Vinogradarska 22, 10363 Moravče</item>
    </derivirana_varijabla>
  </DomainObject.Predmet.ProtuStrankaListFormatedWithAdressOIB>
  <DomainObject.Predmet.ProtuStrankaListNazivFormated>
    <izvorni_sadrzaj>
      <item>IZOLACIJE SNEP jednostavno društvo s ograničenom odgovornošću za trgovinu i usluge</item>
    </izvorni_sadrzaj>
    <derivirana_varijabla naziv="DomainObject.Predmet.ProtuStrankaListNazivFormated_1">
      <item>IZOLACIJE SNEP jednostavno društvo s ograničenom odgovornošću za trgovinu i usluge</item>
    </derivirana_varijabla>
  </DomainObject.Predmet.ProtuStrankaListNazivFormated>
  <DomainObject.Predmet.ProtuStrankaListNazivFormatedOIB>
    <izvorni_sadrzaj>
      <item>IZOLACIJE SNEP jednostavno društvo s ograničenom odgovornošću za trgovinu i usluge, OIB 62538638703</item>
    </izvorni_sadrzaj>
    <derivirana_varijabla naziv="DomainObject.Predmet.ProtuStrankaListNazivFormatedOIB_1">
      <item>IZOLACIJE SNEP jednostavno društvo s ograničenom odgovornošću za trgovinu i usluge, OIB 62538638703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IZOLACIJE SNEP jednostavno društvo s ograničenom odgovornošću za trgovinu i usluge</izvorni_sadrzaj>
    <derivirana_varijabla naziv="DomainObject.Predmet.ProtustrankaIDrugi_1">IZOLACIJE SNEP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IZOLACIJE SNEP jednostavno društvo s ograničenom odgovornošću za trgovinu i usluge, OIB 62538638703, Vinogradarska 22, 10363 Moravče</izvorni_sadrzaj>
    <derivirana_varijabla naziv="DomainObject.Predmet.ProtustrankaIDrugiAdressOIB_1">IZOLACIJE SNEP jednostavno društvo s ograničenom odgovornošću za trgovinu i usluge, OIB 62538638703, Vinogradarska 22,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IZOLACIJE SNEP jednostavno društvo s ograničenom odgovornošću za trgovinu i usluge</item>
      <item>FINA Regionalni centar Zagreb</item>
    </izvorni_sadrzaj>
    <derivirana_varijabla naziv="DomainObject.Predmet.SudioniciListNaziv_1">
      <item>IZOLACIJE SNEP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IZOLACIJE SNEP jednostavno društvo s ograničenom odgovornošću za trgovinu i usluge, OIB 62538638703, Vinogradarska 22,10363 Moravče</item>
      <item>FINA Regionalni centar Zagreb, OIB 85821130368, Trg svibanjskih žrtava 1995. br. 1,10000 Zagreb</item>
    </izvorni_sadrzaj>
    <derivirana_varijabla naziv="DomainObject.Predmet.SudioniciListAdressOIB_1">
      <item>IZOLACIJE SNEP jednostavno društvo s ograničenom odgovornošću za trgovinu i usluge, OIB 62538638703, Vinogradarska 22,10363 Moravče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62538638703</item>
      <item>, OIB 85821130368</item>
    </izvorni_sadrzaj>
    <derivirana_varijabla naziv="DomainObject.Predmet.SudioniciListNazivOIB_1">
      <item>, OIB 62538638703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58ADC-5864-40E8-A04A-4BDDA55FC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1972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2016-08-30T06:17:00Z</dcterms:created>
  <dc:creator>wsadmin</dc:creator>
  <cp:lastModifiedBy>Sanda Gučić</cp:lastModifiedBy>
  <cp:lastPrinted>2016-08-30T06:17:00Z</cp:lastPrinted>
  <dcterms:modified xmlns:xsi="http://www.w3.org/2001/XMLSchema-instance" xsi:type="dcterms:W3CDTF">2016-08-30T06:35:00Z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