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160baf" w14:paraId="b160ba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419E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419E1">
              <w:t>1 St</w:t>
            </w:r>
            <w:r w:rsidR="0092437B">
              <w:t>-</w:t>
            </w:r>
            <w:r w:rsidR="000419E1">
              <w:t>110/2018-3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CROKER d.o.o., Križovec, Križovec 28A, OIB: 47594550414, dana 2</w:t>
      </w:r>
      <w:r w:rsidR="00887B75">
        <w:rPr>
          <w:rFonts w:eastAsia="Times New Roman" w:hAnsi="Times New Roman" w:ascii="Times New Roman"/>
          <w:sz w:val="24"/>
          <w:szCs w:val="24"/>
        </w:rPr>
        <w:t>8</w:t>
      </w:r>
      <w:r w:rsidRPr="000419E1">
        <w:rPr>
          <w:rFonts w:eastAsia="Times New Roman" w:hAnsi="Times New Roman" w:ascii="Times New Roman"/>
          <w:sz w:val="24"/>
          <w:szCs w:val="24"/>
        </w:rPr>
        <w:t>. ožujka 2018., temeljem čl. 430. Stečajnog zakona (NN 71/15, 104/17, u daljnjem tekstu SZ) objavljuje slijedeći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1/ Utvrđuje se da ukupni iznos evidentiranog duga dužnika CROKER d.o.o., Križovec, Križovec 28A, OIB: 47594550414, iznosi 283.133,61 kn.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2/ Poziva se osoba ovlaštena za zastupanje dužnika Mario Kovač, Križovec, Križovec 28/A, OIB: 79749140314,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St-110/18.</w:t>
      </w: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Dana 27. ožujka 2018. godine, predlagatelj Financijska agencija, Regionalni centar Zagreb, Podružnica Varaždin, podnio je prijedlog  za otvaranje stečajnog postupka nad dužnikom CROKER d.o.o., Križovec, Križovec 28A, OIB: 47594550414, navodeći da dužnik na dan 21. ožujka 2018. u Očevidniku redoslijeda osnova za plaćanje ima evidentirane neizvršene osnove za plaćanje u ukupnom iznosu od 283.133,61 kn, te da dužnik nema zaposlenih.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U Varaždinu 2</w:t>
      </w:r>
      <w:r w:rsidR="00887B75">
        <w:rPr>
          <w:rFonts w:eastAsia="Times New Roman" w:hAnsi="Times New Roman" w:ascii="Times New Roman"/>
          <w:sz w:val="24"/>
          <w:szCs w:val="24"/>
        </w:rPr>
        <w:t>8</w:t>
      </w:r>
      <w:r w:rsidRPr="000419E1">
        <w:rPr>
          <w:rFonts w:eastAsia="Times New Roman" w:hAnsi="Times New Roman" w:ascii="Times New Roman"/>
          <w:sz w:val="24"/>
          <w:szCs w:val="24"/>
        </w:rPr>
        <w:t>. ožujka 2018.</w:t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C7383">
      <w:rPr>
        <w:rFonts w:hAnsi="Times New Roman" w:ascii="Times New Roman"/>
        <w:noProof/>
        <w:sz w:val="24"/>
        <w:szCs w:val="24"/>
      </w:rPr>
      <w:t>Poslovni broj: 1 St-110/2018-3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C738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0962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7C7383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3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3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3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3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3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3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3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3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CROKER društvo s ograničenom odgovornošću za građenje, trgovinu i usluge</izvorni_sadrzaj>
    <derivirana_varijabla naziv="DomainObject.Predmet.ProtustrankaFormated_1">  CROKER društvo s ograničenom odgovornošću za građenje, trgovinu i usluge</derivirana_varijabla>
  </DomainObject.Predmet.ProtustrankaFormated>
  <DomainObject.Predmet.ProtustrankaFormatedOIB>
    <izvorni_sadrzaj>  CROKER društvo s ograničenom odgovornošću za građenje, trgovinu i usluge, OIB 47594550414</izvorni_sadrzaj>
    <derivirana_varijabla naziv="DomainObject.Predmet.ProtustrankaFormatedOIB_1">  CROKER društvo s ograničenom odgovornošću za građenje, trgovinu i usluge, OIB 47594550414</derivirana_varijabla>
  </DomainObject.Predmet.ProtustrankaFormatedOIB>
  <DomainObject.Predmet.ProtustrankaFormatedWithAdress>
    <izvorni_sadrzaj> CROKER društvo s ograničenom odgovornošću za građenje, trgovinu i usluge, Križovec 28/A, 40315 Križovec</izvorni_sadrzaj>
    <derivirana_varijabla naziv="DomainObject.Predmet.ProtustrankaFormatedWithAdress_1"> CROKER društvo s ograničenom odgovornošću za građenje, trgovinu i usluge, Križovec 28/A, 40315 Križovec</derivirana_varijabla>
  </DomainObject.Predmet.ProtustrankaFormatedWithAdress>
  <DomainObject.Predmet.ProtustrankaFormatedWithAdressOIB>
    <izvorni_sadrzaj> CROKER društvo s ograničenom odgovornošću za građenje, trgovinu i usluge, OIB 47594550414, Križovec 28/A, 40315 Križovec</izvorni_sadrzaj>
    <derivirana_varijabla naziv="DomainObject.Predmet.ProtustrankaFormatedWithAdressOIB_1"> CROKER društvo s ograničenom odgovornošću za građenje, trgovinu i usluge, OIB 47594550414, Križovec 28/A, 40315 Križovec</derivirana_varijabla>
  </DomainObject.Predmet.ProtustrankaFormatedWithAdressOIB>
  <DomainObject.Predmet.ProtustrankaWithAdress>
    <izvorni_sadrzaj>CROKER društvo s ograničenom odgovornošću za građenje, trgovinu i usluge Križovec 28/A, 40315 Križovec</izvorni_sadrzaj>
    <derivirana_varijabla naziv="DomainObject.Predmet.ProtustrankaWithAdress_1">CROKER društvo s ograničenom odgovornošću za građenje, trgovinu i usluge Križovec 28/A, 40315 Križovec</derivirana_varijabla>
  </DomainObject.Predmet.ProtustrankaWithAdress>
  <DomainObject.Predmet.ProtustrankaWithAdressOIB>
    <izvorni_sadrzaj>CROKER društvo s ograničenom odgovornošću za građenje, trgovinu i usluge, OIB 47594550414, Križovec 28/A, 40315 Križovec</izvorni_sadrzaj>
    <derivirana_varijabla naziv="DomainObject.Predmet.ProtustrankaWithAdressOIB_1">CROKER društvo s ograničenom odgovornošću za građenje, trgovinu i usluge, OIB 47594550414, Križovec 28/A, 40315 Križovec</derivirana_varijabla>
  </DomainObject.Predmet.ProtustrankaWithAdressOIB>
  <DomainObject.Predmet.ProtustrankaNazivFormated>
    <izvorni_sadrzaj>CROKER društvo s ograničenom odgovornošću za građenje, trgovinu i usluge</izvorni_sadrzaj>
    <derivirana_varijabla naziv="DomainObject.Predmet.ProtustrankaNazivFormated_1">CROKER društvo s ograničenom odgovornošću za građenje, trgovinu i usluge</derivirana_varijabla>
  </DomainObject.Predmet.ProtustrankaNazivFormated>
  <DomainObject.Predmet.ProtustrankaNazivFormatedOIB>
    <izvorni_sadrzaj>CROKER društvo s ograničenom odgovornošću za građenje, trgovinu i usluge, OIB 47594550414</izvorni_sadrzaj>
    <derivirana_varijabla naziv="DomainObject.Predmet.ProtustrankaNazivFormatedOIB_1">CROKER društvo s ograničenom odgovornošću za građenje, trgovinu i usluge, OIB 47594550414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283133.61</izvorni_sadrzaj>
    <derivirana_varijabla naziv="DomainObject.Predmet.TrenutnaVrijednost_1">283133.61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CROKER društvo s ograničenom odgovornošću za građenje, trgovinu i usluge</item>
    </izvorni_sadrzaj>
    <derivirana_varijabla naziv="DomainObject.Predmet.ProtuStrankaListFormated_1">
      <item>CROKER društvo s ograničenom odgovornošću za građenje, trgovinu i usluge</item>
    </derivirana_varijabla>
  </DomainObject.Predmet.ProtuStrankaListFormated>
  <DomainObject.Predmet.ProtuStrankaListFormatedOIB>
    <izvorni_sadrzaj>
      <item>CROKER društvo s ograničenom odgovornošću za građenje, trgovinu i usluge, OIB 47594550414</item>
    </izvorni_sadrzaj>
    <derivirana_varijabla naziv="DomainObject.Predmet.ProtuStrankaListFormatedOIB_1">
      <item>CROKER društvo s ograničenom odgovornošću za građenje, trgovinu i usluge, OIB 47594550414</item>
    </derivirana_varijabla>
  </DomainObject.Predmet.ProtuStrankaListFormatedOIB>
  <DomainObject.Predmet.ProtuStrankaListFormatedWithAdress>
    <izvorni_sadrzaj>
      <item>CROKER društvo s ograničenom odgovornošću za građenje, trgovinu i usluge, Križovec 28/A, 40315 Križovec</item>
    </izvorni_sadrzaj>
    <derivirana_varijabla naziv="DomainObject.Predmet.ProtuStrankaListFormatedWithAdress_1">
      <item>CROKER društvo s ograničenom odgovornošću za građenje, trgovinu i usluge, Križovec 28/A, 40315 Križovec</item>
    </derivirana_varijabla>
  </DomainObject.Predmet.ProtuStrankaListFormatedWithAdress>
  <DomainObject.Predmet.ProtuStrankaListFormatedWithAdressOIB>
    <izvorni_sadrzaj>
      <item>CROKER društvo s ograničenom odgovornošću za građenje, trgovinu i usluge, OIB 47594550414, Križovec 28/A, 40315 Križovec</item>
    </izvorni_sadrzaj>
    <derivirana_varijabla naziv="DomainObject.Predmet.ProtuStrankaListFormatedWithAdressOIB_1">
      <item>CROKER društvo s ograničenom odgovornošću za građenje, trgovinu i usluge, OIB 47594550414, Križovec 28/A, 40315 Križovec</item>
    </derivirana_varijabla>
  </DomainObject.Predmet.ProtuStrankaListFormatedWithAdressOIB>
  <DomainObject.Predmet.ProtuStrankaListNazivFormated>
    <izvorni_sadrzaj>
      <item>CROKER društvo s ograničenom odgovornošću za građenje, trgovinu i usluge</item>
    </izvorni_sadrzaj>
    <derivirana_varijabla naziv="DomainObject.Predmet.ProtuStrankaListNazivFormated_1">
      <item>CROKER društvo s ograničenom odgovornošću za građenje, trgovinu i usluge</item>
    </derivirana_varijabla>
  </DomainObject.Predmet.ProtuStrankaListNazivFormated>
  <DomainObject.Predmet.ProtuStrankaListNazivFormatedOIB>
    <izvorni_sadrzaj>
      <item>CROKER društvo s ograničenom odgovornošću za građenje, trgovinu i usluge, OIB 47594550414</item>
    </izvorni_sadrzaj>
    <derivirana_varijabla naziv="DomainObject.Predmet.ProtuStrankaListNazivFormatedOIB_1">
      <item>CROKER društvo s ograničenom odgovornošću za građenje, trgovinu i usluge, OIB 47594550414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CROKER društvo s ograničenom odgovornošću za građenje, trgovinu i usluge</izvorni_sadrzaj>
    <derivirana_varijabla naziv="DomainObject.Predmet.ProtustrankaIDrugi_1">CROKER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CROKER društvo s ograničenom odgovornošću za građenje, trgovinu i usluge, OIB 47594550414, Križovec 28/A, 40315 Križovec</izvorni_sadrzaj>
    <derivirana_varijabla naziv="DomainObject.Predmet.ProtustrankaIDrugiAdressOIB_1">CROKER društvo s ograničenom odgovornošću za građenje, trgovinu i usluge, OIB 47594550414, Križovec 28/A, 40315 Križovec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CROKER društvo s ograničenom odgovornošću za građenje, trgovinu i usluge</item>
      <item>Sudski registar</item>
    </izvorni_sadrzaj>
    <derivirana_varijabla naziv="DomainObject.Predmet.SudioniciListNaziv_1">
      <item>Financijska agencija</item>
      <item>CROKER društvo s ograničenom odgovornošću za građenje,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CROKER društvo s ograničenom odgovornošću za građenje, trgovinu i usluge, OIB 47594550414, Križovec 28/A,40315 Križovec</item>
      <item>Sudski registar</item>
    </izvorni_sadrzaj>
    <derivirana_varijabla naziv="DomainObject.Predmet.SudioniciListAdressOIB_1">
      <item>Financijska agencija, OIB 85821130368, A. Cesarca 2,42000 Varaždin</item>
      <item>CROKER društvo s ograničenom odgovornošću za građenje, trgovinu i usluge, OIB 47594550414, Križovec 28/A,40315 Križovec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47594550414</item>
      <item>, OIB null</item>
    </izvorni_sadrzaj>
    <derivirana_varijabla naziv="DomainObject.Predmet.SudioniciListNazivOIB_1">
      <item>, OIB 85821130368</item>
      <item>, OIB 47594550414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70252-8DD5-4B28-94FE-D80CFC76D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2575</properties:Characters>
  <properties:Lines>77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2018-03-28T11:13:00Z</dcterms:created>
  <dc:creator>Mirjana Mlinarić</dc:creator>
  <cp:lastModifiedBy>Nevenka Vuković</cp:lastModifiedBy>
  <cp:lastPrinted>2018-03-28T12:23:00Z</cp:lastPrinted>
  <dcterms:modified xmlns:xsi="http://www.w3.org/2001/XMLSchema-instance" xsi:type="dcterms:W3CDTF">2018-03-28T12:23:00Z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(St-110-18 OGLAS od 29.3.18.docx)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