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ad219" w14:paraId="1dad219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50736C">
        <w:t>12</w:t>
      </w:r>
      <w:r w:rsidR="009954F9">
        <w:t>2</w:t>
      </w:r>
      <w:r w:rsidR="00E54BCA">
        <w:t>4</w:t>
      </w:r>
      <w:r w:rsidR="003C5692">
        <w:t>/17-</w:t>
      </w:r>
      <w:r w:rsidR="00E54BCA">
        <w:t>3</w:t>
      </w:r>
      <w:r w:rsidR="009954F9">
        <w:t>2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1C16F2" w:rsidRPr="00107124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107124">
        <w:t xml:space="preserve">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107124" w:rsidR="008B0432" w:rsidRPr="00107124">
      <w:pPr>
        <w:jc w:val="center"/>
      </w:pPr>
      <w:r w:rsidRPr="001A6A6A">
        <w:t>R J E Š E N J E</w:t>
      </w:r>
    </w:p>
    <w:p w:rsidRDefault="001C16F2" w:rsidP="00841B9D" w:rsidR="001C16F2">
      <w:pPr>
        <w:pStyle w:val="Tijeloteksta"/>
        <w:rPr>
          <w:b/>
          <w:bCs/>
        </w:rPr>
      </w:pPr>
    </w:p>
    <w:p w:rsidRDefault="00B946A3" w:rsidP="00841B9D" w:rsidR="00B946A3">
      <w:pPr>
        <w:pStyle w:val="Tijeloteksta"/>
        <w:rPr>
          <w:b/>
          <w:bCs/>
        </w:rPr>
      </w:pPr>
    </w:p>
    <w:p w:rsidRDefault="00E54BCA" w:rsidP="00E54BCA" w:rsidR="00E54BCA">
      <w:pPr>
        <w:jc w:val="both"/>
      </w:pPr>
      <w:r>
        <w:tab/>
      </w:r>
      <w:r w:rsidRPr="005C6248">
        <w:t xml:space="preserve">Trgovački sud u Osijeku, po sucu mr. sc. Tihomiru Kovačeviću, kao stečajnom sucu, povodom prijedloga </w:t>
      </w:r>
      <w:r>
        <w:t>RH, MF, Porezna uprava, Područni ured Zagreb</w:t>
      </w:r>
      <w:r w:rsidRPr="005C6248">
        <w:t xml:space="preserve">, OIB </w:t>
      </w:r>
      <w:r w:rsidRPr="00B64773">
        <w:t>18683136487</w:t>
      </w:r>
      <w:r>
        <w:t>, zastupana po ŽDO u Osijeku</w:t>
      </w:r>
      <w:r w:rsidRPr="005C6248">
        <w:t xml:space="preserve"> za otvaranje stečajnog postupka nad dužnikom MONDO PAPIR d.o.o. za trgovinu papirom i papirnim prerađevinama, Zagreb, Goljak 23, MBS 080150182, OIB 69256928085, dana 2</w:t>
      </w:r>
      <w:r>
        <w:t>0</w:t>
      </w:r>
      <w:r w:rsidRPr="005C6248">
        <w:t xml:space="preserve">. </w:t>
      </w:r>
      <w:r>
        <w:t>ožujka</w:t>
      </w:r>
      <w:r w:rsidRPr="005C6248">
        <w:t xml:space="preserve"> 2018.</w:t>
      </w:r>
    </w:p>
    <w:p w:rsidRDefault="005B067F" w:rsidP="005B067F" w:rsidR="005B067F">
      <w:pPr>
        <w:pStyle w:val="Tijeloteksta"/>
        <w:ind w:firstLine="720"/>
      </w:pPr>
    </w:p>
    <w:p w:rsidRDefault="00B946A3" w:rsidP="005B067F" w:rsidR="00B946A3">
      <w:pPr>
        <w:jc w:val="center"/>
      </w:pPr>
    </w:p>
    <w:p w:rsidRDefault="005B067F" w:rsidP="005B067F" w:rsidR="005B067F">
      <w:pPr>
        <w:jc w:val="center"/>
      </w:pPr>
      <w:r>
        <w:t>r i j e š i o  j e</w:t>
      </w:r>
    </w:p>
    <w:p w:rsidRDefault="005B067F" w:rsidP="005B067F" w:rsidR="005B067F">
      <w:pPr>
        <w:jc w:val="both"/>
      </w:pPr>
    </w:p>
    <w:p w:rsidRDefault="00B946A3" w:rsidP="005B067F" w:rsidR="00B946A3">
      <w:pPr>
        <w:jc w:val="both"/>
      </w:pPr>
    </w:p>
    <w:p w:rsidRDefault="00397F6D" w:rsidP="00E54BCA" w:rsidR="00B324DF">
      <w:pPr>
        <w:pStyle w:val="Tijeloteksta"/>
        <w:numPr>
          <w:ilvl w:val="0"/>
          <w:numId w:val="11"/>
        </w:numPr>
      </w:pPr>
      <w:r>
        <w:t>Privremeno</w:t>
      </w:r>
      <w:r w:rsidR="00E54BCA">
        <w:t>m</w:t>
      </w:r>
      <w:r>
        <w:t xml:space="preserve"> stečajno</w:t>
      </w:r>
      <w:r w:rsidR="00E54BCA">
        <w:t>m</w:t>
      </w:r>
      <w:r>
        <w:t xml:space="preserve"> upravitelj</w:t>
      </w:r>
      <w:r w:rsidR="00E54BCA">
        <w:t>u</w:t>
      </w:r>
      <w:r>
        <w:t xml:space="preserve"> </w:t>
      </w:r>
      <w:r w:rsidR="00E54BCA" w:rsidRPr="00C81993">
        <w:t>Milan</w:t>
      </w:r>
      <w:r w:rsidR="00E54BCA">
        <w:t>u</w:t>
      </w:r>
      <w:r w:rsidR="00E54BCA" w:rsidRPr="00C81993">
        <w:t xml:space="preserve"> Stanić, Slavonski Brod, Matije Gupca 28, OIB 01567983373</w:t>
      </w:r>
      <w:r>
        <w:rPr>
          <w:b/>
        </w:rPr>
        <w:t xml:space="preserve">, </w:t>
      </w:r>
      <w:r>
        <w:t xml:space="preserve">odobrava se jednokratna nagrada za rad za obnašanje dužnosti privremenog stečajnog upravitelja nad dužnikom </w:t>
      </w:r>
      <w:r w:rsidR="00E54BCA" w:rsidRPr="00E54BCA">
        <w:t>MONDO PAPIR d.o.o. za trgovinu papirom i papirnim prerađevinama, Zagreb, Goljak 23, MBS 080150182, OIB 69256928085</w:t>
      </w:r>
      <w:r>
        <w:t xml:space="preserve">, </w:t>
      </w:r>
      <w:r w:rsidR="00B324DF">
        <w:t>u iznosu ukupnog troška od 3.500,00 kn uplatom na žiro-račun privremen</w:t>
      </w:r>
      <w:r w:rsidR="00A8029A">
        <w:t>og</w:t>
      </w:r>
      <w:r w:rsidR="00B324DF">
        <w:t xml:space="preserve"> stečajn</w:t>
      </w:r>
      <w:r w:rsidR="00A8029A">
        <w:t>og</w:t>
      </w:r>
      <w:r w:rsidR="00B324DF">
        <w:t xml:space="preserve"> upravitelj</w:t>
      </w:r>
      <w:r w:rsidR="00A8029A">
        <w:t>a</w:t>
      </w:r>
      <w:r w:rsidR="00B324DF">
        <w:t xml:space="preserve"> broj </w:t>
      </w:r>
      <w:r w:rsidR="00C15FDA">
        <w:t>HR</w:t>
      </w:r>
      <w:r w:rsidR="00A8029A">
        <w:t>65</w:t>
      </w:r>
      <w:r w:rsidR="00C15FDA">
        <w:t xml:space="preserve"> 2</w:t>
      </w:r>
      <w:r w:rsidR="00A8029A">
        <w:t>3400</w:t>
      </w:r>
      <w:r w:rsidR="00C15FDA">
        <w:t>093 10</w:t>
      </w:r>
      <w:r w:rsidR="000909EA">
        <w:t>30</w:t>
      </w:r>
      <w:r w:rsidR="00C15FDA">
        <w:t xml:space="preserve"> </w:t>
      </w:r>
      <w:r w:rsidR="000909EA">
        <w:t>3</w:t>
      </w:r>
      <w:r w:rsidR="00C15FDA">
        <w:t>0</w:t>
      </w:r>
      <w:r w:rsidR="000909EA">
        <w:t>708</w:t>
      </w:r>
      <w:r w:rsidR="00C15FDA">
        <w:t xml:space="preserve"> kod </w:t>
      </w:r>
      <w:r w:rsidR="000909EA">
        <w:t>PRIVREDNE BANKE ZAGREB d.d. u Slavonskom Brodu</w:t>
      </w:r>
      <w:r w:rsidR="00B324DF">
        <w:t xml:space="preserve">. </w:t>
      </w:r>
    </w:p>
    <w:p w:rsidRDefault="00B324DF" w:rsidP="00B324DF" w:rsidR="00B324DF">
      <w:pPr>
        <w:pStyle w:val="Tijeloteksta"/>
        <w:ind w:left="705"/>
      </w:pPr>
    </w:p>
    <w:p w:rsidRDefault="00B324DF" w:rsidP="00B324DF" w:rsidR="00B324DF">
      <w:pPr>
        <w:pStyle w:val="Tijeloteksta"/>
        <w:numPr>
          <w:ilvl w:val="0"/>
          <w:numId w:val="11"/>
        </w:numPr>
      </w:pPr>
      <w:r>
        <w:t xml:space="preserve">Nalaže se računovodstvu ovoga suda da po pravomoćnosti ovoga rješenja iz Fonda </w:t>
      </w:r>
      <w:r w:rsidRPr="002D1C0E">
        <w:t>za namirenje troškova stečajnog postupka</w:t>
      </w:r>
      <w:r>
        <w:t xml:space="preserve"> izvrši isplatu privremeno</w:t>
      </w:r>
      <w:r w:rsidR="000909EA">
        <w:t>m</w:t>
      </w:r>
      <w:r>
        <w:t xml:space="preserve"> stečajno</w:t>
      </w:r>
      <w:r w:rsidR="005173CE">
        <w:t>m</w:t>
      </w:r>
      <w:r>
        <w:t xml:space="preserve"> upravitelj</w:t>
      </w:r>
      <w:r w:rsidR="005173CE">
        <w:t>u</w:t>
      </w:r>
      <w:r>
        <w:t xml:space="preserve"> na nje</w:t>
      </w:r>
      <w:r w:rsidR="005173CE">
        <w:t>gov</w:t>
      </w:r>
      <w:r>
        <w:t xml:space="preserve"> žiro-račun, a pripadajuće poreze i doprinose na odgovarajuće žiro-račune.</w:t>
      </w:r>
    </w:p>
    <w:p w:rsidRDefault="00B324DF" w:rsidP="00B324DF" w:rsidR="00B324DF">
      <w:pPr>
        <w:pStyle w:val="Odlomakpopisa"/>
      </w:pPr>
    </w:p>
    <w:p w:rsidRDefault="00B324DF" w:rsidP="00B324DF" w:rsidR="00B324DF">
      <w:pPr>
        <w:numPr>
          <w:ilvl w:val="0"/>
          <w:numId w:val="11"/>
        </w:numPr>
      </w:pPr>
      <w:r>
        <w:t xml:space="preserve">Ovo rješenje objaviti će se na </w:t>
      </w:r>
      <w:r w:rsidRPr="00840E1C">
        <w:t>mrežn</w:t>
      </w:r>
      <w:r>
        <w:t>oj</w:t>
      </w:r>
      <w:r w:rsidRPr="00840E1C">
        <w:t xml:space="preserve"> stranic</w:t>
      </w:r>
      <w:r>
        <w:t>i</w:t>
      </w:r>
      <w:r w:rsidRPr="00840E1C">
        <w:t xml:space="preserve"> e-Oglasna p</w:t>
      </w:r>
      <w:r>
        <w:t>loča sudova.</w:t>
      </w:r>
    </w:p>
    <w:p w:rsidRDefault="00397F6D" w:rsidP="00B324DF" w:rsidR="00397F6D">
      <w:pPr>
        <w:pStyle w:val="Tijeloteksta"/>
        <w:ind w:left="1065"/>
      </w:pPr>
    </w:p>
    <w:p w:rsidRDefault="00397F6D" w:rsidP="00397F6D" w:rsidR="00397F6D">
      <w:pPr>
        <w:pStyle w:val="Tijeloteksta"/>
      </w:pPr>
    </w:p>
    <w:p w:rsidRDefault="00397F6D" w:rsidP="00397F6D" w:rsidR="00397F6D" w:rsidRPr="00C773E3">
      <w:pPr>
        <w:pStyle w:val="Tijeloteksta"/>
        <w:jc w:val="center"/>
      </w:pPr>
      <w:r w:rsidRPr="00C773E3">
        <w:t>Obrazloženje</w:t>
      </w: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  <w:r>
        <w:tab/>
        <w:t>Rješenjem ovoga suda broj 14 St-12</w:t>
      </w:r>
      <w:r w:rsidR="00F55833">
        <w:t>2</w:t>
      </w:r>
      <w:r w:rsidR="005173CE">
        <w:t>4</w:t>
      </w:r>
      <w:r>
        <w:t>/17-1</w:t>
      </w:r>
      <w:r w:rsidR="00F55833">
        <w:t>0</w:t>
      </w:r>
      <w:r>
        <w:t xml:space="preserve"> od </w:t>
      </w:r>
      <w:r w:rsidR="005173CE">
        <w:t>16</w:t>
      </w:r>
      <w:r>
        <w:t>.</w:t>
      </w:r>
      <w:r w:rsidR="005173CE">
        <w:t>0</w:t>
      </w:r>
      <w:r w:rsidR="00F55833">
        <w:t>1</w:t>
      </w:r>
      <w:r>
        <w:t>.201</w:t>
      </w:r>
      <w:r w:rsidR="005173CE">
        <w:t>8</w:t>
      </w:r>
      <w:r>
        <w:t>. pokrenut je prethodni postupak nad dužnikom</w:t>
      </w:r>
      <w:r w:rsidR="00254B90">
        <w:t>, a rješenjem broj 14 St-1224/17-16 od 23.01.2018.</w:t>
      </w:r>
      <w:r>
        <w:t xml:space="preserve"> imenovan je </w:t>
      </w:r>
      <w:r w:rsidR="005173CE">
        <w:t>Milan S</w:t>
      </w:r>
      <w:r w:rsidR="00254B90">
        <w:t>tanić</w:t>
      </w:r>
      <w:r>
        <w:t xml:space="preserve"> za privremen</w:t>
      </w:r>
      <w:r w:rsidR="00254B90">
        <w:t>og</w:t>
      </w:r>
      <w:r>
        <w:t xml:space="preserve"> stečajn</w:t>
      </w:r>
      <w:r w:rsidR="00254B90">
        <w:t>og</w:t>
      </w:r>
      <w:r>
        <w:t xml:space="preserve"> upravitelj</w:t>
      </w:r>
      <w:r w:rsidR="00254B90">
        <w:t>a</w:t>
      </w:r>
      <w:r>
        <w:t>, sa zadatkom da u roku 15 dana 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</w:p>
    <w:p w:rsidRDefault="00397F6D" w:rsidP="00397F6D" w:rsidR="00397F6D">
      <w:pPr>
        <w:pStyle w:val="Tijeloteksta"/>
        <w:ind w:firstLine="708"/>
      </w:pPr>
    </w:p>
    <w:p w:rsidRDefault="00FC0CBC" w:rsidP="00FC0CBC" w:rsidR="00FC0CBC">
      <w:pPr>
        <w:pStyle w:val="Tijeloteksta"/>
        <w:ind w:firstLine="708"/>
      </w:pPr>
      <w:r>
        <w:t>Privremen</w:t>
      </w:r>
      <w:r w:rsidR="00254B90">
        <w:t>i</w:t>
      </w:r>
      <w:r>
        <w:t xml:space="preserve"> stečajn</w:t>
      </w:r>
      <w:r w:rsidR="00254B90">
        <w:t>i</w:t>
      </w:r>
      <w:r>
        <w:t xml:space="preserve"> upravitelj obavi</w:t>
      </w:r>
      <w:r w:rsidR="00254B90">
        <w:t>o</w:t>
      </w:r>
      <w:r>
        <w:t xml:space="preserve"> je sve potrebne radnje, te je sastavi</w:t>
      </w:r>
      <w:r w:rsidR="00254B90">
        <w:t>o</w:t>
      </w:r>
      <w:r>
        <w:t xml:space="preserve"> i dostavi</w:t>
      </w:r>
      <w:r w:rsidR="00254B90">
        <w:t>o</w:t>
      </w:r>
      <w:r>
        <w:t xml:space="preserve"> svoje pisano izvješće i nazoči</w:t>
      </w:r>
      <w:r w:rsidR="00640C35">
        <w:t>o</w:t>
      </w:r>
      <w:r>
        <w:t xml:space="preserve"> ročištu radi izjašnjenja o prijedlogu za otvaranje stečajnog postupka i ročištu radi rasprave o uvjetima za otvar</w:t>
      </w:r>
      <w:r w:rsidR="00640C35">
        <w:t>anje stečajnog postupka, a dana 19</w:t>
      </w:r>
      <w:r>
        <w:t>.</w:t>
      </w:r>
      <w:r w:rsidR="00640C35">
        <w:t>03</w:t>
      </w:r>
      <w:r>
        <w:t>.201</w:t>
      </w:r>
      <w:r w:rsidR="00640C35">
        <w:t>8</w:t>
      </w:r>
      <w:r>
        <w:t xml:space="preserve">. zaprimljen je zahtjev za određivanje nagrade, te je slijedom navedenoga, uzimajući u obzir obujam poslova i rad privremenog stečajnog upravitelja, sud odlučio kao u izreci temeljem čl. 119. st. 6. u vezi s čl. 94. </w:t>
      </w:r>
      <w:r w:rsidRPr="00C834BD">
        <w:t>Stečajnog zakona</w:t>
      </w:r>
      <w:r>
        <w:t xml:space="preserve"> (NN 71/15</w:t>
      </w:r>
      <w:r w:rsidR="007B027E">
        <w:t xml:space="preserve"> i 104/17</w:t>
      </w:r>
      <w:r>
        <w:t>) i čl. 2., 4. i 15. Uredbe o kriterijima i načinu obračuna i plaćanja nagrade stečajnim upraviteljima (NN 105/15).</w:t>
      </w:r>
    </w:p>
    <w:p w:rsidRDefault="00FC0CBC" w:rsidP="00397F6D" w:rsidR="00FC0CBC">
      <w:pPr>
        <w:pStyle w:val="Tijeloteksta"/>
        <w:jc w:val="center"/>
      </w:pPr>
    </w:p>
    <w:p w:rsidRDefault="00FC0CBC" w:rsidP="00397F6D" w:rsidR="00FC0CBC">
      <w:pPr>
        <w:pStyle w:val="Tijeloteksta"/>
        <w:jc w:val="center"/>
      </w:pPr>
    </w:p>
    <w:p w:rsidRDefault="00397F6D" w:rsidP="00397F6D" w:rsidR="00397F6D" w:rsidRPr="008D4802">
      <w:pPr>
        <w:pStyle w:val="Tijeloteksta"/>
        <w:jc w:val="center"/>
      </w:pPr>
      <w:r w:rsidRPr="008D4802">
        <w:t xml:space="preserve">U Osijeku </w:t>
      </w:r>
      <w:r w:rsidR="00C15FDA">
        <w:t>2</w:t>
      </w:r>
      <w:r w:rsidR="00640C35">
        <w:t>0</w:t>
      </w:r>
      <w:r w:rsidR="00FC0CBC" w:rsidRPr="00FC0CBC">
        <w:t xml:space="preserve">. </w:t>
      </w:r>
      <w:r w:rsidR="00640C35">
        <w:t>ožujk</w:t>
      </w:r>
      <w:r w:rsidR="00FC0CBC" w:rsidRPr="00FC0CBC">
        <w:t>a 2018</w:t>
      </w:r>
      <w:r w:rsidRPr="008D4802">
        <w:t xml:space="preserve">. </w:t>
      </w: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397F6D" w:rsidP="00397F6D" w:rsidR="00397F6D" w:rsidRPr="008D4802">
      <w:pPr>
        <w:pStyle w:val="Tijeloteksta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8D4802">
        <w:t>mr. sc. Tihomir Kovačević</w:t>
      </w:r>
    </w:p>
    <w:p w:rsidRDefault="00397F6D" w:rsidP="00397F6D" w:rsidR="00397F6D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397F6D" w:rsidP="00397F6D" w:rsidR="00397F6D">
      <w:pPr>
        <w:pStyle w:val="Tijeloteksta"/>
      </w:pP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397F6D" w:rsidP="00397F6D" w:rsidR="00397F6D">
      <w:pPr>
        <w:pStyle w:val="Tijeloteksta"/>
      </w:pPr>
    </w:p>
    <w:p w:rsidRDefault="00397F6D" w:rsidP="00397F6D" w:rsidR="00397F6D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97F6D" w:rsidP="00397F6D" w:rsidR="00397F6D" w:rsidRPr="00A126F0">
      <w:pPr>
        <w:pStyle w:val="Tijeloteksta"/>
      </w:pPr>
      <w:r w:rsidRPr="00A126F0">
        <w:t>D N A :</w:t>
      </w:r>
    </w:p>
    <w:p w:rsidRDefault="00397F6D" w:rsidP="00397F6D" w:rsidR="00397F6D">
      <w:pPr>
        <w:pStyle w:val="Tijeloteksta"/>
        <w:numPr>
          <w:ilvl w:val="0"/>
          <w:numId w:val="12"/>
        </w:numPr>
      </w:pPr>
      <w:r>
        <w:t>privremen</w:t>
      </w:r>
      <w:r w:rsidR="00640C35">
        <w:t>i</w:t>
      </w:r>
      <w:r>
        <w:t xml:space="preserve"> stečajn</w:t>
      </w:r>
      <w:r w:rsidR="00640C35">
        <w:t>i</w:t>
      </w:r>
      <w:r>
        <w:t xml:space="preserve"> upravitelj</w:t>
      </w:r>
    </w:p>
    <w:p w:rsidRDefault="00397F6D" w:rsidP="00397F6D" w:rsidR="00397F6D" w:rsidRPr="00B83C12">
      <w:pPr>
        <w:numPr>
          <w:ilvl w:val="0"/>
          <w:numId w:val="12"/>
        </w:numPr>
        <w:jc w:val="both"/>
      </w:pPr>
      <w:r w:rsidRPr="00B83C12">
        <w:t xml:space="preserve">mrežna stranica e-Oglasna ploča sudova </w:t>
      </w:r>
    </w:p>
    <w:p w:rsidRDefault="00C93055" w:rsidP="00397F6D" w:rsidR="00C93055">
      <w:pPr>
        <w:pStyle w:val="Tijeloteksta"/>
        <w:ind w:hanging="720" w:left="720"/>
      </w:pPr>
    </w:p>
    <w:sectPr w:rsidSect="00F06892" w:rsidR="00C93055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7B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2EFC" w:rsidP="002B47A8" w:rsidR="00E24B1F">
    <w:pPr>
      <w:jc w:val="right"/>
    </w:pPr>
    <w:r>
      <w:t>14 St-</w:t>
    </w:r>
    <w:r w:rsidR="00E54BCA" w:rsidRPr="00E54BCA">
      <w:t>1224/17-32</w:t>
    </w:r>
  </w:p>
  <w:p w:rsidRDefault="00B946A3" w:rsidP="002B47A8" w:rsidR="00B946A3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9"/>
  </w:num>
  <w:num w:numId="6">
    <w:abstractNumId w:val="0"/>
  </w:num>
  <w:num w:numId="7">
    <w:abstractNumId w:val="7"/>
  </w:num>
  <w:num w:numId="8">
    <w:abstractNumId w:val="5"/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41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09EA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EFC"/>
    <w:rsid w:val="000D2F69"/>
    <w:rsid w:val="000D4857"/>
    <w:rsid w:val="000D59B3"/>
    <w:rsid w:val="000D7AAB"/>
    <w:rsid w:val="000E1AD6"/>
    <w:rsid w:val="000E49A5"/>
    <w:rsid w:val="000E58C3"/>
    <w:rsid w:val="000F4685"/>
    <w:rsid w:val="00101A3E"/>
    <w:rsid w:val="00107124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0E81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549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16F2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4B90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47A8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10A21"/>
    <w:rsid w:val="00313EB6"/>
    <w:rsid w:val="00316619"/>
    <w:rsid w:val="00316DD9"/>
    <w:rsid w:val="00321DD1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97F6D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80323"/>
    <w:rsid w:val="00481F8E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B09DD"/>
    <w:rsid w:val="004B0E6C"/>
    <w:rsid w:val="004B15CB"/>
    <w:rsid w:val="004B21A5"/>
    <w:rsid w:val="004B3724"/>
    <w:rsid w:val="004C1DAC"/>
    <w:rsid w:val="004C3431"/>
    <w:rsid w:val="004C587D"/>
    <w:rsid w:val="004C7427"/>
    <w:rsid w:val="004D2342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0736C"/>
    <w:rsid w:val="00510732"/>
    <w:rsid w:val="00512FD6"/>
    <w:rsid w:val="005155F2"/>
    <w:rsid w:val="0051575F"/>
    <w:rsid w:val="00515D22"/>
    <w:rsid w:val="005162A8"/>
    <w:rsid w:val="005173CE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067F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016E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0C35"/>
    <w:rsid w:val="00642EE1"/>
    <w:rsid w:val="00642F1A"/>
    <w:rsid w:val="00645366"/>
    <w:rsid w:val="00647FC3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E5CF1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5294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4A3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027E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40C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3E35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3642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4FEA"/>
    <w:rsid w:val="009865D7"/>
    <w:rsid w:val="00991311"/>
    <w:rsid w:val="00991855"/>
    <w:rsid w:val="009922E9"/>
    <w:rsid w:val="0099453A"/>
    <w:rsid w:val="009954F9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0CF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1F04"/>
    <w:rsid w:val="00A63FB8"/>
    <w:rsid w:val="00A6464B"/>
    <w:rsid w:val="00A66F99"/>
    <w:rsid w:val="00A67D3B"/>
    <w:rsid w:val="00A75192"/>
    <w:rsid w:val="00A8029A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22EC2"/>
    <w:rsid w:val="00B2650C"/>
    <w:rsid w:val="00B3161C"/>
    <w:rsid w:val="00B324DF"/>
    <w:rsid w:val="00B32AE0"/>
    <w:rsid w:val="00B34865"/>
    <w:rsid w:val="00B35CB3"/>
    <w:rsid w:val="00B37899"/>
    <w:rsid w:val="00B42178"/>
    <w:rsid w:val="00B4264D"/>
    <w:rsid w:val="00B4280D"/>
    <w:rsid w:val="00B4413A"/>
    <w:rsid w:val="00B46E6C"/>
    <w:rsid w:val="00B47CB9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2622"/>
    <w:rsid w:val="00B93DFD"/>
    <w:rsid w:val="00B946A3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5FDA"/>
    <w:rsid w:val="00C17845"/>
    <w:rsid w:val="00C228D8"/>
    <w:rsid w:val="00C24690"/>
    <w:rsid w:val="00C2477C"/>
    <w:rsid w:val="00C25CB1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2FD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FEB"/>
    <w:rsid w:val="00D046BB"/>
    <w:rsid w:val="00D04CC8"/>
    <w:rsid w:val="00D05EDA"/>
    <w:rsid w:val="00D0645C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B5E56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54BCA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07B50"/>
    <w:rsid w:val="00F116DF"/>
    <w:rsid w:val="00F11A1A"/>
    <w:rsid w:val="00F1578E"/>
    <w:rsid w:val="00F17F11"/>
    <w:rsid w:val="00F17FFC"/>
    <w:rsid w:val="00F23741"/>
    <w:rsid w:val="00F248E2"/>
    <w:rsid w:val="00F34667"/>
    <w:rsid w:val="00F350E9"/>
    <w:rsid w:val="00F362EA"/>
    <w:rsid w:val="00F379A2"/>
    <w:rsid w:val="00F41231"/>
    <w:rsid w:val="00F46B8B"/>
    <w:rsid w:val="00F46BC9"/>
    <w:rsid w:val="00F47EF5"/>
    <w:rsid w:val="00F5389A"/>
    <w:rsid w:val="00F5537F"/>
    <w:rsid w:val="00F55833"/>
    <w:rsid w:val="00F5639C"/>
    <w:rsid w:val="00F61132"/>
    <w:rsid w:val="00F66BA7"/>
    <w:rsid w:val="00F70CCE"/>
    <w:rsid w:val="00F70D3C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0CBC"/>
    <w:rsid w:val="00FC19A8"/>
    <w:rsid w:val="00FC1D16"/>
    <w:rsid w:val="00FC256F"/>
    <w:rsid w:val="00FC39D2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6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7B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7B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7B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7B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7B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7B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7B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7B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7B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7B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1224</izvorni_sadrzaj>
    <derivirana_varijabla naziv="DomainObject.Predmet.Broj_1">1224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St-1224/2017</izvorni_sadrzaj>
    <derivirana_varijabla naziv="DomainObject.Predmet.OznakaBroj_1">St-1224/2017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MONDO PAPIR d.o.o.</izvorni_sadrzaj>
    <derivirana_varijabla naziv="DomainObject.Predmet.ProtustrankaFormated_1">  MONDO PAPIR d.o.o.</derivirana_varijabla>
  </DomainObject.Predmet.ProtustrankaFormated>
  <DomainObject.Predmet.ProtustrankaFormatedOIB>
    <izvorni_sadrzaj>  MONDO PAPIR d.o.o., OIB 69256928085</izvorni_sadrzaj>
    <derivirana_varijabla naziv="DomainObject.Predmet.ProtustrankaFormatedOIB_1">  MONDO PAPIR d.o.o., OIB 69256928085</derivirana_varijabla>
  </DomainObject.Predmet.ProtustrankaFormatedOIB>
  <DomainObject.Predmet.ProtustrankaFormatedWithAdress>
    <izvorni_sadrzaj> MONDO PAPIR d.o.o., Goljak 23, 10000 Zagreb</izvorni_sadrzaj>
    <derivirana_varijabla naziv="DomainObject.Predmet.ProtustrankaFormatedWithAdress_1"> MONDO PAPIR d.o.o., Goljak 23, 10000 Zagreb</derivirana_varijabla>
  </DomainObject.Predmet.ProtustrankaFormatedWithAdress>
  <DomainObject.Predmet.ProtustrankaFormatedWithAdressOIB>
    <izvorni_sadrzaj> MONDO PAPIR d.o.o., OIB 69256928085, Goljak 23, 10000 Zagreb</izvorni_sadrzaj>
    <derivirana_varijabla naziv="DomainObject.Predmet.ProtustrankaFormatedWithAdressOIB_1"> MONDO PAPIR d.o.o., OIB 69256928085, Goljak 23, 10000 Zagreb</derivirana_varijabla>
  </DomainObject.Predmet.ProtustrankaFormatedWithAdressOIB>
  <DomainObject.Predmet.ProtustrankaWithAdress>
    <izvorni_sadrzaj>MONDO PAPIR d.o.o. Goljak 23, 10000 Zagreb</izvorni_sadrzaj>
    <derivirana_varijabla naziv="DomainObject.Predmet.ProtustrankaWithAdress_1">MONDO PAPIR d.o.o. Goljak 23, 10000 Zagreb</derivirana_varijabla>
  </DomainObject.Predmet.ProtustrankaWithAdress>
  <DomainObject.Predmet.ProtustrankaWithAdressOIB>
    <izvorni_sadrzaj>MONDO PAPIR d.o.o., OIB 69256928085, Goljak 23, 10000 Zagreb</izvorni_sadrzaj>
    <derivirana_varijabla naziv="DomainObject.Predmet.ProtustrankaWithAdressOIB_1">MONDO PAPIR d.o.o., OIB 69256928085, Goljak 23, 10000 Zagreb</derivirana_varijabla>
  </DomainObject.Predmet.ProtustrankaWithAdressOIB>
  <DomainObject.Predmet.ProtustrankaNazivFormated>
    <izvorni_sadrzaj>MONDO PAPIR d.o.o.</izvorni_sadrzaj>
    <derivirana_varijabla naziv="DomainObject.Predmet.ProtustrankaNazivFormated_1">MONDO PAPIR d.o.o.</derivirana_varijabla>
  </DomainObject.Predmet.ProtustrankaNazivFormated>
  <DomainObject.Predmet.ProtustrankaNazivFormatedOIB>
    <izvorni_sadrzaj>MONDO PAPIR d.o.o., OIB 69256928085</izvorni_sadrzaj>
    <derivirana_varijabla naziv="DomainObject.Predmet.ProtustrankaNazivFormatedOIB_1">MONDO PAPIR d.o.o., OIB 69256928085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</izvorni_sadrzaj>
    <derivirana_varijabla naziv="DomainObject.Predmet.StrankaFormated_1">  FINA Regionalni centar Zagreb; RH MF Porezna uprava Zagreb</derivirana_varijabla>
  </DomainObject.Predmet.StrankaFormated>
  <DomainObject.Predmet.StrankaFormatedOIB>
    <izvorni_sadrzaj>  FINA Regionalni centar Zagreb, OIB 85821130368; RH MF Porezna uprava Zagreb, OIB 18683136487</izvorni_sadrzaj>
    <derivirana_varijabla naziv="DomainObject.Predmet.StrankaFormatedOIB_1">  FINA Regionalni centar Zagreb, OIB 85821130368; RH MF Porezna uprava Zagreb, OIB 18683136487</derivirana_varijabla>
  </DomainObject.Predmet.StrankaFormatedOIB>
  <DomainObject.Predmet.StrankaFormatedWithAdress>
    <izvorni_sadrzaj> FINA Regionalni centar Zagreb, Trg svibanjskih žrtava 1995. 1, 10000 Zagreb; RH MF Porezna uprava Zagreb</izvorni_sadrzaj>
    <derivirana_varijabla naziv="DomainObject.Predmet.StrankaFormatedWithAdress_1"> FINA Regionalni centar Zagreb, Trg svibanjskih žrtava 1995. 1, 10000 Zagreb; RH MF Porezna uprava Zagreb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</izvorni_sadrzaj>
    <derivirana_varijabla naziv="DomainObject.Predmet.StrankaFormatedWithAdressOIB_1"> FINA Regionalni centar Zagreb, OIB 85821130368, Trg svibanjskih žrtava 1995. 1, 10000 Zagreb; RH MF Porezna uprava Zagreb, OIB 18683136487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  <item>RH MF Porezna uprava Zagreb</item>
    </izvorni_sadrzaj>
    <derivirana_varijabla naziv="DomainObject.Predmet.StrankaListFormated_1">
      <item>FINA Regionalni centar Zagreb</item>
      <item>RH MF Porezna uprava Zagreb</item>
    </derivirana_varijabla>
  </DomainObject.Predmet.StrankaListFormated>
  <DomainObject.Predmet.StrankaListFormatedOIB>
    <izvorni_sadrzaj>
      <item>FINA Regionalni centar Zagreb, OIB 85821130368</item>
      <item>RH MF Porezna uprava Zagreb, OIB 18683136487</item>
    </izvorni_sadrzaj>
    <derivirana_varijabla naziv="DomainObject.Predmet.StrankaListFormatedOIB_1">
      <item>FINA Regionalni centar Zagreb, OIB 85821130368</item>
      <item>RH MF Porezna uprava Zagreb,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</item>
    </izvorni_sadrzaj>
    <derivirana_varijabla naziv="DomainObject.Predmet.StrankaListFormatedWithAdress_1">
      <item>FINA Regionalni centar Zagreb, Trg svibanjskih žrtava 1995. 1, 10000 Zagreb</item>
      <item>RH MF Porezna uprava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MONDO PAPIR d.o.o.</item>
    </izvorni_sadrzaj>
    <derivirana_varijabla naziv="DomainObject.Predmet.ProtuStrankaListFormated_1">
      <item>MONDO PAPIR d.o.o.</item>
    </derivirana_varijabla>
  </DomainObject.Predmet.ProtuStrankaListFormated>
  <DomainObject.Predmet.ProtuStrankaListFormatedOIB>
    <izvorni_sadrzaj>
      <item>MONDO PAPIR d.o.o., OIB 69256928085</item>
    </izvorni_sadrzaj>
    <derivirana_varijabla naziv="DomainObject.Predmet.ProtuStrankaListFormatedOIB_1">
      <item>MONDO PAPIR d.o.o., OIB 69256928085</item>
    </derivirana_varijabla>
  </DomainObject.Predmet.ProtuStrankaListFormatedOIB>
  <DomainObject.Predmet.ProtuStrankaListFormatedWithAdress>
    <izvorni_sadrzaj>
      <item>MONDO PAPIR d.o.o., Goljak 23, 10000 Zagreb</item>
    </izvorni_sadrzaj>
    <derivirana_varijabla naziv="DomainObject.Predmet.ProtuStrankaListFormatedWithAdress_1">
      <item>MONDO PAPIR d.o.o., Goljak 23, 10000 Zagreb</item>
    </derivirana_varijabla>
  </DomainObject.Predmet.ProtuStrankaListFormatedWithAdress>
  <DomainObject.Predmet.ProtuStrankaListFormatedWithAdressOIB>
    <izvorni_sadrzaj>
      <item>MONDO PAPIR d.o.o., OIB 69256928085, Goljak 23, 10000 Zagreb</item>
    </izvorni_sadrzaj>
    <derivirana_varijabla naziv="DomainObject.Predmet.ProtuStrankaListFormatedWithAdressOIB_1">
      <item>MONDO PAPIR d.o.o., OIB 69256928085, Goljak 23, 10000 Zagreb</item>
    </derivirana_varijabla>
  </DomainObject.Predmet.ProtuStrankaListFormatedWithAdressOIB>
  <DomainObject.Predmet.ProtuStrankaListNazivFormated>
    <izvorni_sadrzaj>
      <item>MONDO PAPIR d.o.o.</item>
    </izvorni_sadrzaj>
    <derivirana_varijabla naziv="DomainObject.Predmet.ProtuStrankaListNazivFormated_1">
      <item>MONDO PAPIR d.o.o.</item>
    </derivirana_varijabla>
  </DomainObject.Predmet.ProtuStrankaListNazivFormated>
  <DomainObject.Predmet.ProtuStrankaListNazivFormatedOIB>
    <izvorni_sadrzaj>
      <item>MONDO PAPIR d.o.o., OIB 69256928085</item>
    </izvorni_sadrzaj>
    <derivirana_varijabla naziv="DomainObject.Predmet.ProtuStrankaListNazivFormatedOIB_1">
      <item>MONDO PAPIR d.o.o., OIB 69256928085</item>
    </derivirana_varijabla>
  </DomainObject.Predmet.ProtuStrankaListNazivFormatedOIB>
  <DomainObject.Predmet.OstaliListFormated>
    <izvorni_sadrzaj>
      <item>ŽDO u Osijeku</item>
      <item>Zoran Kovač</item>
    </izvorni_sadrzaj>
    <derivirana_varijabla naziv="DomainObject.Predmet.OstaliListFormated_1">
      <item>ŽDO u Osijeku</item>
      <item>Zoran Kovač</item>
    </derivirana_varijabla>
  </DomainObject.Predmet.OstaliListFormated>
  <DomainObject.Predmet.OstaliListFormatedOIB>
    <izvorni_sadrzaj>
      <item>ŽDO u Osijeku, OIB 16488001145</item>
      <item>Zoran Kovač, OIB 75385620611</item>
    </izvorni_sadrzaj>
    <derivirana_varijabla naziv="DomainObject.Predmet.OstaliListFormatedOIB_1">
      <item>ŽDO u Osijeku, OIB 16488001145</item>
      <item>Zoran Kovač, OIB 75385620611</item>
    </derivirana_varijabla>
  </DomainObject.Predmet.OstaliListFormatedOIB>
  <DomainObject.Predmet.OstaliListFormatedWithAdress>
    <izvorni_sadrzaj>
      <item>ŽDO u Osijeku, Savska cesta 41, 10000 Zagreb</item>
      <item>Zoran Kovač, Goljak 23, 10000 Zagreb</item>
    </izvorni_sadrzaj>
    <derivirana_varijabla naziv="DomainObject.Predmet.OstaliListFormatedWithAdress_1">
      <item>ŽDO u Osijeku, Savska cesta 41, 10000 Zagreb</item>
      <item>Zoran Kovač, Goljak 23, 10000 Zagreb</item>
    </derivirana_varijabla>
  </DomainObject.Predmet.OstaliListFormatedWithAdress>
  <DomainObject.Predmet.OstaliListFormatedWithAdressOIB>
    <izvorni_sadrzaj>
      <item>ŽDO u Osijeku, OIB 16488001145, Savska cesta 41, 10000 Zagreb</item>
      <item>Zoran Kovač, OIB 75385620611, Goljak 23, 10000 Zagreb</item>
    </izvorni_sadrzaj>
    <derivirana_varijabla naziv="DomainObject.Predmet.OstaliListFormatedWithAdressOIB_1">
      <item>ŽDO u Osijeku, OIB 16488001145, Savska cesta 41, 10000 Zagreb</item>
      <item>Zoran Kovač, OIB 75385620611, Goljak 23, 10000 Zagreb</item>
    </derivirana_varijabla>
  </DomainObject.Predmet.OstaliListFormatedWithAdressOIB>
  <DomainObject.Predmet.OstaliListNazivFormated>
    <izvorni_sadrzaj>
      <item>ŽDO u Osijeku</item>
      <item>Zoran Kovač</item>
    </izvorni_sadrzaj>
    <derivirana_varijabla naziv="DomainObject.Predmet.OstaliListNazivFormated_1">
      <item>ŽDO u Osijeku</item>
      <item>Zoran Kovač</item>
    </derivirana_varijabla>
  </DomainObject.Predmet.OstaliListNazivFormated>
  <DomainObject.Predmet.OstaliListNazivFormatedOIB>
    <izvorni_sadrzaj>
      <item>ŽDO u Osijeku, OIB 16488001145</item>
      <item>Zoran Kovač, OIB 75385620611</item>
    </izvorni_sadrzaj>
    <derivirana_varijabla naziv="DomainObject.Predmet.OstaliListNazivFormatedOIB_1">
      <item>ŽDO u Osijeku, OIB 16488001145</item>
      <item>Zoran Kovač, OIB 75385620611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MONDO PAPIR d.o.o.</izvorni_sadrzaj>
    <derivirana_varijabla naziv="DomainObject.Predmet.ProtustrankaIDrugi_1">MONDO PAPIR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MONDO PAPIR d.o.o., OIB 69256928085, Goljak 23, 10000 Zagreb</izvorni_sadrzaj>
    <derivirana_varijabla naziv="DomainObject.Predmet.ProtustrankaIDrugiAdressOIB_1">MONDO PAPIR d.o.o., OIB 69256928085, Goljak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MONDO PAPIR d.o.o.</item>
      <item>FINA Regionalni centar Zagreb</item>
      <item>RH MF Porezna uprava Zagreb</item>
      <item>ŽDO u Osijeku</item>
      <item>Zoran Kovač</item>
    </izvorni_sadrzaj>
    <derivirana_varijabla naziv="DomainObject.Predmet.SudioniciListNaziv_1">
      <item>MONDO PAPIR d.o.o.</item>
      <item>FINA Regionalni centar Zagreb</item>
      <item>RH MF Porezna uprava Zagreb</item>
      <item>ŽDO u Osijeku</item>
      <item>Zoran Kovač</item>
    </derivirana_varijabla>
  </DomainObject.Predmet.SudioniciListNaziv>
  <DomainObject.Predmet.SudioniciListAdressOIB>
    <izvorni_sadrzaj>
      <item>MONDO PAPIR d.o.o., OIB 69256928085, Goljak 23,10000 Zagreb</item>
      <item>FINA Regionalni centar Zagreb, OIB 85821130368, Trg svibanjskih žrtava 1995. 1,10000 Zagreb</item>
      <item>RH MF Porezna uprava Zagreb, OIB 18683136487</item>
      <item>ŽDO u Osijeku, OIB 16488001145, Savska cesta 41,10000 Zagreb</item>
      <item>Zoran Kovač, OIB 75385620611, Goljak 23,10000 Zagreb</item>
    </izvorni_sadrzaj>
    <derivirana_varijabla naziv="DomainObject.Predmet.SudioniciListAdressOIB_1">
      <item>MONDO PAPIR d.o.o., OIB 69256928085, Goljak 23,10000 Zagreb</item>
      <item>FINA Regionalni centar Zagreb, OIB 85821130368, Trg svibanjskih žrtava 1995. 1,10000 Zagreb</item>
      <item>RH MF Porezna uprava Zagreb, OIB 18683136487</item>
      <item>ŽDO u Osijeku, OIB 16488001145, Savska cesta 41,10000 Zagreb</item>
      <item>Zoran Kovač, OIB 75385620611, Goljak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69256928085</item>
      <item>, OIB 85821130368</item>
      <item>, OIB 18683136487</item>
      <item>, OIB 16488001145</item>
      <item>, OIB 75385620611</item>
    </izvorni_sadrzaj>
    <derivirana_varijabla naziv="DomainObject.Predmet.SudioniciListNazivOIB_1">
      <item>, OIB 69256928085</item>
      <item>, OIB 85821130368</item>
      <item>, OIB 18683136487</item>
      <item>, OIB 16488001145</item>
      <item>, OIB 75385620611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7DB3F3-611A-4986-9FB3-F97B58E146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457</properties:Words>
  <properties:Characters>2461</properties:Characters>
  <properties:Lines>73</properties:Lines>
  <properties:Paragraphs>21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3006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2018-01-08T07:07:00Z</dcterms:created>
  <dc:creator>sban</dc:creator>
  <cp:lastModifiedBy>Elizabeta Đeke</cp:lastModifiedBy>
  <cp:lastPrinted>2018-01-08T07:07:00Z</cp:lastPrinted>
  <dcterms:modified xmlns:xsi="http://www.w3.org/2001/XMLSchema-instance" xsi:type="dcterms:W3CDTF">2018-03-20T13:16:00Z</dcterms:modified>
  <cp:revision>8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odr. nagrada priv.st.uprav..docx)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