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c7e6" w14:paraId="29ac7e6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A2129F">
        <w:t xml:space="preserve">zahtjeva </w:t>
      </w:r>
      <w:r w:rsidR="00564F05">
        <w:t xml:space="preserve">Financijske agencije, Regionalni centar Zagreb, Podružnica Varaždin, za </w:t>
      </w:r>
      <w:r w:rsidR="00A2129F">
        <w:t>provedbu skraćenog stečajnog postupka</w:t>
      </w:r>
      <w:r w:rsidR="00564F05">
        <w:t xml:space="preserve"> nad dužnikom</w:t>
      </w:r>
      <w:r w:rsidR="000B3D9D">
        <w:t xml:space="preserve"> AQUACITY d.o.o., Varaždin, Hallerova aleja 8, OIB: 08191654354</w:t>
      </w:r>
      <w:r w:rsidR="00C445F5">
        <w:t>,</w:t>
      </w:r>
      <w:r w:rsidR="00564F05">
        <w:t xml:space="preserve"> </w:t>
      </w:r>
      <w:r w:rsidR="000B3D9D">
        <w:t>i prijedloga vjerovnika Republike Hrvatske, Ministarstva financija, Porezne uprave, Područnog ureda Sjeverna Hrvatska, zastupane po Županijskom državnom odvjetništvu u Varaždinu, Građansko-upravnom odjelu iz Varaždina, za otvaranje stečajnog</w:t>
      </w:r>
      <w:r w:rsidR="008F4841">
        <w:t xml:space="preserve"> postupka nad istim dužnikom, 26</w:t>
      </w:r>
      <w:r w:rsidR="000B3D9D">
        <w:t>. rujna</w:t>
      </w:r>
      <w:r w:rsidR="00564F05">
        <w:t xml:space="preserve"> 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564F0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A2129F">
        <w:t>provedbu skraćenog 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0B3D9D">
        <w:t xml:space="preserve"> AQUACITY d.o.o., Varaždin, Hallerova aleja 8, OIB: 08191654354</w:t>
      </w:r>
      <w:r w:rsidR="00564F05">
        <w:t>.</w:t>
      </w:r>
    </w:p>
    <w:p w:rsidRDefault="008F4841" w:rsidP="00564F05" w:rsidR="008F4841">
      <w:pPr>
        <w:ind w:firstLine="708"/>
        <w:jc w:val="both"/>
      </w:pPr>
    </w:p>
    <w:p w:rsidRDefault="00564F05" w:rsidP="00564F05" w:rsidR="00564F0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564F05" w:rsidR="00564F05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0B3D9D">
        <w:t>06. lipnja</w:t>
      </w:r>
      <w:r w:rsidR="00C445F5">
        <w:t xml:space="preserve"> 2016</w:t>
      </w:r>
      <w:r>
        <w:t xml:space="preserve">. podnijela ovome sudu </w:t>
      </w:r>
      <w:r w:rsidR="00A2129F">
        <w:t>zahtjev za provedbu skraćenog 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A2129F">
        <w:t>120</w:t>
      </w:r>
      <w:r>
        <w:t xml:space="preserve"> dana, u ukupnom iznosu od </w:t>
      </w:r>
      <w:r w:rsidR="000B3D9D">
        <w:t>213.110,64</w:t>
      </w:r>
      <w:r>
        <w:t xml:space="preserve"> kn.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>
      <w:pPr>
        <w:ind w:firstLine="708"/>
        <w:jc w:val="both"/>
      </w:pPr>
      <w:r>
        <w:t xml:space="preserve">Podneskom od </w:t>
      </w:r>
      <w:r w:rsidR="000B3D9D">
        <w:t>23. rujna</w:t>
      </w:r>
      <w:r w:rsidR="00C445F5">
        <w:t xml:space="preserve"> 2016</w:t>
      </w:r>
      <w:r>
        <w:t xml:space="preserve">. </w:t>
      </w:r>
      <w:r w:rsidR="00A2129F">
        <w:t>direktor</w:t>
      </w:r>
      <w:r w:rsidR="000B3D9D">
        <w:t>ica dužnika obavijestila</w:t>
      </w:r>
      <w:r w:rsidR="00C445F5">
        <w:t xml:space="preserve"> je</w:t>
      </w:r>
      <w:r>
        <w:t xml:space="preserve"> ovaj sud da je prestao stečajni razlog nesposobnosti za plaćanje od strane dužnika, te je</w:t>
      </w:r>
      <w:r w:rsidR="00C445F5">
        <w:t xml:space="preserve"> </w:t>
      </w:r>
      <w:r w:rsidR="000B3D9D">
        <w:t>u prilogu tog podneska dostavila</w:t>
      </w:r>
      <w:r>
        <w:t xml:space="preserve"> potvrdu Financijske agencije od </w:t>
      </w:r>
      <w:r w:rsidR="000B3D9D">
        <w:t>22. rujna</w:t>
      </w:r>
      <w:r w:rsidR="00A2129F">
        <w:t xml:space="preserve"> 2016</w:t>
      </w:r>
      <w:r>
        <w:t xml:space="preserve">. u kojoj je navedeno da je na dan izdavanja potvrde evidentirano 0 dana neprekidne blokade, a nepodmirene obveze iznose 0,00 kn. </w:t>
      </w:r>
    </w:p>
    <w:p w:rsidRDefault="000B3D9D" w:rsidP="00564F05" w:rsidR="000B3D9D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>dalje SZ) odlučiti kao u izreci ovog rješenja.</w:t>
      </w:r>
    </w:p>
    <w:p w:rsidRDefault="000B3D9D" w:rsidP="00324A7D" w:rsidR="000B3D9D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8F4841">
        <w:t>26</w:t>
      </w:r>
      <w:r w:rsidR="000B3D9D">
        <w:t>. rujna</w:t>
      </w:r>
      <w:r w:rsidR="00564F05">
        <w:t xml:space="preserve"> 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="00C445F5">
        <w:t xml:space="preserve"> Visokom trgovačkom sudu Republike Hrvatske</w:t>
      </w:r>
      <w:r w:rsidRPr="0007513E">
        <w:t xml:space="preserve"> u Zagrebu. Žalba se ulaže putem ovog suda pismeno u </w:t>
      </w:r>
      <w:r>
        <w:t>četiri</w:t>
      </w:r>
      <w:r w:rsidR="00C445F5">
        <w:t xml:space="preserve"> (4)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564F05" w:rsidR="00A2129F">
      <w:pPr>
        <w:numPr>
          <w:ilvl w:val="0"/>
          <w:numId w:val="3"/>
        </w:numPr>
        <w:jc w:val="both"/>
      </w:pPr>
      <w:r>
        <w:t>Dužnik</w:t>
      </w:r>
      <w:r w:rsidR="008F4841">
        <w:t>u</w:t>
      </w:r>
      <w:r>
        <w:t xml:space="preserve">, </w:t>
      </w:r>
      <w:r w:rsidR="000B3D9D">
        <w:t>AQUACITY d.o.o., Varaždin, Hallerova aleja 8,</w:t>
      </w:r>
    </w:p>
    <w:p w:rsidRDefault="008F4841" w:rsidP="000B3D9D" w:rsidR="000B3D9D">
      <w:pPr>
        <w:numPr>
          <w:ilvl w:val="0"/>
          <w:numId w:val="3"/>
        </w:numPr>
        <w:jc w:val="both"/>
      </w:pPr>
      <w:r>
        <w:t>Direktorici</w:t>
      </w:r>
      <w:r w:rsidR="00564F05">
        <w:t xml:space="preserve"> dužnika </w:t>
      </w:r>
      <w:r>
        <w:t>Katarini Conar-Brod, Varaždin, Križanićeva 92,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0B3D9D" w:rsidP="00564F05" w:rsidR="000B3D9D">
      <w:pPr>
        <w:numPr>
          <w:ilvl w:val="0"/>
          <w:numId w:val="3"/>
        </w:numPr>
        <w:jc w:val="both"/>
      </w:pPr>
      <w:r>
        <w:t>Županijskom državnom odvjetništvu u Varaždinu, Građansko-upravni odjel, Varaždin, B. Radić 2,</w:t>
      </w:r>
      <w:r w:rsidR="008F4841">
        <w:t xml:space="preserve"> uz podnesak dužnika od 23. rujna 2016. i potvrdu Financijske agencije od 22. rujna 2016.</w:t>
      </w:r>
    </w:p>
    <w:p w:rsidRDefault="008F4841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B5B" w:rsidR="00090B5B">
      <w:r>
        <w:separator/>
      </w:r>
    </w:p>
  </w:endnote>
  <w:endnote w:id="0" w:type="continuationSeparator">
    <w:p w:rsidRDefault="00090B5B" w:rsidR="00090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B5B" w:rsidR="00090B5B">
      <w:r>
        <w:separator/>
      </w:r>
    </w:p>
  </w:footnote>
  <w:footnote w:id="0" w:type="continuationSeparator">
    <w:p w:rsidRDefault="00090B5B" w:rsidR="00090B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8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0B3D9D">
      <w:t>846/16-9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0B3D9D">
      <w:t>846/16-9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90B5B"/>
    <w:rsid w:val="000B3D9D"/>
    <w:rsid w:val="000F2173"/>
    <w:rsid w:val="001433A7"/>
    <w:rsid w:val="00177069"/>
    <w:rsid w:val="001A3208"/>
    <w:rsid w:val="00314205"/>
    <w:rsid w:val="00324A7D"/>
    <w:rsid w:val="005209F9"/>
    <w:rsid w:val="00544BCE"/>
    <w:rsid w:val="00562867"/>
    <w:rsid w:val="00564F05"/>
    <w:rsid w:val="00695244"/>
    <w:rsid w:val="006C3531"/>
    <w:rsid w:val="008F4841"/>
    <w:rsid w:val="00A04466"/>
    <w:rsid w:val="00A2129F"/>
    <w:rsid w:val="00A27433"/>
    <w:rsid w:val="00A5293B"/>
    <w:rsid w:val="00A550F9"/>
    <w:rsid w:val="00B2376B"/>
    <w:rsid w:val="00BB186F"/>
    <w:rsid w:val="00BC5983"/>
    <w:rsid w:val="00C445F5"/>
    <w:rsid w:val="00C6407F"/>
    <w:rsid w:val="00C859BF"/>
    <w:rsid w:val="00E22BF4"/>
    <w:rsid w:val="00EA09B0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86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86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86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86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86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86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86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86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2016.</izvorni_sadrzaj>
    <derivirana_varijabla naziv="DomainObject.Predmet.DatumRjesavanja_1">27.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AQUACITY društvo s ograničenom odgovornošću za ugostiteljstvo, turizam i sportsku rekreaciju</izvorni_sadrzaj>
    <derivirana_varijabla naziv="DomainObject.Predmet.ProtustrankaFormated_1">  AQUACITY društvo s ograničenom odgovornošću za ugostiteljstvo, turizam i sportsku rekreaciju</derivirana_varijabla>
  </DomainObject.Predmet.ProtustrankaFormated>
  <DomainObject.Predmet.ProtustrankaFormatedOIB>
    <izvorni_sadrzaj>  AQUACITY društvo s ograničenom odgovornošću za ugostiteljstvo, turizam i sportsku rekreaciju, OIB 08191654354</izvorni_sadrzaj>
    <derivirana_varijabla naziv="DomainObject.Predmet.ProtustrankaFormatedOIB_1">  AQUACITY društvo s ograničenom odgovornošću za ugostiteljstvo, turizam i sportsku rekreaciju, OIB 08191654354</derivirana_varijabla>
  </DomainObject.Predmet.ProtustrankaFormatedOIB>
  <DomainObject.Predmet.ProtustrankaFormatedWithAdress>
    <izvorni_sadrzaj> AQUACITY društvo s ograničenom odgovornošću za ugostiteljstvo, turizam i sportsku rekreaciju, Hallerova aleja 8, 42000 Varaždin</izvorni_sadrzaj>
    <derivirana_varijabla naziv="DomainObject.Predmet.ProtustrankaFormatedWithAdress_1"> AQUACITY društvo s ograničenom odgovornošću za ugostiteljstvo, turizam i sportsku rekreaciju, Hallerova aleja 8, 42000 Varaždin</derivirana_varijabla>
  </DomainObject.Predmet.ProtustrankaFormatedWithAdress>
  <DomainObject.Predmet.ProtustrankaFormatedWithAdressOIB>
    <izvorni_sadrzaj> AQUACITY društvo s ograničenom odgovornošću za ugostiteljstvo, turizam i sportsku rekreaciju, OIB 08191654354, Hallerova aleja 8, 42000 Varaždin</izvorni_sadrzaj>
    <derivirana_varijabla naziv="DomainObject.Predmet.ProtustrankaFormatedWithAdressOIB_1"> AQUACITY društvo s ograničenom odgovornošću za ugostiteljstvo, turizam i sportsku rekreaciju, OIB 08191654354, Hallerova aleja 8, 42000 Varaždin</derivirana_varijabla>
  </DomainObject.Predmet.ProtustrankaFormatedWithAdressOIB>
  <DomainObject.Predmet.ProtustrankaWithAdress>
    <izvorni_sadrzaj>AQUACITY društvo s ograničenom odgovornošću za ugostiteljstvo, turizam i sportsku rekreaciju Hallerova aleja 8, 42000 Varaždin</izvorni_sadrzaj>
    <derivirana_varijabla naziv="DomainObject.Predmet.ProtustrankaWithAdress_1">AQUACITY društvo s ograničenom odgovornošću za ugostiteljstvo, turizam i sportsku rekreaciju Hallerova aleja 8, 42000 Varaždin</derivirana_varijabla>
  </DomainObject.Predmet.ProtustrankaWithAdress>
  <DomainObject.Predmet.ProtustrankaWithAdressOIB>
    <izvorni_sadrzaj>AQUACITY društvo s ograničenom odgovornošću za ugostiteljstvo, turizam i sportsku rekreaciju, OIB 08191654354, Hallerova aleja 8, 42000 Varaždin</izvorni_sadrzaj>
    <derivirana_varijabla naziv="DomainObject.Predmet.ProtustrankaWithAdressOIB_1">AQUACITY društvo s ograničenom odgovornošću za ugostiteljstvo, turizam i sportsku rekreaciju, OIB 08191654354, Hallerova aleja 8, 42000 Varaždin</derivirana_varijabla>
  </DomainObject.Predmet.ProtustrankaWithAdressOIB>
  <DomainObject.Predmet.ProtustrankaNazivFormated>
    <izvorni_sadrzaj>AQUACITY društvo s ograničenom odgovornošću za ugostiteljstvo, turizam i sportsku rekreaciju</izvorni_sadrzaj>
    <derivirana_varijabla naziv="DomainObject.Predmet.ProtustrankaNazivFormated_1">AQUACITY društvo s ograničenom odgovornošću za ugostiteljstvo, turizam i sportsku rekreaciju</derivirana_varijabla>
  </DomainObject.Predmet.ProtustrankaNazivFormated>
  <DomainObject.Predmet.ProtustrankaNazivFormatedOIB>
    <izvorni_sadrzaj>AQUACITY društvo s ograničenom odgovornošću za ugostiteljstvo, turizam i sportsku rekreaciju, OIB 08191654354</izvorni_sadrzaj>
    <derivirana_varijabla naziv="DomainObject.Predmet.ProtustrankaNazivFormatedOIB_1">AQUACITY društvo s ograničenom odgovornošću za ugostiteljstvo, turizam i sportsku rekreaciju, OIB 08191654354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21310.64</izvorni_sadrzaj>
    <derivirana_varijabla naziv="DomainObject.Predmet.TrenutnaVrijednost_1">21310.64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AQUACITY društvo s ograničenom odgovornošću za ugostiteljstvo, turizam i sportsku rekreaciju</item>
    </izvorni_sadrzaj>
    <derivirana_varijabla naziv="DomainObject.Predmet.ProtuStrankaListFormated_1">
      <item>AQUACITY društvo s ograničenom odgovornošću za ugostiteljstvo, turizam i sportsku rekreaciju</item>
    </derivirana_varijabla>
  </DomainObject.Predmet.ProtuStrankaListFormated>
  <DomainObject.Predmet.ProtuStrankaListFormatedOIB>
    <izvorni_sadrzaj>
      <item>AQUACITY društvo s ograničenom odgovornošću za ugostiteljstvo, turizam i sportsku rekreaciju, OIB 08191654354</item>
    </izvorni_sadrzaj>
    <derivirana_varijabla naziv="DomainObject.Predmet.ProtuStrankaListFormatedOIB_1">
      <item>AQUACITY društvo s ograničenom odgovornošću za ugostiteljstvo, turizam i sportsku rekreaciju, OIB 08191654354</item>
    </derivirana_varijabla>
  </DomainObject.Predmet.ProtuStrankaListFormatedOIB>
  <DomainObject.Predmet.ProtuStrankaListFormatedWithAdress>
    <izvorni_sadrzaj>
      <item>AQUACITY društvo s ograničenom odgovornošću za ugostiteljstvo, turizam i sportsku rekreaciju, Hallerova aleja 8, 42000 Varaždin</item>
    </izvorni_sadrzaj>
    <derivirana_varijabla naziv="DomainObject.Predmet.ProtuStrankaListFormatedWithAdress_1">
      <item>AQUACITY društvo s ograničenom odgovornošću za ugostiteljstvo, turizam i sportsku rekreaciju, Hallerova aleja 8, 42000 Varaždin</item>
    </derivirana_varijabla>
  </DomainObject.Predmet.ProtuStrankaListFormatedWithAdress>
  <DomainObject.Predmet.ProtuStrankaListFormatedWithAdressOIB>
    <izvorni_sadrzaj>
      <item>AQUACITY društvo s ograničenom odgovornošću za ugostiteljstvo, turizam i sportsku rekreaciju, OIB 08191654354, Hallerova aleja 8, 42000 Varaždin</item>
    </izvorni_sadrzaj>
    <derivirana_varijabla naziv="DomainObject.Predmet.ProtuStrankaListFormatedWithAdressOIB_1">
      <item>AQUACITY društvo s ograničenom odgovornošću za ugostiteljstvo, turizam i sportsku rekreaciju, OIB 08191654354, Hallerova aleja 8, 42000 Varaždin</item>
    </derivirana_varijabla>
  </DomainObject.Predmet.ProtuStrankaListFormatedWithAdressOIB>
  <DomainObject.Predmet.ProtuStrankaListNazivFormated>
    <izvorni_sadrzaj>
      <item>AQUACITY društvo s ograničenom odgovornošću za ugostiteljstvo, turizam i sportsku rekreaciju</item>
    </izvorni_sadrzaj>
    <derivirana_varijabla naziv="DomainObject.Predmet.ProtuStrankaListNazivFormated_1">
      <item>AQUACITY društvo s ograničenom odgovornošću za ugostiteljstvo, turizam i sportsku rekreaciju</item>
    </derivirana_varijabla>
  </DomainObject.Predmet.ProtuStrankaListNazivFormated>
  <DomainObject.Predmet.ProtuStrankaListNazivFormatedOIB>
    <izvorni_sadrzaj>
      <item>AQUACITY društvo s ograničenom odgovornošću za ugostiteljstvo, turizam i sportsku rekreaciju, OIB 08191654354</item>
    </izvorni_sadrzaj>
    <derivirana_varijabla naziv="DomainObject.Predmet.ProtuStrankaListNazivFormatedOIB_1">
      <item>AQUACITY društvo s ograničenom odgovornošću za ugostiteljstvo, turizam i sportsku rekreaciju, OIB 08191654354</item>
    </derivirana_varijabla>
  </DomainObject.Predmet.ProtuStrankaListNazivFormatedOIB>
  <DomainObject.Predmet.OstaliListFormated>
    <izvorni_sadrzaj>
      <item>sudski registar</item>
      <item>Direktor Katarina Conar Brod</item>
    </izvorni_sadrzaj>
    <derivirana_varijabla naziv="DomainObject.Predmet.OstaliListFormated_1">
      <item>sudski registar</item>
      <item>Direktor Katarina Conar Brod</item>
    </derivirana_varijabla>
  </DomainObject.Predmet.OstaliListFormated>
  <DomainObject.Predmet.OstaliListFormatedOIB>
    <izvorni_sadrzaj>
      <item>sudski registar</item>
      <item>Direktor Katarina Conar Brod</item>
    </izvorni_sadrzaj>
    <derivirana_varijabla naziv="DomainObject.Predmet.OstaliListFormatedOIB_1">
      <item>sudski registar</item>
      <item>Direktor Katarina Conar Brod</item>
    </derivirana_varijabla>
  </DomainObject.Predmet.OstaliListFormatedOIB>
  <DomainObject.Predmet.OstaliListFormatedWithAdress>
    <izvorni_sadrzaj>
      <item>sudski registar</item>
      <item>Direktor Katarina Conar Brod, Hallerova aleja 8, 42000 Varaždin</item>
    </izvorni_sadrzaj>
    <derivirana_varijabla naziv="DomainObject.Predmet.OstaliListFormatedWithAdress_1">
      <item>sudski registar</item>
      <item>Direktor Katarina Conar Brod, Hallerova aleja 8, 42000 Varaždin</item>
    </derivirana_varijabla>
  </DomainObject.Predmet.OstaliListFormatedWithAdress>
  <DomainObject.Predmet.OstaliListFormatedWithAdressOIB>
    <izvorni_sadrzaj>
      <item>sudski registar</item>
      <item>Direktor Katarina Conar Brod, Hallerova aleja 8, 42000 Varaždin</item>
    </izvorni_sadrzaj>
    <derivirana_varijabla naziv="DomainObject.Predmet.OstaliListFormatedWithAdressOIB_1">
      <item>sudski registar</item>
      <item>Direktor Katarina Conar Brod, Hallerova aleja 8, 42000 Varaždin</item>
    </derivirana_varijabla>
  </DomainObject.Predmet.OstaliListFormatedWithAdressOIB>
  <DomainObject.Predmet.OstaliListNazivFormated>
    <izvorni_sadrzaj>
      <item>sudski registar</item>
      <item>Direktor Katarina Conar Brod</item>
    </izvorni_sadrzaj>
    <derivirana_varijabla naziv="DomainObject.Predmet.OstaliListNazivFormated_1">
      <item>sudski registar</item>
      <item>Direktor Katarina Conar Brod</item>
    </derivirana_varijabla>
  </DomainObject.Predmet.OstaliListNazivFormated>
  <DomainObject.Predmet.OstaliListNazivFormatedOIB>
    <izvorni_sadrzaj>
      <item>sudski registar</item>
      <item>Direktor Katarina Conar Brod</item>
    </izvorni_sadrzaj>
    <derivirana_varijabla naziv="DomainObject.Predmet.OstaliListNazivFormatedOIB_1">
      <item>sudski registar</item>
      <item>Direktor Katarina Conar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AQUACITY društvo s ograničenom odgovornošću za ugostiteljstvo, turizam i sportsku rekreaciju</izvorni_sadrzaj>
    <derivirana_varijabla naziv="DomainObject.Predmet.ProtustrankaIDrugi_1">AQUACITY društvo s ograničenom odgovornošću za ugostiteljstvo, turizam i sportsku rekreaciju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AQUACITY društvo s ograničenom odgovornošću za ugostiteljstvo, turizam i sportsku rekreaciju, OIB 08191654354, Hallerova aleja 8, 42000 Varaždin</izvorni_sadrzaj>
    <derivirana_varijabla naziv="DomainObject.Predmet.ProtustrankaIDrugiAdressOIB_1">AQUACITY društvo s ograničenom odgovornošću za ugostiteljstvo, turizam i sportsku rekreaciju, OIB 08191654354, Hallerova aleja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2016.</izvorni_sadrzaj>
    <derivirana_varijabla naziv="DomainObject.Predmet.OdlukaRjesenje.DatumDonosenjaOdluke_1">26. rujna 2016.</derivirana_varijabla>
  </DomainObject.Predmet.OdlukaRjesenje.DatumDonosenjaOdluke>
  <DomainObject.Predmet.OdlukaRjesenje.DatumPravomocnosti>
    <izvorni_sadrzaj>14. listopada 2016.</izvorni_sadrzaj>
    <derivirana_varijabla naziv="DomainObject.Predmet.OdlukaRjesenje.DatumPravomocnosti_1">14. listopada 2016.</derivirana_varijabla>
  </DomainObject.Predmet.OdlukaRjesenje.DatumPravomocnosti>
  <DomainObject.Predmet.OdlukaRjesenje.Oznaka>
    <izvorni_sadrzaj>St-846/2016-9</izvorni_sadrzaj>
    <derivirana_varijabla naziv="DomainObject.Predmet.OdlukaRjesenje.Oznaka_1">St-846/2016-9</derivirana_varijabla>
  </DomainObject.Predmet.OdlukaRjesenje.Oznaka>
  <DomainObject.Predmet.SudioniciListNaziv>
    <izvorni_sadrzaj>
      <item>Financijska agencija</item>
      <item>AQUACITY društvo s ograničenom odgovornošću za ugostiteljstvo, turizam i sportsku rekreaciju</item>
      <item>sudski registar</item>
      <item>Direktor Katarina Conar Brod</item>
    </izvorni_sadrzaj>
    <derivirana_varijabla naziv="DomainObject.Predmet.SudioniciListNaziv_1">
      <item>Financijska agencija</item>
      <item>AQUACITY društvo s ograničenom odgovornošću za ugostiteljstvo, turizam i sportsku rekreaciju</item>
      <item>sudski registar</item>
      <item>Direktor Katarina Conar Brod</item>
    </derivirana_varijabla>
  </DomainObject.Predmet.SudioniciListNaziv>
  <DomainObject.Predmet.SudioniciListAdressOIB>
    <izvorni_sadrzaj>
      <item>Financijska agencija, OIB 85821130368</item>
      <item>AQUACITY društvo s ograničenom odgovornošću za ugostiteljstvo, turizam i sportsku rekreaciju, OIB 08191654354, Hallerova aleja 8,42000 Varaždin</item>
      <item>sudski registar</item>
      <item>Direktor Katarina Conar Brod, Hallerova aleja 8,42000 Varaždin</item>
    </izvorni_sadrzaj>
    <derivirana_varijabla naziv="DomainObject.Predmet.SudioniciListAdressOIB_1">
      <item>Financijska agencija, OIB 85821130368</item>
      <item>AQUACITY društvo s ograničenom odgovornošću za ugostiteljstvo, turizam i sportsku rekreaciju, OIB 08191654354, Hallerova aleja 8,42000 Varaždin</item>
      <item>sudski registar</item>
      <item>Direktor Katarina Conar Brod, Hallerova aleja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08191654354</item>
      <item>, OIB null</item>
      <item>, OIB null</item>
    </izvorni_sadrzaj>
    <derivirana_varijabla naziv="DomainObject.Predmet.SudioniciListNazivOIB_1">
      <item>, OIB 85821130368</item>
      <item>, OIB 08191654354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373</properties:Words>
  <properties:Characters>2097</properties:Characters>
  <properties:Lines>76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2016-09-26T11:21:00Z</cp:lastPrinted>
  <dcterms:modified xmlns:xsi="http://www.w3.org/2001/XMLSchema-instance" xsi:type="dcterms:W3CDTF">2017-01-26T11:26:00Z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