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2616" w14:paraId="1f82616" w:rsidRDefault="00875FAF" w:rsidP="00875FAF" w:rsidR="00875FAF" w:rsidRPr="00EF637B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EF637B">
        <w:rPr>
          <w:rFonts w:cs="Arial" w:hAnsi="Arial" w:ascii="Arial"/>
          <w:b/>
          <w:sz w:val="24"/>
          <w:szCs w:val="24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Nadle</w:t>
      </w:r>
      <w:r w:rsidRPr="00E54ADA">
        <w:rPr>
          <w:rFonts w:cs="Arial" w:hAnsi="Arial" w:ascii="Arial"/>
        </w:rPr>
        <w:t>ž</w:t>
      </w:r>
      <w:r w:rsidRPr="00E54ADA">
        <w:rPr>
          <w:rFonts w:cs="Arial" w:hAnsi="Arial" w:ascii="Arial"/>
          <w:lang w:val="pl-PL"/>
        </w:rPr>
        <w:t>ni trgova</w:t>
      </w:r>
      <w:r w:rsidRPr="00E54ADA">
        <w:rPr>
          <w:rFonts w:cs="Arial" w:hAnsi="Arial" w:ascii="Arial"/>
        </w:rPr>
        <w:t>č</w:t>
      </w:r>
      <w:r w:rsidRPr="00E54ADA">
        <w:rPr>
          <w:rFonts w:cs="Arial" w:hAnsi="Arial" w:ascii="Arial"/>
          <w:lang w:val="pl-PL"/>
        </w:rPr>
        <w:t>ki sud</w:t>
      </w:r>
      <w:r w:rsidRPr="00E54ADA">
        <w:rPr>
          <w:rFonts w:cs="Arial" w:hAnsi="Arial" w:ascii="Arial"/>
        </w:rPr>
        <w:t xml:space="preserve">  :</w:t>
      </w:r>
      <w:r w:rsidR="00126722" w:rsidRPr="00E54ADA">
        <w:rPr>
          <w:rFonts w:cs="Arial" w:hAnsi="Arial" w:ascii="Arial"/>
          <w:b/>
        </w:rPr>
        <w:t>Trgovački sud u Zagrebu</w:t>
      </w:r>
    </w:p>
    <w:p w:rsidRDefault="0037509C" w:rsidP="00875FAF" w:rsidR="00875FAF" w:rsidRPr="00E54ADA">
      <w:pPr>
        <w:jc w:val="both"/>
        <w:rPr>
          <w:rFonts w:cs="Arial" w:hAnsi="Arial" w:ascii="Arial"/>
        </w:rPr>
      </w:pPr>
      <w:r w:rsidRPr="00E54ADA">
        <w:rPr>
          <w:rFonts w:cs="Arial" w:hAnsi="Arial" w:ascii="Arial"/>
          <w:lang w:val="pl-PL"/>
        </w:rPr>
        <w:t>Poslovni broj spisa</w:t>
      </w:r>
      <w:r w:rsidRPr="00E54ADA">
        <w:rPr>
          <w:rFonts w:cs="Arial" w:hAnsi="Arial" w:ascii="Arial"/>
          <w:b/>
          <w:lang w:val="pl-PL"/>
        </w:rPr>
        <w:t>:</w:t>
      </w:r>
      <w:r w:rsidR="00670894" w:rsidRPr="00E54ADA">
        <w:rPr>
          <w:rFonts w:cs="Arial" w:hAnsi="Arial" w:ascii="Arial"/>
          <w:b/>
        </w:rPr>
        <w:t xml:space="preserve"> </w:t>
      </w:r>
      <w:r w:rsidR="00D767A6" w:rsidRPr="00E54ADA">
        <w:rPr>
          <w:rFonts w:cs="Arial" w:hAnsi="Arial" w:ascii="Arial"/>
          <w:b/>
        </w:rPr>
        <w:t xml:space="preserve"> St</w:t>
      </w:r>
      <w:r w:rsidR="00897A10" w:rsidRPr="00E54ADA">
        <w:rPr>
          <w:rFonts w:cs="Arial" w:hAnsi="Arial" w:ascii="Arial"/>
          <w:b/>
        </w:rPr>
        <w:t xml:space="preserve"> – </w:t>
      </w:r>
      <w:r w:rsidR="00216A4D">
        <w:rPr>
          <w:rFonts w:cs="Arial" w:hAnsi="Arial" w:ascii="Arial"/>
          <w:b/>
        </w:rPr>
        <w:t>3821/201</w:t>
      </w:r>
      <w:r w:rsidR="00897A10" w:rsidRPr="00E54ADA">
        <w:rPr>
          <w:rFonts w:cs="Arial" w:hAnsi="Arial" w:ascii="Arial"/>
          <w:b/>
        </w:rPr>
        <w:t xml:space="preserve">6 </w:t>
      </w:r>
    </w:p>
    <w:p w:rsidRDefault="00875FAF" w:rsidP="00875FAF" w:rsidR="00670894" w:rsidRPr="00E54ADA">
      <w:pPr>
        <w:rPr>
          <w:rFonts w:cs="Arial" w:hAnsi="Arial" w:ascii="Arial"/>
          <w:i/>
        </w:rPr>
      </w:pPr>
      <w:r w:rsidRPr="00E54ADA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E54ADA">
        <w:rPr>
          <w:rFonts w:cs="Arial" w:hAnsi="Arial" w:ascii="Arial"/>
        </w:rPr>
        <w:t xml:space="preserve"> </w:t>
      </w:r>
    </w:p>
    <w:p w:rsidRDefault="00216A4D" w:rsidP="00AE6E13" w:rsidR="00AE6E13" w:rsidRPr="00E54ADA">
      <w:pPr>
        <w:spacing w:after="0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BRŠLJAN </w:t>
      </w:r>
      <w:r w:rsidR="00D767A6" w:rsidRPr="00E54ADA">
        <w:rPr>
          <w:rFonts w:cs="Arial" w:hAnsi="Arial" w:ascii="Arial"/>
          <w:b/>
        </w:rPr>
        <w:t>d.o.o. u stečaju, OIB:</w:t>
      </w:r>
      <w:r w:rsidR="00897A10" w:rsidRPr="00E54ADA">
        <w:rPr>
          <w:rFonts w:cs="Arial" w:hAnsi="Arial" w:ascii="Arial"/>
          <w:b/>
        </w:rPr>
        <w:t xml:space="preserve"> </w:t>
      </w:r>
      <w:r>
        <w:rPr>
          <w:rFonts w:cs="Arial" w:hAnsi="Arial" w:ascii="Arial"/>
          <w:b/>
        </w:rPr>
        <w:t>18683136487</w:t>
      </w:r>
      <w:r w:rsidR="00AE6E13" w:rsidRPr="00E54ADA">
        <w:rPr>
          <w:rFonts w:cs="Arial" w:hAnsi="Arial" w:ascii="Arial"/>
          <w:b/>
        </w:rPr>
        <w:t xml:space="preserve">, </w:t>
      </w:r>
      <w:r w:rsidR="00D767A6" w:rsidRPr="00E54ADA">
        <w:rPr>
          <w:rFonts w:cs="Arial" w:hAnsi="Arial" w:ascii="Arial"/>
          <w:b/>
        </w:rPr>
        <w:t>Zagreb,</w:t>
      </w:r>
      <w:r w:rsidR="00897A10" w:rsidRPr="00E54ADA">
        <w:rPr>
          <w:rFonts w:cs="Arial" w:hAnsi="Arial" w:ascii="Arial"/>
          <w:b/>
        </w:rPr>
        <w:t xml:space="preserve"> </w:t>
      </w:r>
      <w:r>
        <w:rPr>
          <w:rFonts w:cs="Arial" w:hAnsi="Arial" w:ascii="Arial"/>
          <w:b/>
        </w:rPr>
        <w:t xml:space="preserve">Ivana Šibla 9 </w:t>
      </w:r>
      <w:r w:rsidR="00897A10" w:rsidRPr="00E54ADA">
        <w:rPr>
          <w:rFonts w:cs="Arial" w:hAnsi="Arial" w:ascii="Arial"/>
          <w:b/>
        </w:rPr>
        <w:t xml:space="preserve"> </w:t>
      </w:r>
      <w:r w:rsidR="00AE6E13" w:rsidRPr="00E54ADA">
        <w:rPr>
          <w:rFonts w:cs="Arial" w:hAnsi="Arial" w:ascii="Arial"/>
          <w:b/>
        </w:rPr>
        <w:t xml:space="preserve"> </w:t>
      </w:r>
    </w:p>
    <w:p w:rsidRDefault="00AE6E13" w:rsidP="00AE6E13" w:rsidR="00AE6E13" w:rsidRPr="00E54ADA">
      <w:pPr>
        <w:spacing w:after="0"/>
        <w:rPr>
          <w:rFonts w:cs="Arial" w:hAnsi="Arial" w:ascii="Arial"/>
          <w:sz w:val="20"/>
          <w:szCs w:val="20"/>
        </w:rPr>
      </w:pPr>
      <w:r w:rsidRPr="00E54ADA">
        <w:rPr>
          <w:rFonts w:cs="Arial" w:hAnsi="Arial" w:ascii="Arial"/>
          <w:sz w:val="20"/>
          <w:szCs w:val="20"/>
        </w:rPr>
        <w:tab/>
      </w:r>
      <w:r w:rsidRPr="00E54ADA">
        <w:rPr>
          <w:rFonts w:cs="Arial" w:hAnsi="Arial" w:ascii="Arial"/>
          <w:sz w:val="20"/>
          <w:szCs w:val="20"/>
        </w:rPr>
        <w:tab/>
      </w:r>
    </w:p>
    <w:p w:rsidRDefault="008F3D41" w:rsidP="00EF6F0D" w:rsidR="008F3D41" w:rsidRPr="00E54ADA">
      <w:pPr>
        <w:jc w:val="center"/>
        <w:rPr>
          <w:rFonts w:cs="Arial" w:hAnsi="Arial" w:ascii="Arial"/>
          <w:b/>
          <w:i/>
          <w:sz w:val="24"/>
          <w:szCs w:val="24"/>
          <w:lang w:val="pl-PL"/>
        </w:rPr>
      </w:pPr>
    </w:p>
    <w:p w:rsidRDefault="008F3D41" w:rsidP="00EF6F0D" w:rsidR="008F3D41" w:rsidRPr="00E54ADA">
      <w:pPr>
        <w:jc w:val="center"/>
        <w:rPr>
          <w:rFonts w:cs="Arial" w:hAnsi="Arial" w:ascii="Arial"/>
          <w:b/>
          <w:sz w:val="24"/>
          <w:szCs w:val="24"/>
          <w:lang w:val="pl-PL"/>
        </w:rPr>
      </w:pPr>
    </w:p>
    <w:p w:rsidRDefault="00EF6F0D" w:rsidP="00EF6F0D" w:rsidR="00EF6F0D" w:rsidRPr="00E54ADA">
      <w:pPr>
        <w:jc w:val="center"/>
        <w:rPr>
          <w:rFonts w:cs="Arial" w:hAnsi="Arial" w:ascii="Arial"/>
          <w:b/>
          <w:sz w:val="24"/>
          <w:szCs w:val="24"/>
          <w:lang w:val="pl-PL"/>
        </w:rPr>
      </w:pPr>
      <w:r w:rsidRPr="00E54ADA">
        <w:rPr>
          <w:rFonts w:cs="Arial" w:hAnsi="Arial" w:ascii="Arial"/>
          <w:b/>
          <w:sz w:val="24"/>
          <w:szCs w:val="24"/>
          <w:lang w:val="pl-PL"/>
        </w:rPr>
        <w:t>TABLICA PRIJAVLJENIH TRAŽBINA, RAZLUČNIH I IZLUČNIH PRAVA</w:t>
      </w:r>
    </w:p>
    <w:p w:rsidRDefault="00EF6F0D" w:rsidP="00EF6F0D" w:rsidR="00EF6F0D" w:rsidRPr="00E54ADA">
      <w:pPr>
        <w:pStyle w:val="Bezproreda1"/>
        <w:numPr>
          <w:ilvl w:val="0"/>
          <w:numId w:val="1"/>
        </w:numPr>
        <w:suppressAutoHyphens w:val="false"/>
        <w:jc w:val="center"/>
        <w:rPr>
          <w:rFonts w:cs="Arial" w:hAnsi="Arial" w:ascii="Arial"/>
          <w:b/>
          <w:sz w:val="24"/>
          <w:szCs w:val="24"/>
        </w:rPr>
      </w:pPr>
      <w:r w:rsidRPr="00E54ADA">
        <w:rPr>
          <w:rFonts w:cs="Arial" w:hAnsi="Arial" w:ascii="Arial"/>
          <w:b/>
          <w:sz w:val="24"/>
          <w:szCs w:val="24"/>
        </w:rPr>
        <w:t>TABLICA PRIJAVLJENIH TRAŽBINA</w:t>
      </w:r>
    </w:p>
    <w:p w:rsidRDefault="00EF6F0D" w:rsidP="00EF6F0D" w:rsidR="00EF6F0D" w:rsidRPr="00E54ADA">
      <w:pPr>
        <w:spacing w:after="0"/>
        <w:rPr>
          <w:rFonts w:cs="Arial" w:hAnsi="Arial" w:ascii="Arial"/>
          <w:sz w:val="18"/>
          <w:szCs w:val="18"/>
        </w:rPr>
      </w:pPr>
    </w:p>
    <w:p w:rsidRDefault="00EF6F0D" w:rsidP="00BC7ABC" w:rsidR="00BC7ABC" w:rsidRPr="00E54ADA">
      <w:pPr>
        <w:spacing w:after="0"/>
        <w:rPr>
          <w:rFonts w:cs="Arial" w:hAnsi="Arial" w:ascii="Arial"/>
          <w:sz w:val="18"/>
          <w:szCs w:val="18"/>
        </w:rPr>
      </w:pPr>
      <w:r w:rsidRPr="00E54ADA">
        <w:rPr>
          <w:rFonts w:cs="Arial" w:hAnsi="Arial" w:ascii="Arial"/>
          <w:sz w:val="18"/>
          <w:szCs w:val="18"/>
        </w:rPr>
        <w:t xml:space="preserve">                    </w:t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</w:p>
    <w:p w:rsidRDefault="00BC7ABC" w:rsidP="00BC7ABC" w:rsidR="00BC7ABC">
      <w:pPr>
        <w:spacing w:after="0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sz w:val="18"/>
          <w:szCs w:val="18"/>
        </w:rPr>
        <w:t xml:space="preserve">                    </w:t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18"/>
          <w:szCs w:val="18"/>
        </w:rPr>
        <w:tab/>
      </w:r>
      <w:r w:rsidRPr="00E54ADA">
        <w:rPr>
          <w:rFonts w:cs="Arial" w:hAnsi="Arial" w:ascii="Arial"/>
          <w:sz w:val="20"/>
          <w:szCs w:val="20"/>
        </w:rPr>
        <w:tab/>
        <w:t xml:space="preserve">  </w:t>
      </w:r>
      <w:r w:rsidRPr="00E54ADA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A22CA6" w:rsidP="00BC7ABC" w:rsidR="00A22CA6" w:rsidRPr="00E54ADA">
      <w:pPr>
        <w:spacing w:after="0"/>
        <w:rPr>
          <w:rFonts w:cs="Arial" w:hAnsi="Arial" w:ascii="Arial"/>
          <w:sz w:val="20"/>
          <w:szCs w:val="20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700"/>
        <w:gridCol w:w="1702"/>
        <w:gridCol w:w="1842"/>
        <w:gridCol w:w="1985"/>
      </w:tblGrid>
      <w:tr w:rsidTr="00706826" w:rsidR="00BC7ABC" w:rsidRPr="00E54ADA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E54ADA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Pr="00E54ADA">
              <w:rPr>
                <w:rFonts w:cs="Arial" w:hAnsi="Arial" w:ascii="Arial"/>
                <w:sz w:val="20"/>
                <w:szCs w:val="20"/>
              </w:rPr>
              <w:t>neto</w:t>
            </w:r>
          </w:p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 w:rsidRPr="00E54ADA">
              <w:rPr>
                <w:rFonts w:cs="Arial" w:eastAsia="Times New Roman" w:hAnsi="Arial" w:ascii="Arial"/>
                <w:sz w:val="20"/>
                <w:szCs w:val="20"/>
              </w:rPr>
              <w:t xml:space="preserve">priznate tražbine bruto </w:t>
            </w: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706826" w:rsidR="00BC7ABC" w:rsidRPr="00E54ADA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140D86" w:rsidR="00BC7ABC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140D86" w:rsidR="00BC7ABC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140D86" w:rsidR="00BC7ABC" w:rsidRPr="00E54AD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BC7ABC" w:rsidP="009F457B" w:rsidR="00BC7ABC" w:rsidRPr="00E54ADA">
            <w:pPr>
              <w:pStyle w:val="Bezproreda1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BC7ABC" w:rsidP="009B0CC8" w:rsidR="00BC7ABC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706826" w:rsidP="009B0CC8" w:rsidR="00706826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EF637B" w:rsidP="00BC7ABC" w:rsidR="00EF637B">
      <w:pPr>
        <w:rPr>
          <w:rFonts w:cs="Arial" w:eastAsia="Times New Roman" w:hAnsi="Arial" w:ascii="Arial"/>
          <w:sz w:val="16"/>
          <w:szCs w:val="16"/>
        </w:rPr>
      </w:pPr>
    </w:p>
    <w:p w:rsidRDefault="00E10128" w:rsidP="00BC7ABC" w:rsidR="00BC7ABC" w:rsidRPr="00E54ADA">
      <w:pPr>
        <w:rPr>
          <w:rFonts w:cs="Arial" w:eastAsia="Times New Roman" w:hAnsi="Arial" w:ascii="Arial"/>
          <w:sz w:val="16"/>
          <w:szCs w:val="16"/>
        </w:rPr>
      </w:pPr>
      <w:r>
        <w:rPr>
          <w:rFonts w:cs="Arial" w:eastAsia="Times New Roman" w:hAnsi="Arial" w:ascii="Arial"/>
          <w:sz w:val="16"/>
          <w:szCs w:val="16"/>
        </w:rPr>
        <w:t xml:space="preserve">Bršljan </w:t>
      </w:r>
      <w:r w:rsidR="00BC7ABC" w:rsidRPr="00E54ADA">
        <w:rPr>
          <w:rFonts w:cs="Arial" w:eastAsia="Times New Roman" w:hAnsi="Arial" w:ascii="Arial"/>
          <w:sz w:val="16"/>
          <w:szCs w:val="16"/>
        </w:rPr>
        <w:t xml:space="preserve"> d.o.o. u stečaju </w:t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</w:r>
      <w:r w:rsidR="00BC7ABC" w:rsidRPr="00E54ADA">
        <w:rPr>
          <w:rFonts w:cs="Arial" w:eastAsia="Times New Roman" w:hAnsi="Arial" w:ascii="Arial"/>
          <w:sz w:val="16"/>
          <w:szCs w:val="16"/>
        </w:rPr>
        <w:tab/>
        <w:t xml:space="preserve">                   </w:t>
      </w:r>
      <w:r>
        <w:rPr>
          <w:rFonts w:cs="Arial" w:eastAsia="Times New Roman" w:hAnsi="Arial" w:ascii="Arial"/>
          <w:sz w:val="16"/>
          <w:szCs w:val="16"/>
        </w:rPr>
        <w:t xml:space="preserve">                           </w:t>
      </w:r>
      <w:r w:rsidR="00BC7ABC" w:rsidRPr="00E54ADA">
        <w:rPr>
          <w:rFonts w:cs="Arial" w:eastAsia="Times New Roman" w:hAnsi="Arial" w:ascii="Arial"/>
          <w:sz w:val="16"/>
          <w:szCs w:val="16"/>
        </w:rPr>
        <w:t>Na broj: 3 St</w:t>
      </w:r>
      <w:r w:rsidR="00140D86" w:rsidRPr="00E54ADA">
        <w:rPr>
          <w:rFonts w:cs="Arial" w:eastAsia="Times New Roman" w:hAnsi="Arial" w:ascii="Arial"/>
          <w:sz w:val="16"/>
          <w:szCs w:val="16"/>
        </w:rPr>
        <w:t xml:space="preserve"> – </w:t>
      </w:r>
      <w:r>
        <w:rPr>
          <w:rFonts w:cs="Arial" w:eastAsia="Times New Roman" w:hAnsi="Arial" w:ascii="Arial"/>
          <w:sz w:val="16"/>
          <w:szCs w:val="16"/>
        </w:rPr>
        <w:t>3821/2016</w:t>
      </w:r>
    </w:p>
    <w:p w:rsidRDefault="00E10128" w:rsidP="00BC7ABC" w:rsidR="00BC7ABC" w:rsidRPr="00E54ADA">
      <w:pPr>
        <w:rPr>
          <w:rFonts w:cs="Arial" w:eastAsia="Times New Roman" w:hAnsi="Arial" w:ascii="Arial"/>
          <w:sz w:val="16"/>
          <w:szCs w:val="16"/>
        </w:rPr>
      </w:pPr>
      <w:r>
        <w:rPr>
          <w:rFonts w:cs="Arial" w:eastAsia="Times New Roman" w:hAnsi="Arial" w:ascii="Arial"/>
          <w:sz w:val="16"/>
          <w:szCs w:val="16"/>
        </w:rPr>
        <w:t>OIB: 85461827944</w:t>
      </w:r>
    </w:p>
    <w:p w:rsidRDefault="00BC7ABC" w:rsidP="00BC7ABC" w:rsidR="00BC7ABC" w:rsidRPr="00E54ADA">
      <w:pPr>
        <w:rPr>
          <w:rFonts w:cs="Arial" w:eastAsia="Times New Roman" w:hAnsi="Arial" w:ascii="Arial"/>
          <w:sz w:val="16"/>
          <w:szCs w:val="16"/>
        </w:rPr>
      </w:pPr>
      <w:r w:rsidRPr="00E54ADA">
        <w:rPr>
          <w:rFonts w:cs="Arial" w:eastAsia="Times New Roman" w:hAnsi="Arial" w:ascii="Arial"/>
          <w:sz w:val="16"/>
          <w:szCs w:val="16"/>
        </w:rPr>
        <w:t>Zagreb,</w:t>
      </w:r>
      <w:r w:rsidR="00E10128">
        <w:rPr>
          <w:rFonts w:cs="Arial" w:eastAsia="Times New Roman" w:hAnsi="Arial" w:ascii="Arial"/>
          <w:sz w:val="16"/>
          <w:szCs w:val="16"/>
        </w:rPr>
        <w:t xml:space="preserve"> Ivana Šibla 9</w:t>
      </w:r>
      <w:r w:rsidR="00140D86" w:rsidRPr="00E54ADA">
        <w:rPr>
          <w:rFonts w:cs="Arial" w:eastAsia="Times New Roman" w:hAnsi="Arial" w:ascii="Arial"/>
          <w:sz w:val="16"/>
          <w:szCs w:val="16"/>
        </w:rPr>
        <w:t xml:space="preserve"> </w:t>
      </w:r>
    </w:p>
    <w:p w:rsidRDefault="00BC7ABC" w:rsidP="009B0CC8" w:rsidR="00BC7ABC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EF6F0D" w:rsidP="009B0CC8" w:rsidR="00E10128">
      <w:pPr>
        <w:spacing w:after="0"/>
        <w:ind w:firstLine="708" w:left="4956"/>
        <w:rPr>
          <w:rFonts w:cs="Arial" w:hAnsi="Arial" w:ascii="Arial"/>
          <w:sz w:val="20"/>
          <w:szCs w:val="20"/>
        </w:rPr>
      </w:pPr>
      <w:r w:rsidRPr="00FD26B7">
        <w:rPr>
          <w:rFonts w:cs="Arial" w:hAnsi="Arial" w:ascii="Arial"/>
          <w:sz w:val="20"/>
          <w:szCs w:val="20"/>
        </w:rPr>
        <w:t xml:space="preserve"> </w:t>
      </w:r>
    </w:p>
    <w:p w:rsidRDefault="00E10128" w:rsidP="009B0CC8" w:rsidR="00E10128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EF6F0D" w:rsidP="009B0CC8" w:rsidR="00EF6F0D">
      <w:pPr>
        <w:spacing w:after="0"/>
        <w:ind w:firstLine="708" w:left="4956"/>
        <w:rPr>
          <w:rFonts w:cs="Arial" w:hAnsi="Arial" w:ascii="Arial"/>
          <w:b/>
          <w:sz w:val="20"/>
          <w:szCs w:val="20"/>
        </w:rPr>
      </w:pPr>
      <w:r w:rsidRPr="00FD26B7">
        <w:rPr>
          <w:rFonts w:cs="Arial" w:hAnsi="Arial" w:ascii="Arial"/>
          <w:sz w:val="20"/>
          <w:szCs w:val="20"/>
        </w:rPr>
        <w:t xml:space="preserve"> </w:t>
      </w:r>
      <w:r w:rsidRPr="00FD26B7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E10128" w:rsidP="009B0CC8" w:rsidR="00E10128" w:rsidRPr="00FD26B7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693"/>
        <w:gridCol w:w="1984"/>
        <w:gridCol w:w="3969"/>
        <w:gridCol w:w="1701"/>
        <w:gridCol w:w="1701"/>
        <w:gridCol w:w="1701"/>
      </w:tblGrid>
      <w:tr w:rsidTr="00F61575" w:rsidR="00BC7ABC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E54ADA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spacing w:lineRule="auto" w:line="276" w:after="0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7ABC" w:rsidP="009F457B" w:rsidR="00BC7ABC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F61575" w:rsidR="00B01382" w:rsidRPr="00E54AD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1382" w:rsidP="009F457B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74791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9F457B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706826" w:rsidR="00706826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Republika Hrvatska, Ministarstvo financija, Porezna uprava</w:t>
            </w:r>
          </w:p>
          <w:p w:rsidRDefault="00706826" w:rsidP="00706826" w:rsidR="00F61575">
            <w:pPr>
              <w:spacing w:lineRule="auto" w:line="276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OIB: 18683136487 zastupa Županijsko </w:t>
            </w:r>
          </w:p>
          <w:p w:rsidRDefault="00706826" w:rsidP="00706826" w:rsidR="00F61575">
            <w:pPr>
              <w:spacing w:lineRule="auto" w:line="276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državno </w:t>
            </w:r>
          </w:p>
          <w:p w:rsidRDefault="00706826" w:rsidP="00706826" w:rsidR="00B01382" w:rsidRPr="00747914">
            <w:pPr>
              <w:spacing w:lineRule="auto" w:line="276" w:after="0"/>
              <w:jc w:val="both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odvjetništvo u Zagrebu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9F457B" w:rsidR="00B01382" w:rsidRPr="00747914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Zagreb, Savska cesta  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706826" w:rsidR="00B01382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E54ADA">
              <w:rPr>
                <w:rFonts w:cs="Arial" w:hAnsi="Arial" w:ascii="Arial"/>
                <w:sz w:val="18"/>
                <w:szCs w:val="18"/>
              </w:rPr>
              <w:t xml:space="preserve">Porezi, doprinosi </w:t>
            </w:r>
            <w:r>
              <w:rPr>
                <w:rFonts w:cs="Arial" w:hAnsi="Arial" w:ascii="Arial"/>
                <w:sz w:val="18"/>
                <w:szCs w:val="18"/>
              </w:rPr>
              <w:t xml:space="preserve">, sudske pristojbe i druga javna davanja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9F457B" w:rsidR="00B01382" w:rsidRPr="00747914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1.976.497,24 kn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826" w:rsidP="009F457B" w:rsidR="00B01382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1.976.497,24 kn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01382" w:rsidP="009F457B" w:rsidR="00B01382" w:rsidRPr="00747914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747914" w:rsidP="00A87452" w:rsidR="00747914">
      <w:pPr>
        <w:rPr>
          <w:rFonts w:cs="Arial" w:eastAsia="Times New Roman" w:hAnsi="Arial" w:ascii="Arial"/>
          <w:sz w:val="16"/>
          <w:szCs w:val="16"/>
        </w:rPr>
      </w:pPr>
    </w:p>
    <w:p w:rsidRDefault="00C8720A" w:rsidP="00A87452" w:rsidR="00C8720A">
      <w:pPr>
        <w:rPr>
          <w:rFonts w:cs="Arial" w:eastAsia="Times New Roman" w:hAnsi="Arial" w:ascii="Arial"/>
          <w:sz w:val="16"/>
          <w:szCs w:val="16"/>
        </w:rPr>
      </w:pPr>
    </w:p>
    <w:p w:rsidRDefault="00C8720A" w:rsidP="00A87452" w:rsidR="00C8720A">
      <w:pPr>
        <w:rPr>
          <w:rFonts w:cs="Arial" w:eastAsia="Times New Roman" w:hAnsi="Arial" w:ascii="Arial"/>
          <w:sz w:val="16"/>
          <w:szCs w:val="16"/>
        </w:rPr>
      </w:pPr>
    </w:p>
    <w:p w:rsidRDefault="00C8720A" w:rsidP="00A87452" w:rsidR="00C8720A">
      <w:pPr>
        <w:rPr>
          <w:rFonts w:cs="Arial" w:eastAsia="Times New Roman" w:hAnsi="Arial" w:ascii="Arial"/>
          <w:sz w:val="16"/>
          <w:szCs w:val="16"/>
        </w:rPr>
      </w:pPr>
    </w:p>
    <w:p w:rsidRDefault="00710EF7" w:rsidP="00875FAF" w:rsidR="00710EF7">
      <w:pPr>
        <w:rPr>
          <w:rFonts w:cs="Arial" w:eastAsia="Times New Roman" w:hAnsi="Arial" w:ascii="Arial"/>
          <w:sz w:val="16"/>
          <w:szCs w:val="16"/>
        </w:rPr>
      </w:pPr>
    </w:p>
    <w:p w:rsidRDefault="00A87452" w:rsidP="00875FAF" w:rsidR="00A87452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5E35A1" w:rsidR="005E35A1" w:rsidRPr="00E54ADA">
      <w:pPr>
        <w:pStyle w:val="Bezproreda"/>
        <w:jc w:val="center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b/>
          <w:sz w:val="20"/>
          <w:szCs w:val="20"/>
        </w:rPr>
        <w:t xml:space="preserve">OSPORENE TRAŽBINE </w:t>
      </w:r>
      <w:r w:rsidR="00706826">
        <w:rPr>
          <w:rFonts w:cs="Arial" w:hAnsi="Arial" w:ascii="Arial"/>
          <w:b/>
          <w:sz w:val="20"/>
          <w:szCs w:val="20"/>
        </w:rPr>
        <w:t xml:space="preserve"> - NEMA</w:t>
      </w:r>
    </w:p>
    <w:p w:rsidRDefault="005E35A1" w:rsidP="005E35A1" w:rsidR="005E35A1" w:rsidRPr="00E54ADA">
      <w:pPr>
        <w:pStyle w:val="Bezproreda"/>
        <w:rPr>
          <w:rFonts w:cs="Arial" w:hAnsi="Arial" w:ascii="Arial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297"/>
        <w:gridCol w:w="6728"/>
        <w:gridCol w:w="5033"/>
      </w:tblGrid>
      <w:tr w:rsidTr="00B8132A" w:rsidR="005E35A1" w:rsidRPr="00E54ADA">
        <w:trPr>
          <w:jc w:val="center"/>
        </w:trPr>
        <w:tc>
          <w:tcPr>
            <w:tcW w:type="pct" w:w="1338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Iznos osporene tražbine</w:t>
            </w:r>
          </w:p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5E35A1" w:rsidP="00B8132A" w:rsidR="005E35A1" w:rsidRPr="00E54ADA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Oznaka ovršne isprave ako se tražbine zasniva na ovršnoj ispravi</w:t>
            </w:r>
          </w:p>
        </w:tc>
      </w:tr>
    </w:tbl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5E35A1" w:rsidP="00875FAF" w:rsidR="005E35A1" w:rsidRPr="00E54ADA">
      <w:pPr>
        <w:rPr>
          <w:rFonts w:cs="Arial" w:hAnsi="Arial" w:ascii="Arial"/>
          <w:sz w:val="20"/>
          <w:szCs w:val="20"/>
        </w:rPr>
      </w:pPr>
    </w:p>
    <w:p w:rsidRDefault="00710EF7" w:rsidP="00875FAF" w:rsidR="00710EF7" w:rsidRPr="00E54ADA">
      <w:pPr>
        <w:rPr>
          <w:rFonts w:cs="Arial" w:hAnsi="Arial" w:ascii="Arial"/>
          <w:sz w:val="20"/>
          <w:szCs w:val="20"/>
        </w:rPr>
      </w:pPr>
    </w:p>
    <w:p w:rsidRDefault="00C83E28" w:rsidP="00A87452" w:rsidR="00A87452" w:rsidRPr="00E54ADA">
      <w:pPr>
        <w:rPr>
          <w:rFonts w:cs="Arial" w:eastAsia="Times New Roman" w:hAnsi="Arial" w:ascii="Arial"/>
          <w:sz w:val="16"/>
          <w:szCs w:val="16"/>
        </w:rPr>
      </w:pPr>
      <w:r>
        <w:rPr>
          <w:rFonts w:cs="Arial" w:eastAsia="Times New Roman" w:hAnsi="Arial" w:ascii="Arial"/>
          <w:sz w:val="16"/>
          <w:szCs w:val="16"/>
        </w:rPr>
        <w:t xml:space="preserve">Bršljan </w:t>
      </w:r>
      <w:r w:rsidR="00A87452" w:rsidRPr="00E54ADA">
        <w:rPr>
          <w:rFonts w:cs="Arial" w:eastAsia="Times New Roman" w:hAnsi="Arial" w:ascii="Arial"/>
          <w:sz w:val="16"/>
          <w:szCs w:val="16"/>
        </w:rPr>
        <w:t xml:space="preserve"> d.o.o. u stečaju </w:t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</w:r>
      <w:r w:rsidR="00A87452" w:rsidRPr="00E54ADA">
        <w:rPr>
          <w:rFonts w:cs="Arial" w:eastAsia="Times New Roman" w:hAnsi="Arial" w:ascii="Arial"/>
          <w:sz w:val="16"/>
          <w:szCs w:val="16"/>
        </w:rPr>
        <w:tab/>
        <w:t xml:space="preserve">                   Na broj: 3 St – </w:t>
      </w:r>
      <w:r>
        <w:rPr>
          <w:rFonts w:cs="Arial" w:eastAsia="Times New Roman" w:hAnsi="Arial" w:ascii="Arial"/>
          <w:sz w:val="16"/>
          <w:szCs w:val="16"/>
        </w:rPr>
        <w:t>3821/16</w:t>
      </w:r>
    </w:p>
    <w:p w:rsidRDefault="00A87452" w:rsidP="00A87452" w:rsidR="00A87452" w:rsidRPr="00E54ADA">
      <w:pPr>
        <w:rPr>
          <w:rFonts w:cs="Arial" w:eastAsia="Times New Roman" w:hAnsi="Arial" w:ascii="Arial"/>
          <w:sz w:val="16"/>
          <w:szCs w:val="16"/>
        </w:rPr>
      </w:pPr>
      <w:r w:rsidRPr="00E54ADA">
        <w:rPr>
          <w:rFonts w:cs="Arial" w:eastAsia="Times New Roman" w:hAnsi="Arial" w:ascii="Arial"/>
          <w:sz w:val="16"/>
          <w:szCs w:val="16"/>
        </w:rPr>
        <w:t xml:space="preserve">OIB: </w:t>
      </w:r>
      <w:r w:rsidR="00C83E28">
        <w:rPr>
          <w:rFonts w:cs="Arial" w:eastAsia="Times New Roman" w:hAnsi="Arial" w:ascii="Arial"/>
          <w:sz w:val="16"/>
          <w:szCs w:val="16"/>
        </w:rPr>
        <w:t>85461827944</w:t>
      </w:r>
    </w:p>
    <w:p w:rsidRDefault="00A87452" w:rsidP="00A87452" w:rsidR="00A87452" w:rsidRPr="00E54ADA">
      <w:pPr>
        <w:rPr>
          <w:rFonts w:cs="Arial" w:eastAsia="Times New Roman" w:hAnsi="Arial" w:ascii="Arial"/>
          <w:sz w:val="16"/>
          <w:szCs w:val="16"/>
        </w:rPr>
      </w:pPr>
      <w:r w:rsidRPr="00E54ADA">
        <w:rPr>
          <w:rFonts w:cs="Arial" w:eastAsia="Times New Roman" w:hAnsi="Arial" w:ascii="Arial"/>
          <w:sz w:val="16"/>
          <w:szCs w:val="16"/>
        </w:rPr>
        <w:t>Zagreb,</w:t>
      </w:r>
      <w:r w:rsidR="00C83E28">
        <w:rPr>
          <w:rFonts w:cs="Arial" w:eastAsia="Times New Roman" w:hAnsi="Arial" w:ascii="Arial"/>
          <w:sz w:val="16"/>
          <w:szCs w:val="16"/>
        </w:rPr>
        <w:t xml:space="preserve">Ivana Šibla 9 </w:t>
      </w:r>
      <w:r w:rsidRPr="00E54ADA">
        <w:rPr>
          <w:rFonts w:cs="Arial" w:eastAsia="Times New Roman" w:hAnsi="Arial" w:ascii="Arial"/>
          <w:sz w:val="16"/>
          <w:szCs w:val="16"/>
        </w:rPr>
        <w:t xml:space="preserve"> </w:t>
      </w:r>
    </w:p>
    <w:p w:rsidRDefault="00A87452" w:rsidP="00A87452" w:rsidR="00A87452" w:rsidRPr="00E54ADA">
      <w:pPr>
        <w:spacing w:after="0"/>
        <w:ind w:firstLine="708" w:left="4956"/>
        <w:rPr>
          <w:rFonts w:cs="Arial" w:hAnsi="Arial" w:ascii="Arial"/>
          <w:sz w:val="20"/>
          <w:szCs w:val="20"/>
        </w:rPr>
      </w:pPr>
    </w:p>
    <w:p w:rsidRDefault="00A87452" w:rsidP="00A87452" w:rsidR="00A87452" w:rsidRPr="00E54ADA">
      <w:pPr>
        <w:rPr>
          <w:rFonts w:cs="Arial" w:eastAsia="Times New Roman" w:hAnsi="Arial" w:ascii="Arial"/>
          <w:sz w:val="16"/>
          <w:szCs w:val="16"/>
        </w:rPr>
      </w:pPr>
    </w:p>
    <w:p w:rsidRDefault="005223FD" w:rsidP="00866196" w:rsidR="005223FD" w:rsidRPr="00E54ADA">
      <w:pPr>
        <w:jc w:val="center"/>
        <w:rPr>
          <w:rFonts w:cs="Arial" w:hAnsi="Arial" w:ascii="Arial"/>
          <w:b/>
          <w:sz w:val="20"/>
          <w:szCs w:val="20"/>
        </w:rPr>
      </w:pPr>
    </w:p>
    <w:p w:rsidRDefault="00866196" w:rsidP="00866196" w:rsidR="00866196" w:rsidRPr="00E54ADA">
      <w:pPr>
        <w:jc w:val="center"/>
        <w:rPr>
          <w:rFonts w:cs="Arial" w:hAnsi="Arial" w:ascii="Arial"/>
          <w:b/>
          <w:sz w:val="20"/>
          <w:szCs w:val="20"/>
        </w:rPr>
      </w:pPr>
      <w:r w:rsidRPr="00E54ADA">
        <w:rPr>
          <w:rFonts w:cs="Arial" w:hAnsi="Arial" w:ascii="Arial"/>
          <w:b/>
          <w:sz w:val="20"/>
          <w:szCs w:val="20"/>
        </w:rPr>
        <w:t>II. TABLICA RAZLUČNIH PRAVA</w:t>
      </w:r>
    </w:p>
    <w:p w:rsidRDefault="00866196" w:rsidP="00866196" w:rsidR="00866196" w:rsidRPr="00E54ADA">
      <w:pPr>
        <w:jc w:val="center"/>
        <w:rPr>
          <w:rFonts w:cs="Arial" w:hAnsi="Arial" w:ascii="Arial"/>
          <w:sz w:val="20"/>
          <w:szCs w:val="20"/>
        </w:rPr>
      </w:pPr>
      <w:r w:rsidRPr="00E54ADA">
        <w:rPr>
          <w:rFonts w:cs="Arial" w:hAnsi="Arial" w:ascii="Arial"/>
          <w:sz w:val="20"/>
          <w:szCs w:val="20"/>
        </w:rPr>
        <w:t xml:space="preserve">Na nekretninama </w:t>
      </w:r>
    </w:p>
    <w:p w:rsidRDefault="003D42D3" w:rsidP="00866196" w:rsidR="003D42D3" w:rsidRPr="00E54ADA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8"/>
        <w:gridCol w:w="2133"/>
        <w:gridCol w:w="1482"/>
        <w:gridCol w:w="1421"/>
        <w:gridCol w:w="1713"/>
        <w:gridCol w:w="1879"/>
        <w:gridCol w:w="2598"/>
        <w:gridCol w:w="2722"/>
      </w:tblGrid>
      <w:tr w:rsidR="003D42D3" w:rsidRPr="00E54ADA">
        <w:trPr>
          <w:jc w:val="center"/>
        </w:trPr>
        <w:tc>
          <w:tcPr>
            <w:tcW w:type="dxa" w:w="8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1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5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66196" w:rsidR="00866196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R="009562F3" w:rsidRPr="00E54ADA">
        <w:trPr>
          <w:trHeight w:val="931"/>
          <w:jc w:val="center"/>
        </w:trPr>
        <w:tc>
          <w:tcPr>
            <w:tcW w:type="dxa" w:w="8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57421" w:rsidP="00D33E5F" w:rsidR="00B57421" w:rsidRPr="00E54AD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1/</w:t>
            </w:r>
          </w:p>
        </w:tc>
        <w:tc>
          <w:tcPr>
            <w:tcW w:type="dxa" w:w="21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57421" w:rsidP="00A87452" w:rsidR="00A87452" w:rsidRPr="00E54ADA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A87452" w:rsidRPr="00E54ADA">
              <w:rPr>
                <w:rFonts w:cs="Arial" w:hAnsi="Arial" w:ascii="Arial"/>
                <w:sz w:val="20"/>
                <w:szCs w:val="20"/>
              </w:rPr>
              <w:t>Republika Hrvatska, Ministarstvo financija, Porezna uprava</w:t>
            </w:r>
          </w:p>
          <w:p w:rsidRDefault="00A87452" w:rsidP="00A87452" w:rsidR="00B57421" w:rsidRPr="00E54AD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OIB: 18683136487 , Područni ured zagreb zastupani po Županijsko državno odvjetništvo u Zagrebu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7452" w:rsidP="00A87452" w:rsidR="00B57421" w:rsidRPr="00E54AD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18683136487</w:t>
            </w:r>
          </w:p>
        </w:tc>
        <w:tc>
          <w:tcPr>
            <w:tcW w:type="dxa" w:w="142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57421" w:rsidR="00B57421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71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57421" w:rsidP="00C83E28" w:rsidR="00B57421" w:rsidRPr="00E54ADA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 xml:space="preserve">Općinski građanski sud u Zagrebu, </w:t>
            </w:r>
            <w:r w:rsidR="00C83E28">
              <w:rPr>
                <w:rFonts w:cs="Arial" w:hAnsi="Arial" w:ascii="Arial"/>
                <w:sz w:val="20"/>
                <w:szCs w:val="20"/>
              </w:rPr>
              <w:t xml:space="preserve">stalna služba Dugo Selo, </w:t>
            </w:r>
            <w:r w:rsidR="00463DED" w:rsidRPr="00E54ADA"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9562F3" w:rsidRPr="00E54ADA">
              <w:rPr>
                <w:rFonts w:cs="Arial" w:hAnsi="Arial" w:ascii="Arial"/>
                <w:sz w:val="20"/>
                <w:szCs w:val="20"/>
              </w:rPr>
              <w:t xml:space="preserve"> Katastarska općin</w:t>
            </w:r>
            <w:r w:rsidR="00463DED" w:rsidRPr="00E54ADA">
              <w:rPr>
                <w:rFonts w:cs="Arial" w:hAnsi="Arial" w:ascii="Arial"/>
                <w:sz w:val="20"/>
                <w:szCs w:val="20"/>
              </w:rPr>
              <w:t xml:space="preserve">a </w:t>
            </w:r>
            <w:r w:rsidR="00C83E28">
              <w:rPr>
                <w:rFonts w:cs="Arial" w:hAnsi="Arial" w:ascii="Arial"/>
                <w:sz w:val="20"/>
                <w:szCs w:val="20"/>
              </w:rPr>
              <w:t xml:space="preserve">Vrapče Novo 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D42D3" w:rsidP="005C79EB" w:rsidR="003D42D3" w:rsidRPr="00E54ADA">
            <w:pPr>
              <w:pStyle w:val="Bezproreda1"/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</w:p>
          <w:p w:rsidRDefault="00463DED" w:rsidP="00463DED" w:rsidR="00463DED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463DED" w:rsidP="00463DED" w:rsidR="00463DED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463DED" w:rsidP="00463DED" w:rsidR="00463DED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463DED" w:rsidP="00463DED" w:rsidR="00463DED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8720A" w:rsidP="00463DED" w:rsidR="003D42D3" w:rsidRPr="00E54ADA">
            <w:pPr>
              <w:pStyle w:val="Bezproreda1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1.159.529,39 kn</w:t>
            </w:r>
          </w:p>
        </w:tc>
        <w:tc>
          <w:tcPr>
            <w:tcW w:type="dxa" w:w="25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D42D3" w:rsidP="000A3D49" w:rsidR="003D42D3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3D42D3" w:rsidP="000A3D49" w:rsidR="003D42D3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E54ADA" w:rsidP="00E54ADA" w:rsidR="00C8720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sz w:val="20"/>
                <w:szCs w:val="20"/>
              </w:rPr>
              <w:t>Ovršno rješenje Klasa UP/I 415-01/</w:t>
            </w:r>
            <w:r w:rsidR="00C8720A">
              <w:rPr>
                <w:rFonts w:cs="Arial" w:hAnsi="Arial" w:ascii="Arial"/>
                <w:sz w:val="20"/>
                <w:szCs w:val="20"/>
              </w:rPr>
              <w:t xml:space="preserve"> 14-01/114,</w:t>
            </w:r>
          </w:p>
          <w:p w:rsidRDefault="00C8720A" w:rsidP="00E54ADA" w:rsidR="00C8720A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C8720A" w:rsidP="00E54ADA" w:rsidR="00C8720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Urbroj : 513-07-01-66/14-2 od 31.12.2014. </w:t>
            </w:r>
          </w:p>
          <w:p w:rsidRDefault="00C8720A" w:rsidP="00E54ADA" w:rsidR="00C8720A">
            <w:pPr>
              <w:rPr>
                <w:rFonts w:cs="Arial" w:hAnsi="Arial" w:ascii="Arial"/>
                <w:sz w:val="20"/>
                <w:szCs w:val="20"/>
              </w:rPr>
            </w:pPr>
          </w:p>
          <w:p w:rsidRDefault="00B57421" w:rsidP="00E54ADA" w:rsidR="00B57421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7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C706F" w:rsidP="009562F3" w:rsidR="001C706F" w:rsidRPr="00E54ADA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DD62E4" w:rsidP="009562F3" w:rsidR="00DD62E4" w:rsidRPr="00E54ADA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57421" w:rsidP="009562F3" w:rsidR="00C8720A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bCs/>
                <w:sz w:val="20"/>
                <w:szCs w:val="20"/>
              </w:rPr>
              <w:t>z</w:t>
            </w:r>
            <w:r w:rsidR="009562F3" w:rsidRPr="00E54ADA">
              <w:rPr>
                <w:rFonts w:cs="Arial" w:hAnsi="Arial" w:ascii="Arial"/>
                <w:b/>
                <w:bCs/>
                <w:sz w:val="20"/>
                <w:szCs w:val="20"/>
              </w:rPr>
              <w:t>k</w:t>
            </w:r>
            <w:r w:rsidRPr="00E54ADA">
              <w:rPr>
                <w:rFonts w:cs="Arial" w:hAnsi="Arial" w:ascii="Arial"/>
                <w:b/>
                <w:bCs/>
                <w:sz w:val="20"/>
                <w:szCs w:val="20"/>
              </w:rPr>
              <w:t>.</w:t>
            </w:r>
            <w:r w:rsidR="00C8720A">
              <w:rPr>
                <w:rFonts w:cs="Arial" w:hAnsi="Arial" w:ascii="Arial"/>
                <w:b/>
                <w:bCs/>
                <w:sz w:val="20"/>
                <w:szCs w:val="20"/>
              </w:rPr>
              <w:t>pod</w:t>
            </w:r>
            <w:r w:rsidRPr="00E54ADA">
              <w:rPr>
                <w:rFonts w:cs="Arial" w:hAnsi="Arial" w:ascii="Arial"/>
                <w:b/>
                <w:bCs/>
                <w:sz w:val="20"/>
                <w:szCs w:val="20"/>
              </w:rPr>
              <w:t>ul</w:t>
            </w:r>
            <w:r w:rsidR="00C8720A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ožak 53291, k.o. Vrapče Novo, čestica kč.br. 4135/8 </w:t>
            </w:r>
          </w:p>
          <w:p w:rsidRDefault="00B57421" w:rsidP="009562F3" w:rsidR="009562F3" w:rsidRPr="00E54ADA">
            <w:pPr>
              <w:rPr>
                <w:rFonts w:cs="Arial" w:hAnsi="Arial" w:ascii="Arial"/>
                <w:sz w:val="20"/>
                <w:szCs w:val="20"/>
              </w:rPr>
            </w:pPr>
            <w:r w:rsidRPr="00E54ADA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</w:t>
            </w:r>
          </w:p>
          <w:p w:rsidRDefault="001C706F" w:rsidP="00E54ADA" w:rsidR="001C706F" w:rsidRPr="00E54ADA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170E02" w:rsidP="0039712C" w:rsidR="00170E02" w:rsidRPr="00E54ADA">
      <w:pPr>
        <w:spacing w:after="0"/>
        <w:rPr>
          <w:rFonts w:cs="Arial" w:hAnsi="Arial" w:ascii="Arial"/>
          <w:sz w:val="20"/>
          <w:szCs w:val="20"/>
        </w:rPr>
      </w:pPr>
    </w:p>
    <w:p w:rsidRDefault="0064796F" w:rsidP="00875FAF" w:rsidR="0064796F" w:rsidRPr="00E54ADA">
      <w:pPr>
        <w:jc w:val="center"/>
        <w:rPr>
          <w:rFonts w:cs="Arial" w:hAnsi="Arial" w:ascii="Arial"/>
          <w:sz w:val="24"/>
        </w:rPr>
      </w:pPr>
    </w:p>
    <w:p w:rsidRDefault="00A122AC" w:rsidP="009B562A" w:rsidR="00A122AC">
      <w:pPr>
        <w:rPr>
          <w:rFonts w:cs="Arial" w:hAnsi="Arial" w:ascii="Arial"/>
          <w:sz w:val="20"/>
          <w:szCs w:val="20"/>
        </w:rPr>
      </w:pPr>
    </w:p>
    <w:p w:rsidRDefault="00A122AC" w:rsidP="009B562A" w:rsidR="00A122AC">
      <w:pPr>
        <w:rPr>
          <w:rFonts w:cs="Arial" w:hAnsi="Arial" w:ascii="Arial"/>
          <w:sz w:val="20"/>
          <w:szCs w:val="20"/>
        </w:rPr>
      </w:pPr>
    </w:p>
    <w:p w:rsidRDefault="00A122AC" w:rsidP="009B562A" w:rsidR="00A122AC">
      <w:pPr>
        <w:rPr>
          <w:rFonts w:cs="Arial" w:hAnsi="Arial" w:ascii="Arial"/>
          <w:sz w:val="20"/>
          <w:szCs w:val="20"/>
        </w:rPr>
      </w:pPr>
    </w:p>
    <w:p w:rsidRDefault="00616675" w:rsidP="009B562A" w:rsidR="00875FAF" w:rsidRPr="00E54AD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Osijek</w:t>
      </w:r>
      <w:r w:rsidR="00DB7CE2" w:rsidRPr="00E54ADA">
        <w:rPr>
          <w:rFonts w:cs="Arial" w:hAnsi="Arial" w:ascii="Arial"/>
          <w:sz w:val="20"/>
          <w:szCs w:val="20"/>
        </w:rPr>
        <w:t>,</w:t>
      </w:r>
      <w:r w:rsidR="009E7D6F" w:rsidRPr="00E54ADA">
        <w:rPr>
          <w:rFonts w:cs="Arial" w:hAnsi="Arial" w:ascii="Arial"/>
          <w:sz w:val="20"/>
          <w:szCs w:val="20"/>
        </w:rPr>
        <w:t xml:space="preserve"> </w:t>
      </w:r>
      <w:r w:rsidR="00C8720A">
        <w:rPr>
          <w:rFonts w:cs="Arial" w:hAnsi="Arial" w:ascii="Arial"/>
          <w:sz w:val="20"/>
          <w:szCs w:val="20"/>
        </w:rPr>
        <w:t>05.11.</w:t>
      </w:r>
      <w:r w:rsidR="00E54ADA" w:rsidRPr="00E54ADA">
        <w:rPr>
          <w:rFonts w:cs="Arial" w:hAnsi="Arial" w:ascii="Arial"/>
          <w:sz w:val="20"/>
          <w:szCs w:val="20"/>
        </w:rPr>
        <w:t>2018</w:t>
      </w:r>
      <w:r w:rsidR="00BD5E49" w:rsidRPr="00E54ADA">
        <w:rPr>
          <w:rFonts w:cs="Arial" w:hAnsi="Arial" w:ascii="Arial"/>
          <w:sz w:val="20"/>
          <w:szCs w:val="20"/>
        </w:rPr>
        <w:t xml:space="preserve">. </w:t>
      </w:r>
      <w:r w:rsidR="009B562A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</w:r>
      <w:r w:rsidR="00875FAF" w:rsidRPr="00E54ADA">
        <w:rPr>
          <w:rFonts w:cs="Arial" w:hAnsi="Arial" w:ascii="Arial"/>
          <w:sz w:val="20"/>
          <w:szCs w:val="20"/>
        </w:rPr>
        <w:tab/>
        <w:t xml:space="preserve">  </w:t>
      </w:r>
      <w:r w:rsidR="00AB0F43" w:rsidRPr="00E54ADA">
        <w:rPr>
          <w:rFonts w:cs="Arial" w:hAnsi="Arial" w:ascii="Arial"/>
          <w:sz w:val="20"/>
          <w:szCs w:val="20"/>
        </w:rPr>
        <w:t xml:space="preserve">         </w:t>
      </w:r>
      <w:r w:rsidR="00875FAF" w:rsidRPr="00E54ADA">
        <w:rPr>
          <w:rFonts w:cs="Arial" w:hAnsi="Arial" w:ascii="Arial"/>
          <w:sz w:val="20"/>
          <w:szCs w:val="20"/>
        </w:rPr>
        <w:t xml:space="preserve">  </w:t>
      </w:r>
      <w:r w:rsidR="00CC1BF4" w:rsidRPr="00E54ADA">
        <w:rPr>
          <w:rFonts w:cs="Arial" w:hAnsi="Arial" w:ascii="Arial"/>
          <w:sz w:val="20"/>
          <w:szCs w:val="20"/>
        </w:rPr>
        <w:t xml:space="preserve"> </w:t>
      </w:r>
      <w:r w:rsidR="00875FAF" w:rsidRPr="00E54ADA">
        <w:rPr>
          <w:rFonts w:cs="Arial" w:hAnsi="Arial" w:ascii="Arial"/>
          <w:sz w:val="20"/>
          <w:szCs w:val="20"/>
        </w:rPr>
        <w:t xml:space="preserve"> Stečajna uprav</w:t>
      </w:r>
      <w:r w:rsidR="00143FF6" w:rsidRPr="00E54ADA">
        <w:rPr>
          <w:rFonts w:cs="Arial" w:hAnsi="Arial" w:ascii="Arial"/>
          <w:sz w:val="20"/>
          <w:szCs w:val="20"/>
        </w:rPr>
        <w:t>itelj</w:t>
      </w:r>
      <w:r w:rsidR="00E54ADA" w:rsidRPr="00E54ADA">
        <w:rPr>
          <w:rFonts w:cs="Arial" w:hAnsi="Arial" w:ascii="Arial"/>
          <w:sz w:val="20"/>
          <w:szCs w:val="20"/>
        </w:rPr>
        <w:t>ica</w:t>
      </w:r>
    </w:p>
    <w:p w:rsidRDefault="00875FAF" w:rsidP="00E54ADA" w:rsidR="0057407F">
      <w:pPr>
        <w:jc w:val="right"/>
      </w:pPr>
      <w:r w:rsidRPr="00E54ADA">
        <w:rPr>
          <w:rFonts w:cs="Arial" w:hAnsi="Arial" w:ascii="Arial"/>
          <w:sz w:val="20"/>
          <w:szCs w:val="20"/>
        </w:rPr>
        <w:t xml:space="preserve">               </w:t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D4430D" w:rsidRPr="00E54ADA">
        <w:rPr>
          <w:rFonts w:cs="Arial" w:hAnsi="Arial" w:ascii="Arial"/>
          <w:sz w:val="20"/>
          <w:szCs w:val="20"/>
        </w:rPr>
        <w:tab/>
      </w:r>
      <w:r w:rsidR="009B562A" w:rsidRPr="00E54ADA">
        <w:rPr>
          <w:rFonts w:cs="Arial" w:hAnsi="Arial" w:ascii="Arial"/>
          <w:sz w:val="20"/>
          <w:szCs w:val="20"/>
        </w:rPr>
        <w:t xml:space="preserve">    </w:t>
      </w:r>
      <w:r w:rsidR="00D4430D" w:rsidRPr="00E54ADA">
        <w:rPr>
          <w:rFonts w:cs="Arial" w:hAnsi="Arial" w:ascii="Arial"/>
          <w:sz w:val="20"/>
          <w:szCs w:val="20"/>
        </w:rPr>
        <w:tab/>
      </w:r>
      <w:r w:rsidR="00E54ADA" w:rsidRPr="00E54ADA">
        <w:rPr>
          <w:rFonts w:cs="Arial" w:hAnsi="Arial" w:ascii="Arial"/>
          <w:sz w:val="20"/>
          <w:szCs w:val="20"/>
        </w:rPr>
        <w:t xml:space="preserve">                                                           Dr.sc. Daša Panjaković Senjić </w:t>
      </w:r>
      <w:r w:rsidR="00D4430D" w:rsidRPr="00E54ADA">
        <w:rPr>
          <w:rFonts w:cs="Arial" w:hAnsi="Arial" w:ascii="Arial"/>
          <w:sz w:val="20"/>
          <w:szCs w:val="20"/>
        </w:rPr>
        <w:t xml:space="preserve"> </w:t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 w:rsidRPr="00E54ADA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</w:p>
    <w:sectPr w:rsidSect="00C33E96" w:rsidR="0057407F">
      <w:footerReference w:type="default" r:id="rId9"/>
      <w:pgSz w:orient="landscape" w:h="11906" w:w="16838"/>
      <w:pgMar w:gutter="0" w:footer="708" w:header="708" w:left="993" w:bottom="568" w:right="124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988" w:rsidP="00EE71A9" w:rsidR="00356988">
      <w:pPr>
        <w:spacing w:after="0"/>
      </w:pPr>
      <w:r>
        <w:separator/>
      </w:r>
    </w:p>
  </w:endnote>
  <w:endnote w:id="0" w:type="continuationSeparator">
    <w:p w:rsidRDefault="00356988" w:rsidP="00EE71A9" w:rsidR="003569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0CB" w:rsidR="00EE71A9">
    <w:pPr>
      <w:pStyle w:val="Podnoje"/>
      <w:jc w:val="right"/>
    </w:pPr>
    <w:r>
      <w:fldChar w:fldCharType="begin"/>
    </w:r>
    <w:r w:rsidR="00EE71A9">
      <w:instrText xml:space="preserve"> PAGE   \* MERGEFORMAT </w:instrText>
    </w:r>
    <w:r>
      <w:fldChar w:fldCharType="separate"/>
    </w:r>
    <w:r w:rsidR="007C4D87">
      <w:rPr>
        <w:noProof/>
      </w:rPr>
      <w:t>1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988" w:rsidP="00EE71A9" w:rsidR="00356988">
      <w:pPr>
        <w:spacing w:after="0"/>
      </w:pPr>
      <w:r>
        <w:separator/>
      </w:r>
    </w:p>
  </w:footnote>
  <w:footnote w:id="0" w:type="continuationSeparator">
    <w:p w:rsidRDefault="00356988" w:rsidP="00EE71A9" w:rsidR="0035698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F58FB"/>
    <w:multiLevelType w:val="hybridMultilevel"/>
    <w:tmpl w:val="4A82B01E"/>
    <w:lvl w:tplc="D478B2D6" w:ilvl="0">
      <w:start w:val="26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5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8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0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1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02EA4"/>
    <w:rsid w:val="00011DA8"/>
    <w:rsid w:val="00016975"/>
    <w:rsid w:val="000179DF"/>
    <w:rsid w:val="00021DFF"/>
    <w:rsid w:val="0002413D"/>
    <w:rsid w:val="00032B6E"/>
    <w:rsid w:val="00034320"/>
    <w:rsid w:val="00037164"/>
    <w:rsid w:val="00037991"/>
    <w:rsid w:val="00042271"/>
    <w:rsid w:val="00047FEE"/>
    <w:rsid w:val="00052299"/>
    <w:rsid w:val="000547FB"/>
    <w:rsid w:val="0005512D"/>
    <w:rsid w:val="00055EE3"/>
    <w:rsid w:val="00056182"/>
    <w:rsid w:val="00063408"/>
    <w:rsid w:val="00067695"/>
    <w:rsid w:val="00070F0E"/>
    <w:rsid w:val="00071C30"/>
    <w:rsid w:val="00075CE1"/>
    <w:rsid w:val="00080807"/>
    <w:rsid w:val="00092800"/>
    <w:rsid w:val="00093F6E"/>
    <w:rsid w:val="00095734"/>
    <w:rsid w:val="000972BD"/>
    <w:rsid w:val="00097616"/>
    <w:rsid w:val="000A18D7"/>
    <w:rsid w:val="000A3561"/>
    <w:rsid w:val="000A3D49"/>
    <w:rsid w:val="000A73FD"/>
    <w:rsid w:val="000B379A"/>
    <w:rsid w:val="000C0E95"/>
    <w:rsid w:val="000C2D2E"/>
    <w:rsid w:val="000C4385"/>
    <w:rsid w:val="000D2709"/>
    <w:rsid w:val="000D563E"/>
    <w:rsid w:val="000D78E9"/>
    <w:rsid w:val="000E153B"/>
    <w:rsid w:val="000E468E"/>
    <w:rsid w:val="000E4CCC"/>
    <w:rsid w:val="000E544E"/>
    <w:rsid w:val="000E5F70"/>
    <w:rsid w:val="000F5DFD"/>
    <w:rsid w:val="000F7453"/>
    <w:rsid w:val="00103E2F"/>
    <w:rsid w:val="00107F78"/>
    <w:rsid w:val="0011020F"/>
    <w:rsid w:val="00112C2B"/>
    <w:rsid w:val="00120CE0"/>
    <w:rsid w:val="00122F64"/>
    <w:rsid w:val="00126722"/>
    <w:rsid w:val="0013624D"/>
    <w:rsid w:val="001365EA"/>
    <w:rsid w:val="00137450"/>
    <w:rsid w:val="00137DD2"/>
    <w:rsid w:val="00140D86"/>
    <w:rsid w:val="0014369E"/>
    <w:rsid w:val="00143FF6"/>
    <w:rsid w:val="00152929"/>
    <w:rsid w:val="001568B2"/>
    <w:rsid w:val="001628DF"/>
    <w:rsid w:val="0016438D"/>
    <w:rsid w:val="00165C0E"/>
    <w:rsid w:val="00170E02"/>
    <w:rsid w:val="001728B3"/>
    <w:rsid w:val="001801DF"/>
    <w:rsid w:val="00183993"/>
    <w:rsid w:val="00185794"/>
    <w:rsid w:val="0018632B"/>
    <w:rsid w:val="00190F75"/>
    <w:rsid w:val="001A086B"/>
    <w:rsid w:val="001A11C1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6EE5"/>
    <w:rsid w:val="001C706F"/>
    <w:rsid w:val="001C767E"/>
    <w:rsid w:val="001C7C9A"/>
    <w:rsid w:val="001D2F3E"/>
    <w:rsid w:val="001D3C79"/>
    <w:rsid w:val="001D4C65"/>
    <w:rsid w:val="001D7628"/>
    <w:rsid w:val="001E2262"/>
    <w:rsid w:val="001F37A9"/>
    <w:rsid w:val="001F40AF"/>
    <w:rsid w:val="001F4956"/>
    <w:rsid w:val="001F6706"/>
    <w:rsid w:val="0020137E"/>
    <w:rsid w:val="002033B4"/>
    <w:rsid w:val="00204510"/>
    <w:rsid w:val="00206AEC"/>
    <w:rsid w:val="00212E93"/>
    <w:rsid w:val="0021499F"/>
    <w:rsid w:val="00214B12"/>
    <w:rsid w:val="00216A4D"/>
    <w:rsid w:val="00226D03"/>
    <w:rsid w:val="00231F43"/>
    <w:rsid w:val="0023480D"/>
    <w:rsid w:val="002404E3"/>
    <w:rsid w:val="0024152C"/>
    <w:rsid w:val="00241E26"/>
    <w:rsid w:val="00250827"/>
    <w:rsid w:val="00252DB2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801B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534F"/>
    <w:rsid w:val="002B7BB3"/>
    <w:rsid w:val="002C0BE7"/>
    <w:rsid w:val="002C4A59"/>
    <w:rsid w:val="002C63A8"/>
    <w:rsid w:val="002D652B"/>
    <w:rsid w:val="002E0372"/>
    <w:rsid w:val="002E2052"/>
    <w:rsid w:val="002E61F9"/>
    <w:rsid w:val="002E6907"/>
    <w:rsid w:val="002E756A"/>
    <w:rsid w:val="002F27E6"/>
    <w:rsid w:val="002F5951"/>
    <w:rsid w:val="00302A93"/>
    <w:rsid w:val="003076B5"/>
    <w:rsid w:val="003111EF"/>
    <w:rsid w:val="00321756"/>
    <w:rsid w:val="003317F9"/>
    <w:rsid w:val="003326F4"/>
    <w:rsid w:val="00332D87"/>
    <w:rsid w:val="003378B6"/>
    <w:rsid w:val="00343EEC"/>
    <w:rsid w:val="0034504E"/>
    <w:rsid w:val="00345188"/>
    <w:rsid w:val="003452ED"/>
    <w:rsid w:val="00346B86"/>
    <w:rsid w:val="003474A1"/>
    <w:rsid w:val="00347CCB"/>
    <w:rsid w:val="00350387"/>
    <w:rsid w:val="0035149E"/>
    <w:rsid w:val="003533EC"/>
    <w:rsid w:val="00356988"/>
    <w:rsid w:val="003570CB"/>
    <w:rsid w:val="0036194A"/>
    <w:rsid w:val="00367141"/>
    <w:rsid w:val="00372E38"/>
    <w:rsid w:val="0037509C"/>
    <w:rsid w:val="00380859"/>
    <w:rsid w:val="00383767"/>
    <w:rsid w:val="00384578"/>
    <w:rsid w:val="00385CF4"/>
    <w:rsid w:val="00385DAC"/>
    <w:rsid w:val="003863E5"/>
    <w:rsid w:val="00387D1F"/>
    <w:rsid w:val="0039712C"/>
    <w:rsid w:val="0039742C"/>
    <w:rsid w:val="003A4B12"/>
    <w:rsid w:val="003A4C85"/>
    <w:rsid w:val="003A52F6"/>
    <w:rsid w:val="003A5710"/>
    <w:rsid w:val="003B3CB4"/>
    <w:rsid w:val="003B4279"/>
    <w:rsid w:val="003B75BC"/>
    <w:rsid w:val="003C049A"/>
    <w:rsid w:val="003C1663"/>
    <w:rsid w:val="003C1A9A"/>
    <w:rsid w:val="003C1E5A"/>
    <w:rsid w:val="003C634B"/>
    <w:rsid w:val="003D42D3"/>
    <w:rsid w:val="003E34DC"/>
    <w:rsid w:val="003E3E8E"/>
    <w:rsid w:val="003E57EC"/>
    <w:rsid w:val="003E7898"/>
    <w:rsid w:val="003F1F18"/>
    <w:rsid w:val="003F267E"/>
    <w:rsid w:val="003F2C49"/>
    <w:rsid w:val="003F37A8"/>
    <w:rsid w:val="003F68B7"/>
    <w:rsid w:val="004021E2"/>
    <w:rsid w:val="00405995"/>
    <w:rsid w:val="00410639"/>
    <w:rsid w:val="00412A1E"/>
    <w:rsid w:val="00413891"/>
    <w:rsid w:val="00421C4D"/>
    <w:rsid w:val="00430986"/>
    <w:rsid w:val="00431787"/>
    <w:rsid w:val="00432326"/>
    <w:rsid w:val="00434112"/>
    <w:rsid w:val="004351EF"/>
    <w:rsid w:val="0044214F"/>
    <w:rsid w:val="00442F42"/>
    <w:rsid w:val="00445C50"/>
    <w:rsid w:val="004533B0"/>
    <w:rsid w:val="00457239"/>
    <w:rsid w:val="00460B69"/>
    <w:rsid w:val="00463DED"/>
    <w:rsid w:val="00472772"/>
    <w:rsid w:val="00473512"/>
    <w:rsid w:val="00473F39"/>
    <w:rsid w:val="004741E7"/>
    <w:rsid w:val="00477E83"/>
    <w:rsid w:val="0048460E"/>
    <w:rsid w:val="0048518D"/>
    <w:rsid w:val="0049040F"/>
    <w:rsid w:val="00493243"/>
    <w:rsid w:val="0049419B"/>
    <w:rsid w:val="00494FAF"/>
    <w:rsid w:val="0049500E"/>
    <w:rsid w:val="00495366"/>
    <w:rsid w:val="00496313"/>
    <w:rsid w:val="004A0C3A"/>
    <w:rsid w:val="004A2331"/>
    <w:rsid w:val="004B0FB0"/>
    <w:rsid w:val="004B3BA7"/>
    <w:rsid w:val="004B4230"/>
    <w:rsid w:val="004B71BD"/>
    <w:rsid w:val="004C006D"/>
    <w:rsid w:val="004C1B1B"/>
    <w:rsid w:val="004C6177"/>
    <w:rsid w:val="004C7B76"/>
    <w:rsid w:val="004D2380"/>
    <w:rsid w:val="004D3D56"/>
    <w:rsid w:val="004E023C"/>
    <w:rsid w:val="004E3073"/>
    <w:rsid w:val="004F0CF1"/>
    <w:rsid w:val="004F1208"/>
    <w:rsid w:val="004F236C"/>
    <w:rsid w:val="00502CF4"/>
    <w:rsid w:val="00510A15"/>
    <w:rsid w:val="00516B38"/>
    <w:rsid w:val="005207D7"/>
    <w:rsid w:val="00520814"/>
    <w:rsid w:val="005223FD"/>
    <w:rsid w:val="005302E7"/>
    <w:rsid w:val="00531935"/>
    <w:rsid w:val="0053428A"/>
    <w:rsid w:val="00536417"/>
    <w:rsid w:val="00536E52"/>
    <w:rsid w:val="0054083B"/>
    <w:rsid w:val="0054702B"/>
    <w:rsid w:val="00556DED"/>
    <w:rsid w:val="005579FE"/>
    <w:rsid w:val="00560AC3"/>
    <w:rsid w:val="00563E05"/>
    <w:rsid w:val="005675BF"/>
    <w:rsid w:val="0057407F"/>
    <w:rsid w:val="00574A6C"/>
    <w:rsid w:val="00575190"/>
    <w:rsid w:val="00576B34"/>
    <w:rsid w:val="00582AF2"/>
    <w:rsid w:val="00585165"/>
    <w:rsid w:val="00590D4F"/>
    <w:rsid w:val="005911B3"/>
    <w:rsid w:val="00592033"/>
    <w:rsid w:val="005932A3"/>
    <w:rsid w:val="00597465"/>
    <w:rsid w:val="005A62B1"/>
    <w:rsid w:val="005B0AD2"/>
    <w:rsid w:val="005B2E7C"/>
    <w:rsid w:val="005B2E82"/>
    <w:rsid w:val="005C0D67"/>
    <w:rsid w:val="005C1B18"/>
    <w:rsid w:val="005C6003"/>
    <w:rsid w:val="005C6508"/>
    <w:rsid w:val="005C79EB"/>
    <w:rsid w:val="005D0A75"/>
    <w:rsid w:val="005D2078"/>
    <w:rsid w:val="005D3DBF"/>
    <w:rsid w:val="005D58CF"/>
    <w:rsid w:val="005E2B3D"/>
    <w:rsid w:val="005E35A1"/>
    <w:rsid w:val="005E4289"/>
    <w:rsid w:val="005F228C"/>
    <w:rsid w:val="005F317B"/>
    <w:rsid w:val="005F523F"/>
    <w:rsid w:val="005F6872"/>
    <w:rsid w:val="006011D8"/>
    <w:rsid w:val="00602A18"/>
    <w:rsid w:val="0060304F"/>
    <w:rsid w:val="00604C0A"/>
    <w:rsid w:val="00616675"/>
    <w:rsid w:val="00617985"/>
    <w:rsid w:val="006209B0"/>
    <w:rsid w:val="00623951"/>
    <w:rsid w:val="00624B83"/>
    <w:rsid w:val="00626F2D"/>
    <w:rsid w:val="00635DF2"/>
    <w:rsid w:val="00640D58"/>
    <w:rsid w:val="00641E6F"/>
    <w:rsid w:val="00646B55"/>
    <w:rsid w:val="0064796F"/>
    <w:rsid w:val="006515B2"/>
    <w:rsid w:val="00661770"/>
    <w:rsid w:val="00662A96"/>
    <w:rsid w:val="00663026"/>
    <w:rsid w:val="0067016F"/>
    <w:rsid w:val="00670894"/>
    <w:rsid w:val="00671464"/>
    <w:rsid w:val="00673DCD"/>
    <w:rsid w:val="006754E4"/>
    <w:rsid w:val="006832C6"/>
    <w:rsid w:val="006934F2"/>
    <w:rsid w:val="0069646C"/>
    <w:rsid w:val="0069712B"/>
    <w:rsid w:val="006A2772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3A4C"/>
    <w:rsid w:val="006D7413"/>
    <w:rsid w:val="006D7516"/>
    <w:rsid w:val="006E0B02"/>
    <w:rsid w:val="006E184E"/>
    <w:rsid w:val="006E1891"/>
    <w:rsid w:val="006E335D"/>
    <w:rsid w:val="006F37FE"/>
    <w:rsid w:val="007002B2"/>
    <w:rsid w:val="007024CA"/>
    <w:rsid w:val="00702AB2"/>
    <w:rsid w:val="00706826"/>
    <w:rsid w:val="00710EF7"/>
    <w:rsid w:val="00715C21"/>
    <w:rsid w:val="0071702D"/>
    <w:rsid w:val="00723811"/>
    <w:rsid w:val="007318E3"/>
    <w:rsid w:val="00732915"/>
    <w:rsid w:val="00732EDB"/>
    <w:rsid w:val="00735A97"/>
    <w:rsid w:val="0074237B"/>
    <w:rsid w:val="00747914"/>
    <w:rsid w:val="007543D7"/>
    <w:rsid w:val="0075634F"/>
    <w:rsid w:val="0075693A"/>
    <w:rsid w:val="00760BE0"/>
    <w:rsid w:val="00764511"/>
    <w:rsid w:val="00765D1E"/>
    <w:rsid w:val="007668E3"/>
    <w:rsid w:val="00767EBA"/>
    <w:rsid w:val="00772370"/>
    <w:rsid w:val="00773199"/>
    <w:rsid w:val="00777841"/>
    <w:rsid w:val="00782FA5"/>
    <w:rsid w:val="00785F28"/>
    <w:rsid w:val="00790DE5"/>
    <w:rsid w:val="00790FB5"/>
    <w:rsid w:val="00791E20"/>
    <w:rsid w:val="00794F3A"/>
    <w:rsid w:val="00797337"/>
    <w:rsid w:val="007A094E"/>
    <w:rsid w:val="007A1036"/>
    <w:rsid w:val="007B1631"/>
    <w:rsid w:val="007B45FF"/>
    <w:rsid w:val="007B5493"/>
    <w:rsid w:val="007C0841"/>
    <w:rsid w:val="007C259F"/>
    <w:rsid w:val="007C4D87"/>
    <w:rsid w:val="007D1F2B"/>
    <w:rsid w:val="007D2540"/>
    <w:rsid w:val="007D336A"/>
    <w:rsid w:val="007D6CD6"/>
    <w:rsid w:val="007D7E4C"/>
    <w:rsid w:val="007E5D7F"/>
    <w:rsid w:val="007E6298"/>
    <w:rsid w:val="007E6C73"/>
    <w:rsid w:val="007F5EBC"/>
    <w:rsid w:val="007F7941"/>
    <w:rsid w:val="0080264E"/>
    <w:rsid w:val="00802869"/>
    <w:rsid w:val="00803E1F"/>
    <w:rsid w:val="00807187"/>
    <w:rsid w:val="008108F5"/>
    <w:rsid w:val="00811387"/>
    <w:rsid w:val="00815E66"/>
    <w:rsid w:val="0082294C"/>
    <w:rsid w:val="008229AC"/>
    <w:rsid w:val="008232EC"/>
    <w:rsid w:val="00823518"/>
    <w:rsid w:val="00826B9D"/>
    <w:rsid w:val="008271E7"/>
    <w:rsid w:val="00833582"/>
    <w:rsid w:val="00836042"/>
    <w:rsid w:val="0083766F"/>
    <w:rsid w:val="00842D8D"/>
    <w:rsid w:val="00843E43"/>
    <w:rsid w:val="00845A81"/>
    <w:rsid w:val="00846A6C"/>
    <w:rsid w:val="00850443"/>
    <w:rsid w:val="0085123D"/>
    <w:rsid w:val="008529C9"/>
    <w:rsid w:val="00854246"/>
    <w:rsid w:val="00854E43"/>
    <w:rsid w:val="00855CAD"/>
    <w:rsid w:val="00860694"/>
    <w:rsid w:val="00861E9D"/>
    <w:rsid w:val="00865837"/>
    <w:rsid w:val="00866196"/>
    <w:rsid w:val="0087028B"/>
    <w:rsid w:val="00875FAF"/>
    <w:rsid w:val="008823F4"/>
    <w:rsid w:val="008865E8"/>
    <w:rsid w:val="008878B7"/>
    <w:rsid w:val="00887BF1"/>
    <w:rsid w:val="00887C92"/>
    <w:rsid w:val="008914E8"/>
    <w:rsid w:val="00891BD0"/>
    <w:rsid w:val="00892891"/>
    <w:rsid w:val="00892CD3"/>
    <w:rsid w:val="00893DAC"/>
    <w:rsid w:val="00894DE2"/>
    <w:rsid w:val="00897A10"/>
    <w:rsid w:val="008A4FA1"/>
    <w:rsid w:val="008A7D55"/>
    <w:rsid w:val="008B1912"/>
    <w:rsid w:val="008C3B4F"/>
    <w:rsid w:val="008D0184"/>
    <w:rsid w:val="008D0FD8"/>
    <w:rsid w:val="008D6CDC"/>
    <w:rsid w:val="008D6F7E"/>
    <w:rsid w:val="008E07F6"/>
    <w:rsid w:val="008E154F"/>
    <w:rsid w:val="008E168E"/>
    <w:rsid w:val="008E1890"/>
    <w:rsid w:val="008E45E6"/>
    <w:rsid w:val="008E528C"/>
    <w:rsid w:val="008F1C4A"/>
    <w:rsid w:val="008F3D41"/>
    <w:rsid w:val="008F555F"/>
    <w:rsid w:val="008F56A6"/>
    <w:rsid w:val="008F5E49"/>
    <w:rsid w:val="00904D9D"/>
    <w:rsid w:val="009125E1"/>
    <w:rsid w:val="00914FF2"/>
    <w:rsid w:val="009165AA"/>
    <w:rsid w:val="009172DB"/>
    <w:rsid w:val="00921B6B"/>
    <w:rsid w:val="00921D3F"/>
    <w:rsid w:val="00923A84"/>
    <w:rsid w:val="00925C83"/>
    <w:rsid w:val="00930E48"/>
    <w:rsid w:val="0093286F"/>
    <w:rsid w:val="00934185"/>
    <w:rsid w:val="009403DB"/>
    <w:rsid w:val="00940AE4"/>
    <w:rsid w:val="00940DA0"/>
    <w:rsid w:val="00941040"/>
    <w:rsid w:val="009412CE"/>
    <w:rsid w:val="009562F3"/>
    <w:rsid w:val="009563B4"/>
    <w:rsid w:val="00957A10"/>
    <w:rsid w:val="00965C41"/>
    <w:rsid w:val="00970C0A"/>
    <w:rsid w:val="00971220"/>
    <w:rsid w:val="009721D7"/>
    <w:rsid w:val="00973E90"/>
    <w:rsid w:val="009759FF"/>
    <w:rsid w:val="00975C33"/>
    <w:rsid w:val="009775BB"/>
    <w:rsid w:val="00980DE1"/>
    <w:rsid w:val="00982953"/>
    <w:rsid w:val="00990AAE"/>
    <w:rsid w:val="00992E73"/>
    <w:rsid w:val="00994041"/>
    <w:rsid w:val="00995E18"/>
    <w:rsid w:val="009A5FB2"/>
    <w:rsid w:val="009B0CC8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D0774"/>
    <w:rsid w:val="009D138F"/>
    <w:rsid w:val="009E0BCA"/>
    <w:rsid w:val="009E0E97"/>
    <w:rsid w:val="009E526F"/>
    <w:rsid w:val="009E5959"/>
    <w:rsid w:val="009E5C92"/>
    <w:rsid w:val="009E60C5"/>
    <w:rsid w:val="009E64DB"/>
    <w:rsid w:val="009E7D6F"/>
    <w:rsid w:val="009F2C61"/>
    <w:rsid w:val="009F2EB1"/>
    <w:rsid w:val="009F457B"/>
    <w:rsid w:val="009F4FE1"/>
    <w:rsid w:val="009F5E13"/>
    <w:rsid w:val="009F622C"/>
    <w:rsid w:val="00A0017D"/>
    <w:rsid w:val="00A004B1"/>
    <w:rsid w:val="00A11A1E"/>
    <w:rsid w:val="00A122AC"/>
    <w:rsid w:val="00A14678"/>
    <w:rsid w:val="00A22CA6"/>
    <w:rsid w:val="00A24C7C"/>
    <w:rsid w:val="00A251C8"/>
    <w:rsid w:val="00A33728"/>
    <w:rsid w:val="00A355F2"/>
    <w:rsid w:val="00A36E3C"/>
    <w:rsid w:val="00A37F2F"/>
    <w:rsid w:val="00A42D7D"/>
    <w:rsid w:val="00A443DE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640E0"/>
    <w:rsid w:val="00A7480B"/>
    <w:rsid w:val="00A76691"/>
    <w:rsid w:val="00A7762C"/>
    <w:rsid w:val="00A816EF"/>
    <w:rsid w:val="00A83331"/>
    <w:rsid w:val="00A833FF"/>
    <w:rsid w:val="00A85891"/>
    <w:rsid w:val="00A85DF3"/>
    <w:rsid w:val="00A87452"/>
    <w:rsid w:val="00A87655"/>
    <w:rsid w:val="00A9058A"/>
    <w:rsid w:val="00A96E5D"/>
    <w:rsid w:val="00A97572"/>
    <w:rsid w:val="00AA1170"/>
    <w:rsid w:val="00AA4EC8"/>
    <w:rsid w:val="00AA7A6F"/>
    <w:rsid w:val="00AB052E"/>
    <w:rsid w:val="00AB0F43"/>
    <w:rsid w:val="00AB4C86"/>
    <w:rsid w:val="00AC1773"/>
    <w:rsid w:val="00AC20C0"/>
    <w:rsid w:val="00AD1C0B"/>
    <w:rsid w:val="00AD31FB"/>
    <w:rsid w:val="00AD7AF9"/>
    <w:rsid w:val="00AE1458"/>
    <w:rsid w:val="00AE1FC7"/>
    <w:rsid w:val="00AE6E13"/>
    <w:rsid w:val="00AF2C04"/>
    <w:rsid w:val="00AF5E24"/>
    <w:rsid w:val="00AF75FD"/>
    <w:rsid w:val="00B004B8"/>
    <w:rsid w:val="00B00AA0"/>
    <w:rsid w:val="00B01382"/>
    <w:rsid w:val="00B10AB9"/>
    <w:rsid w:val="00B122E8"/>
    <w:rsid w:val="00B1469A"/>
    <w:rsid w:val="00B16C18"/>
    <w:rsid w:val="00B16D86"/>
    <w:rsid w:val="00B2145F"/>
    <w:rsid w:val="00B22FB2"/>
    <w:rsid w:val="00B276C9"/>
    <w:rsid w:val="00B33966"/>
    <w:rsid w:val="00B35083"/>
    <w:rsid w:val="00B35B68"/>
    <w:rsid w:val="00B36D88"/>
    <w:rsid w:val="00B443A8"/>
    <w:rsid w:val="00B45226"/>
    <w:rsid w:val="00B54F7F"/>
    <w:rsid w:val="00B57421"/>
    <w:rsid w:val="00B60EE7"/>
    <w:rsid w:val="00B66073"/>
    <w:rsid w:val="00B66D46"/>
    <w:rsid w:val="00B723D3"/>
    <w:rsid w:val="00B75E87"/>
    <w:rsid w:val="00B7683A"/>
    <w:rsid w:val="00B7722D"/>
    <w:rsid w:val="00B77B5C"/>
    <w:rsid w:val="00B803E7"/>
    <w:rsid w:val="00B80E88"/>
    <w:rsid w:val="00B83F8A"/>
    <w:rsid w:val="00B85402"/>
    <w:rsid w:val="00B87D3F"/>
    <w:rsid w:val="00B91D65"/>
    <w:rsid w:val="00B9504D"/>
    <w:rsid w:val="00BA0577"/>
    <w:rsid w:val="00BA125E"/>
    <w:rsid w:val="00BA2573"/>
    <w:rsid w:val="00BA5909"/>
    <w:rsid w:val="00BA6E12"/>
    <w:rsid w:val="00BB60D2"/>
    <w:rsid w:val="00BC7ABC"/>
    <w:rsid w:val="00BD1C48"/>
    <w:rsid w:val="00BD3750"/>
    <w:rsid w:val="00BD4307"/>
    <w:rsid w:val="00BD4594"/>
    <w:rsid w:val="00BD5873"/>
    <w:rsid w:val="00BD5E49"/>
    <w:rsid w:val="00BD7561"/>
    <w:rsid w:val="00BE0FE8"/>
    <w:rsid w:val="00BE1D8D"/>
    <w:rsid w:val="00BE54AB"/>
    <w:rsid w:val="00BF0BCE"/>
    <w:rsid w:val="00BF3198"/>
    <w:rsid w:val="00BF6922"/>
    <w:rsid w:val="00BF6AE2"/>
    <w:rsid w:val="00BF7A74"/>
    <w:rsid w:val="00C03B20"/>
    <w:rsid w:val="00C126A1"/>
    <w:rsid w:val="00C147A7"/>
    <w:rsid w:val="00C15995"/>
    <w:rsid w:val="00C206E7"/>
    <w:rsid w:val="00C20E87"/>
    <w:rsid w:val="00C31F9F"/>
    <w:rsid w:val="00C33E96"/>
    <w:rsid w:val="00C34528"/>
    <w:rsid w:val="00C347F9"/>
    <w:rsid w:val="00C3599F"/>
    <w:rsid w:val="00C37435"/>
    <w:rsid w:val="00C37A78"/>
    <w:rsid w:val="00C44D48"/>
    <w:rsid w:val="00C461FA"/>
    <w:rsid w:val="00C50CCB"/>
    <w:rsid w:val="00C53CA1"/>
    <w:rsid w:val="00C557BA"/>
    <w:rsid w:val="00C603DE"/>
    <w:rsid w:val="00C65157"/>
    <w:rsid w:val="00C70531"/>
    <w:rsid w:val="00C72D7B"/>
    <w:rsid w:val="00C74268"/>
    <w:rsid w:val="00C74348"/>
    <w:rsid w:val="00C74749"/>
    <w:rsid w:val="00C74947"/>
    <w:rsid w:val="00C7673D"/>
    <w:rsid w:val="00C77607"/>
    <w:rsid w:val="00C80E16"/>
    <w:rsid w:val="00C82872"/>
    <w:rsid w:val="00C83E28"/>
    <w:rsid w:val="00C8444F"/>
    <w:rsid w:val="00C866EE"/>
    <w:rsid w:val="00C8720A"/>
    <w:rsid w:val="00C91129"/>
    <w:rsid w:val="00C9129A"/>
    <w:rsid w:val="00C92212"/>
    <w:rsid w:val="00C92E34"/>
    <w:rsid w:val="00C957CD"/>
    <w:rsid w:val="00CA1C75"/>
    <w:rsid w:val="00CA2413"/>
    <w:rsid w:val="00CA63AB"/>
    <w:rsid w:val="00CB0B19"/>
    <w:rsid w:val="00CB3BEC"/>
    <w:rsid w:val="00CB6ABD"/>
    <w:rsid w:val="00CC1BF4"/>
    <w:rsid w:val="00CC2ACC"/>
    <w:rsid w:val="00CD27CE"/>
    <w:rsid w:val="00CD3F6F"/>
    <w:rsid w:val="00CD689E"/>
    <w:rsid w:val="00CD7309"/>
    <w:rsid w:val="00CE1E4A"/>
    <w:rsid w:val="00CE3B60"/>
    <w:rsid w:val="00CE43C7"/>
    <w:rsid w:val="00CE49DE"/>
    <w:rsid w:val="00CF08DB"/>
    <w:rsid w:val="00CF4751"/>
    <w:rsid w:val="00CF4DA8"/>
    <w:rsid w:val="00D01DFF"/>
    <w:rsid w:val="00D0470F"/>
    <w:rsid w:val="00D0703A"/>
    <w:rsid w:val="00D071D5"/>
    <w:rsid w:val="00D07353"/>
    <w:rsid w:val="00D07443"/>
    <w:rsid w:val="00D10ED0"/>
    <w:rsid w:val="00D110BB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3E5F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73815"/>
    <w:rsid w:val="00D75724"/>
    <w:rsid w:val="00D767A6"/>
    <w:rsid w:val="00D81315"/>
    <w:rsid w:val="00D819F5"/>
    <w:rsid w:val="00D939F5"/>
    <w:rsid w:val="00D9402B"/>
    <w:rsid w:val="00D95D34"/>
    <w:rsid w:val="00DA06F6"/>
    <w:rsid w:val="00DA0CE0"/>
    <w:rsid w:val="00DA688B"/>
    <w:rsid w:val="00DA7321"/>
    <w:rsid w:val="00DA7AE0"/>
    <w:rsid w:val="00DB1002"/>
    <w:rsid w:val="00DB6BD2"/>
    <w:rsid w:val="00DB722A"/>
    <w:rsid w:val="00DB7737"/>
    <w:rsid w:val="00DB78FA"/>
    <w:rsid w:val="00DB7CE2"/>
    <w:rsid w:val="00DC2EA9"/>
    <w:rsid w:val="00DC5523"/>
    <w:rsid w:val="00DD563E"/>
    <w:rsid w:val="00DD62E4"/>
    <w:rsid w:val="00DD646A"/>
    <w:rsid w:val="00DD7D03"/>
    <w:rsid w:val="00DE0788"/>
    <w:rsid w:val="00DE1FB3"/>
    <w:rsid w:val="00DE27E9"/>
    <w:rsid w:val="00DF30FF"/>
    <w:rsid w:val="00DF4F0D"/>
    <w:rsid w:val="00E05555"/>
    <w:rsid w:val="00E0776A"/>
    <w:rsid w:val="00E10128"/>
    <w:rsid w:val="00E10FFC"/>
    <w:rsid w:val="00E12956"/>
    <w:rsid w:val="00E1307C"/>
    <w:rsid w:val="00E15B08"/>
    <w:rsid w:val="00E16296"/>
    <w:rsid w:val="00E16E9E"/>
    <w:rsid w:val="00E17722"/>
    <w:rsid w:val="00E20DE4"/>
    <w:rsid w:val="00E23937"/>
    <w:rsid w:val="00E244C1"/>
    <w:rsid w:val="00E25213"/>
    <w:rsid w:val="00E26D48"/>
    <w:rsid w:val="00E43BD8"/>
    <w:rsid w:val="00E45AD8"/>
    <w:rsid w:val="00E50B9E"/>
    <w:rsid w:val="00E54651"/>
    <w:rsid w:val="00E54ADA"/>
    <w:rsid w:val="00E5510E"/>
    <w:rsid w:val="00E604FB"/>
    <w:rsid w:val="00E60E6A"/>
    <w:rsid w:val="00E62C19"/>
    <w:rsid w:val="00E75071"/>
    <w:rsid w:val="00E90425"/>
    <w:rsid w:val="00E92F59"/>
    <w:rsid w:val="00E9423F"/>
    <w:rsid w:val="00EA3171"/>
    <w:rsid w:val="00EA4369"/>
    <w:rsid w:val="00EA4D26"/>
    <w:rsid w:val="00EB2E48"/>
    <w:rsid w:val="00EB407C"/>
    <w:rsid w:val="00EB6A54"/>
    <w:rsid w:val="00ED5476"/>
    <w:rsid w:val="00EE68A4"/>
    <w:rsid w:val="00EE71A9"/>
    <w:rsid w:val="00EF1F07"/>
    <w:rsid w:val="00EF559A"/>
    <w:rsid w:val="00EF637B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5B8F"/>
    <w:rsid w:val="00F269A8"/>
    <w:rsid w:val="00F37B0D"/>
    <w:rsid w:val="00F40E0A"/>
    <w:rsid w:val="00F42E35"/>
    <w:rsid w:val="00F47271"/>
    <w:rsid w:val="00F47ABA"/>
    <w:rsid w:val="00F519A1"/>
    <w:rsid w:val="00F51E07"/>
    <w:rsid w:val="00F51FFD"/>
    <w:rsid w:val="00F52553"/>
    <w:rsid w:val="00F54CAF"/>
    <w:rsid w:val="00F575DD"/>
    <w:rsid w:val="00F61575"/>
    <w:rsid w:val="00F70EEC"/>
    <w:rsid w:val="00F711E0"/>
    <w:rsid w:val="00F72EF8"/>
    <w:rsid w:val="00F74F52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5FFF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D13A1"/>
    <w:rsid w:val="00FD26B7"/>
    <w:rsid w:val="00FD37BA"/>
    <w:rsid w:val="00FD56D7"/>
    <w:rsid w:val="00FD732B"/>
    <w:rsid w:val="00FE2DD5"/>
    <w:rsid w:val="00FE386D"/>
    <w:rsid w:val="00FE4195"/>
    <w:rsid w:val="00FE577B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customStyle="true" w:styleId="Odlomakpopisa1" w:type="paragraph">
    <w:name w:val="Odlomak popisa1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Bezproreda" w:type="paragraph">
    <w:name w:val="No Spacing"/>
    <w:uiPriority w:val="99"/>
    <w:qFormat/>
    <w:rsid w:val="005E35A1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D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D87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D87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D87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customStyle="1" w:styleId="Odlomakpopisa1" w:type="paragraph">
    <w:name w:val="Odlomak popisa1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Bezproreda" w:type="paragraph">
    <w:name w:val="No Spacing"/>
    <w:uiPriority w:val="99"/>
    <w:qFormat/>
    <w:rsid w:val="005E35A1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4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D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D87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D87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D87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1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648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72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314</properties:Words>
  <properties:Characters>1919</properties:Characters>
  <properties:Lines>198</properties:Lines>
  <properties:Paragraphs>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2018-11-07T07:24:00Z</dcterms:created>
  <dc:creator>dasa</dc:creator>
  <cp:lastModifiedBy>Kristina Švajger</cp:lastModifiedBy>
  <cp:lastPrinted>2018-09-04T09:21:00Z</cp:lastPrinted>
  <dcterms:modified xmlns:xsi="http://www.w3.org/2001/XMLSchema-instance" xsi:type="dcterms:W3CDTF">2018-11-07T07:25:00Z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St-3821/2016-29 / Podnesak - Podnesak (tablica stečajnog upravitelja, 6.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