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b667" w14:paraId="a36b667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EF48EE">
        <w:t>329/15-9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674187">
        <w:t>VETERINARSKA AMBULANTA PAKOŠTANE, d.o.o., Pakoštane, Stjepana Radića bb., OIB 42060220828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674187">
        <w:t>VETERINARSKA AMBULANTA PAKOŠTANE, d.o.o., Pakoštane, Stjepana Radića bb., OIB 42060220828</w:t>
      </w:r>
      <w:r w:rsidR="00785AF4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AE6A0E">
        <w:t>11,</w:t>
      </w:r>
      <w:r w:rsidR="00674187">
        <w:t>30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EF48EE">
        <w:t>Dinka Trumbić iz Splita, Lovretska 10., OIB 43468134790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674187">
        <w:t>VETERINARSKA AMBULANTA PAKOŠTANE, d.o.o., Pakoštane, Stjepana Radića bb., OIB 42060220828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674187" w:rsidR="0028700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674187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674187">
        <w:t>1100</w:t>
      </w:r>
      <w:r w:rsidR="00C45A25">
        <w:t xml:space="preserve"> </w:t>
      </w:r>
      <w:r w:rsidRPr="00B604B0">
        <w:t xml:space="preserve">dana u ukupnom iznosu od </w:t>
      </w:r>
      <w:r w:rsidR="00674187">
        <w:t xml:space="preserve">1.643.492,05 </w:t>
      </w:r>
      <w:r w:rsidRPr="00B604B0">
        <w:t xml:space="preserve">kuna, da nema zaposlenih, </w:t>
      </w:r>
      <w:r w:rsidR="00674187">
        <w:t xml:space="preserve">ima otvorene račune kod Hypo Alpe-Adria-Bank d.d., Erste&amp;Steiermarkische bank d.d., Partner banke d.d., te dva računa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674187">
        <w:t>5.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09A" w:rsidR="0068309A">
      <w:r>
        <w:separator/>
      </w:r>
    </w:p>
  </w:endnote>
  <w:endnote w:id="0" w:type="continuationSeparator">
    <w:p w:rsidRDefault="0068309A" w:rsidR="0068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09A" w:rsidR="0068309A">
      <w:r>
        <w:separator/>
      </w:r>
    </w:p>
  </w:footnote>
  <w:footnote w:id="0" w:type="continuationSeparator">
    <w:p w:rsidRDefault="0068309A" w:rsidR="00683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0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74187" w:rsidRPr="00AB42D5">
      <w:t>Poslovni broj: 5</w:t>
    </w:r>
    <w:r w:rsidR="00674187">
      <w:t xml:space="preserve"> St-329/15-9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74187"/>
    <w:rsid w:val="00681B49"/>
    <w:rsid w:val="0068309A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48EE"/>
    <w:rsid w:val="00EF5020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0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5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0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5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PAKOŠTANE, d.o.o.</izvorni_sadrzaj>
    <derivirana_varijabla naziv="DomainObject.Predmet.ProtustrankaFormated_1">  VETERINARSKA AMBULANTA PAKOŠTANE, d.o.o.</derivirana_varijabla>
  </DomainObject.Predmet.ProtustrankaFormated>
  <DomainObject.Predmet.ProtustrankaFormatedOIB>
    <izvorni_sadrzaj>  VETERINARSKA AMBULANTA PAKOŠTANE, d.o.o., OIB 42060220828</izvorni_sadrzaj>
    <derivirana_varijabla naziv="DomainObject.Predmet.ProtustrankaFormatedOIB_1">  VETERINARSKA AMBULANTA PAKOŠTANE, d.o.o., OIB 42060220828</derivirana_varijabla>
  </DomainObject.Predmet.ProtustrankaFormatedOIB>
  <DomainObject.Predmet.ProtustrankaFormatedWithAdress>
    <izvorni_sadrzaj> VETERINARSKA AMBULANTA PAKOŠTANE, d.o.o., Stjepana Radića/bb, 23210 Pakoštane</izvorni_sadrzaj>
    <derivirana_varijabla naziv="DomainObject.Predmet.ProtustrankaFormatedWithAdress_1"> VETERINARSKA AMBULANTA PAKOŠTANE, d.o.o., Stjepana Radića/bb, 23210 Pakoštane</derivirana_varijabla>
  </DomainObject.Predmet.ProtustrankaFormatedWithAdress>
  <DomainObject.Predmet.ProtustrankaFormatedWithAdressOIB>
    <izvorni_sadrzaj> VETERINARSKA AMBULANTA PAKOŠTANE, d.o.o., OIB 42060220828, Stjepana Radića/bb, 23210 Pakoštane</izvorni_sadrzaj>
    <derivirana_varijabla naziv="DomainObject.Predmet.ProtustrankaFormatedWithAdressOIB_1"> VETERINARSKA AMBULANTA PAKOŠTANE, d.o.o., OIB 42060220828, Stjepana Radića/bb, 23210 Pakoštane</derivirana_varijabla>
  </DomainObject.Predmet.ProtustrankaFormatedWithAdressOIB>
  <DomainObject.Predmet.ProtustrankaWithAdress>
    <izvorni_sadrzaj>VETERINARSKA AMBULANTA PAKOŠTANE, d.o.o. Stjepana Radića/bb, 23210 Pakoštane</izvorni_sadrzaj>
    <derivirana_varijabla naziv="DomainObject.Predmet.ProtustrankaWithAdress_1">VETERINARSKA AMBULANTA PAKOŠTANE, d.o.o. Stjepana Radića/bb, 23210 Pakoštane</derivirana_varijabla>
  </DomainObject.Predmet.ProtustrankaWithAdress>
  <DomainObject.Predmet.ProtustrankaWithAdressOIB>
    <izvorni_sadrzaj>VETERINARSKA AMBULANTA PAKOŠTANE, d.o.o., OIB 42060220828, Stjepana Radića/bb, 23210 Pakoštane</izvorni_sadrzaj>
    <derivirana_varijabla naziv="DomainObject.Predmet.ProtustrankaWithAdressOIB_1">VETERINARSKA AMBULANTA PAKOŠTANE, d.o.o., OIB 42060220828, Stjepana Radića/bb, 23210 Pakoštane</derivirana_varijabla>
  </DomainObject.Predmet.ProtustrankaWithAdressOIB>
  <DomainObject.Predmet.ProtustrankaNazivFormated>
    <izvorni_sadrzaj>VETERINARSKA AMBULANTA PAKOŠTANE, d.o.o.</izvorni_sadrzaj>
    <derivirana_varijabla naziv="DomainObject.Predmet.ProtustrankaNazivFormated_1">VETERINARSKA AMBULANTA PAKOŠTANE, d.o.o.</derivirana_varijabla>
  </DomainObject.Predmet.ProtustrankaNazivFormated>
  <DomainObject.Predmet.ProtustrankaNazivFormatedOIB>
    <izvorni_sadrzaj>VETERINARSKA AMBULANTA PAKOŠTANE, d.o.o., OIB 42060220828</izvorni_sadrzaj>
    <derivirana_varijabla naziv="DomainObject.Predmet.ProtustrankaNazivFormatedOIB_1">VETERINARSKA AMBULANTA PAKOŠTANE, d.o.o., OIB 42060220828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1643492.05</izvorni_sadrzaj>
    <derivirana_varijabla naziv="DomainObject.Predmet.TrenutnaVrijednost_1">1643492.05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VETERINARSKA AMBULANTA PAKOŠTANE, d.o.o.</item>
    </izvorni_sadrzaj>
    <derivirana_varijabla naziv="DomainObject.Predmet.ProtuStrankaListFormated_1">
      <item>VETERINARSKA AMBULANTA PAKOŠTANE, d.o.o.</item>
    </derivirana_varijabla>
  </DomainObject.Predmet.ProtuStrankaListFormated>
  <DomainObject.Predmet.ProtuStrankaListFormatedOIB>
    <izvorni_sadrzaj>
      <item>VETERINARSKA AMBULANTA PAKOŠTANE, d.o.o., OIB 42060220828</item>
    </izvorni_sadrzaj>
    <derivirana_varijabla naziv="DomainObject.Predmet.ProtuStrankaListFormatedOIB_1">
      <item>VETERINARSKA AMBULANTA PAKOŠTANE, d.o.o., OIB 42060220828</item>
    </derivirana_varijabla>
  </DomainObject.Predmet.ProtuStrankaListFormatedOIB>
  <DomainObject.Predmet.ProtuStrankaListFormatedWithAdress>
    <izvorni_sadrzaj>
      <item>VETERINARSKA AMBULANTA PAKOŠTANE, d.o.o., Stjepana Radića/bb, 23210 Pakoštane</item>
    </izvorni_sadrzaj>
    <derivirana_varijabla naziv="DomainObject.Predmet.ProtuStrankaListFormatedWithAdress_1">
      <item>VETERINARSKA AMBULANTA PAKOŠTANE, d.o.o., Stjepana Radića/bb, 23210 Pakoštane</item>
    </derivirana_varijabla>
  </DomainObject.Predmet.ProtuStrankaListFormatedWithAdress>
  <DomainObject.Predmet.ProtuStrankaListFormatedWithAdressOIB>
    <izvorni_sadrzaj>
      <item>VETERINARSKA AMBULANTA PAKOŠTANE, d.o.o., OIB 42060220828, Stjepana Radića/bb, 23210 Pakoštane</item>
    </izvorni_sadrzaj>
    <derivirana_varijabla naziv="DomainObject.Predmet.ProtuStrankaListFormatedWithAdressOIB_1">
      <item>VETERINARSKA AMBULANTA PAKOŠTANE, d.o.o., OIB 42060220828, Stjepana Radića/bb, 23210 Pakoštane</item>
    </derivirana_varijabla>
  </DomainObject.Predmet.ProtuStrankaListFormatedWithAdressOIB>
  <DomainObject.Predmet.ProtuStrankaListNazivFormated>
    <izvorni_sadrzaj>
      <item>VETERINARSKA AMBULANTA PAKOŠTANE, d.o.o.</item>
    </izvorni_sadrzaj>
    <derivirana_varijabla naziv="DomainObject.Predmet.ProtuStrankaListNazivFormated_1">
      <item>VETERINARSKA AMBULANTA PAKOŠTANE, d.o.o.</item>
    </derivirana_varijabla>
  </DomainObject.Predmet.ProtuStrankaListNazivFormated>
  <DomainObject.Predmet.ProtuStrankaListNazivFormatedOIB>
    <izvorni_sadrzaj>
      <item>VETERINARSKA AMBULANTA PAKOŠTANE, d.o.o., OIB 42060220828</item>
    </izvorni_sadrzaj>
    <derivirana_varijabla naziv="DomainObject.Predmet.ProtuStrankaListNazivFormatedOIB_1">
      <item>VETERINARSKA AMBULANTA PAKOŠTANE, d.o.o., OIB 42060220828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VETERINARSKA AMBULANTA PAKOŠTANE, d.o.o.</izvorni_sadrzaj>
    <derivirana_varijabla naziv="DomainObject.Predmet.ProtustrankaIDrugi_1">VETERINARSKA AMBULANTA PAKOŠTANE,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VETERINARSKA AMBULANTA PAKOŠTANE, d.o.o., OIB 42060220828, Stjepana Radića/bb, 23210 Pakoštane</izvorni_sadrzaj>
    <derivirana_varijabla naziv="DomainObject.Predmet.ProtustrankaIDrugiAdressOIB_1">VETERINARSKA AMBULANTA PAKOŠTANE, d.o.o., OIB 42060220828, Stjepana Radića/bb,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VETERINARSKA AMBULANTA PAKOŠTANE, d.o.o.</item>
    </izvorni_sadrzaj>
    <derivirana_varijabla naziv="DomainObject.Predmet.SudioniciListNaziv_1">
      <item>FINA</item>
      <item>VETERINARSKA AMBULANTA PAKOŠTANE, d.o.o.</item>
    </derivirana_varijabla>
  </DomainObject.Predmet.SudioniciListNaziv>
  <DomainObject.Predmet.SudioniciListAdressOIB>
    <izvorni_sadrzaj>
      <item>FINA, OIB 85821130368</item>
      <item>VETERINARSKA AMBULANTA PAKOŠTANE, d.o.o., OIB 42060220828, Stjepana Radića/bb,23210 Pakoštane</item>
    </izvorni_sadrzaj>
    <derivirana_varijabla naziv="DomainObject.Predmet.SudioniciListAdressOIB_1">
      <item>FINA, OIB 85821130368</item>
      <item>VETERINARSKA AMBULANTA PAKOŠTANE, d.o.o., OIB 42060220828, Stjepana Radića/bb,23210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42060220828</item>
    </izvorni_sadrzaj>
    <derivirana_varijabla naziv="DomainObject.Predmet.SudioniciListNazivOIB_1">
      <item>, OIB 85821130368</item>
      <item>, OIB 42060220828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4860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2016-04-04T06:57:00Z</dcterms:created>
  <dc:creator>Administrator</dc:creator>
  <cp:lastModifiedBy>Vedrana Raspović</cp:lastModifiedBy>
  <cp:lastPrinted>2016-04-04T07:37:00Z</cp:lastPrinted>
  <dcterms:modified xmlns:xsi="http://www.w3.org/2001/XMLSchema-instance" xsi:type="dcterms:W3CDTF">2016-04-04T09:07:00Z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