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3403" w14:paraId="7023403" w:rsidRDefault="00D86E5C" w:rsidP="00D86E5C" w:rsidR="00D86E5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E5C" w:rsidP="00D86E5C" w:rsidR="00D86E5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86E5C" w:rsidP="00D86E5C" w:rsidR="00D86E5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86E5C" w:rsidP="00D86E5C" w:rsidR="00D86E5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86E5C" w:rsidP="00D86E5C" w:rsidR="00D86E5C">
      <w:pPr>
        <w:widowControl w:val="false"/>
        <w:autoSpaceDE w:val="false"/>
        <w:autoSpaceDN w:val="false"/>
        <w:adjustRightInd w:val="false"/>
        <w:ind w:right="-99"/>
        <w:jc w:val="right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t>9 St-337/2018-</w:t>
      </w:r>
      <w:r w:rsidR="00C8207B">
        <w:t>8</w:t>
      </w:r>
    </w:p>
    <w:p w:rsidRDefault="00D86E5C" w:rsidP="00D86E5C" w:rsidR="00D86E5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86E5C" w:rsidP="00D86E5C" w:rsidR="00D86E5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86E5C" w:rsidP="00D86E5C" w:rsidR="00D86E5C">
      <w:pPr>
        <w:jc w:val="center"/>
        <w:rPr>
          <w:rFonts w:cs="Times New Roman" w:eastAsia="Times New Roman"/>
          <w:szCs w:val="24"/>
        </w:rPr>
      </w:pPr>
    </w:p>
    <w:p w:rsidRDefault="00D86E5C" w:rsidP="00D86E5C" w:rsidR="00D86E5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86E5C" w:rsidP="00D86E5C" w:rsidR="00D86E5C">
      <w:pPr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Tamari Lakoseljac Benčić, u skraćenom stečajnom postupku nad pravnom osobom (dužnikom) </w:t>
      </w:r>
      <w:r>
        <w:rPr>
          <w:rFonts w:cs="Times New Roman" w:eastAsia="Times New Roman"/>
        </w:rPr>
        <w:t xml:space="preserve">SOCIETAS MARINE d.o.o. Umag, Ulica </w:t>
      </w:r>
      <w:proofErr w:type="spellStart"/>
      <w:r>
        <w:rPr>
          <w:rFonts w:cs="Times New Roman" w:eastAsia="Times New Roman"/>
        </w:rPr>
        <w:t>Bruštoloni</w:t>
      </w:r>
      <w:proofErr w:type="spellEnd"/>
      <w:r>
        <w:rPr>
          <w:rFonts w:cs="Times New Roman" w:eastAsia="Times New Roman"/>
        </w:rPr>
        <w:t xml:space="preserve"> 7, OIB 62211622204, MBS </w:t>
      </w:r>
      <w:r>
        <w:t>040340606</w:t>
      </w:r>
      <w:r>
        <w:rPr>
          <w:rFonts w:cs="Times New Roman" w:eastAsia="Times New Roman"/>
          <w:szCs w:val="24"/>
        </w:rPr>
        <w:t xml:space="preserve">, </w:t>
      </w:r>
      <w:r w:rsidR="00C8207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siječnja 2019.</w:t>
      </w: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</w:p>
    <w:p w:rsidRDefault="00D86E5C" w:rsidP="00D86E5C" w:rsidR="00D86E5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86E5C" w:rsidP="00D86E5C" w:rsidR="00D86E5C">
      <w:pPr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St-337/2018-4 od 2. siječnja 2019. na način da se skraćeni stečajni postupak nad dužnikom </w:t>
      </w:r>
      <w:r>
        <w:rPr>
          <w:rFonts w:cs="Times New Roman" w:eastAsia="Times New Roman"/>
        </w:rPr>
        <w:t xml:space="preserve">SOCIETAS MARINE d.o.o. Umag, Ulica </w:t>
      </w:r>
      <w:proofErr w:type="spellStart"/>
      <w:r>
        <w:rPr>
          <w:rFonts w:cs="Times New Roman" w:eastAsia="Times New Roman"/>
        </w:rPr>
        <w:t>Bruštoloni</w:t>
      </w:r>
      <w:proofErr w:type="spellEnd"/>
      <w:r>
        <w:rPr>
          <w:rFonts w:cs="Times New Roman" w:eastAsia="Times New Roman"/>
        </w:rPr>
        <w:t xml:space="preserve"> 7, OIB 62211622204, MBS </w:t>
      </w:r>
      <w:r>
        <w:t>040340606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D86E5C" w:rsidP="00D86E5C" w:rsidR="00D86E5C">
      <w:pPr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da po pravomoćnosti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St-337/2018-4 od 2. siječnja 2019.</w:t>
      </w:r>
    </w:p>
    <w:p w:rsidRDefault="00D86E5C" w:rsidP="00D86E5C" w:rsidR="00D86E5C">
      <w:pPr>
        <w:rPr>
          <w:rFonts w:eastAsiaTheme="minorHAnsi"/>
          <w:lang w:eastAsia="en-US"/>
        </w:rPr>
      </w:pPr>
    </w:p>
    <w:p w:rsidRDefault="00D86E5C" w:rsidP="00D86E5C" w:rsidR="00D86E5C">
      <w:pPr>
        <w:rPr>
          <w:rFonts w:eastAsiaTheme="minorHAnsi"/>
          <w:lang w:eastAsia="en-US"/>
        </w:rPr>
      </w:pPr>
    </w:p>
    <w:p w:rsidRDefault="00D86E5C" w:rsidP="00D86E5C" w:rsidR="00D86E5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St-337/2018-4 od 2. siječnja 2019., uvidom u dopis Financijske agencije od 3. siječnja 2019. (list 7 spisa) utvrđeno je da je račun dužnika </w:t>
      </w:r>
      <w:r>
        <w:rPr>
          <w:rFonts w:cs="Times New Roman" w:eastAsia="Times New Roman"/>
        </w:rPr>
        <w:t>SOCIETAS MARINE d.o.o. Umag</w:t>
      </w:r>
      <w:r>
        <w:rPr>
          <w:rFonts w:cs="Times New Roman" w:eastAsia="Times New Roman"/>
          <w:szCs w:val="24"/>
        </w:rPr>
        <w:t xml:space="preserve"> deblokiran 24. prosinca 2018., dakle prije donošenja predmetnog rješenja o otvaranju i zaključenju skraćenog stečajnog postupka, iz čega proizlazi da nisu bile kumulativno ispunjene sve pretpostavke za provedbu skraćenog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stečajnog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postupka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predviđene čl. 428. Stečajnog zakona </w:t>
      </w:r>
      <w:r w:rsidRPr="00FD7BB4">
        <w:rPr>
          <w:rFonts w:cs="Times New Roman" w:eastAsia="Times New Roman"/>
          <w:szCs w:val="24"/>
        </w:rPr>
        <w:t>(Narodne novine br. 71/15</w:t>
      </w:r>
      <w:r>
        <w:rPr>
          <w:rFonts w:cs="Times New Roman" w:eastAsia="Times New Roman"/>
          <w:szCs w:val="24"/>
        </w:rPr>
        <w:t xml:space="preserve">), i to da dužnik </w:t>
      </w:r>
      <w:r w:rsidRPr="002053AA">
        <w:rPr>
          <w:rFonts w:cs="Times New Roman" w:eastAsia="Times New Roman"/>
          <w:szCs w:val="24"/>
        </w:rPr>
        <w:t xml:space="preserve">nema zaposlenih, </w:t>
      </w:r>
      <w:r>
        <w:rPr>
          <w:rFonts w:cs="Times New Roman" w:eastAsia="Times New Roman"/>
          <w:szCs w:val="24"/>
        </w:rPr>
        <w:t>da</w:t>
      </w:r>
      <w:r w:rsidRPr="002053A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120 dana, te </w:t>
      </w:r>
      <w:r>
        <w:rPr>
          <w:rFonts w:cs="Times New Roman" w:eastAsia="Times New Roman"/>
          <w:szCs w:val="24"/>
        </w:rPr>
        <w:t xml:space="preserve">da </w:t>
      </w:r>
      <w:r w:rsidRPr="002053AA">
        <w:rPr>
          <w:rFonts w:cs="Times New Roman" w:eastAsia="Times New Roman"/>
          <w:szCs w:val="24"/>
        </w:rPr>
        <w:t>nisu ispunjene pretpostavke za pokretanje drugog postupka ra</w:t>
      </w:r>
      <w:r>
        <w:rPr>
          <w:rFonts w:cs="Times New Roman" w:eastAsia="Times New Roman"/>
          <w:szCs w:val="24"/>
        </w:rPr>
        <w:t>di brisanja iz sudskog registra</w:t>
      </w: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toga, adekvatnom primjenom odredbe čl. 128. st. 9. SZ-a, donesena je odluka kao u izreci rješenja.</w:t>
      </w:r>
    </w:p>
    <w:p w:rsidRDefault="00D86E5C" w:rsidP="00D86E5C" w:rsidR="00D86E5C">
      <w:pPr>
        <w:ind w:firstLine="708"/>
        <w:rPr>
          <w:rFonts w:cs="Times New Roman" w:eastAsia="Times New Roman"/>
          <w:szCs w:val="24"/>
        </w:rPr>
      </w:pPr>
    </w:p>
    <w:p w:rsidRDefault="00D86E5C" w:rsidP="00D86E5C" w:rsidR="00D86E5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8207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siječnja 2019.</w:t>
      </w:r>
    </w:p>
    <w:p w:rsidRDefault="00D86E5C" w:rsidP="00D86E5C" w:rsidR="00D86E5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86E5C" w:rsidP="00D86E5C" w:rsidR="00D86E5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86E5C" w:rsidP="00D86E5C" w:rsidR="00D86E5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03383">
        <w:rPr>
          <w:rFonts w:cs="Times New Roman" w:eastAsia="Times New Roman"/>
          <w:szCs w:val="24"/>
        </w:rPr>
        <w:t>, v.r.</w:t>
      </w: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D86E5C" w:rsidP="00D86E5C" w:rsidR="00D86E5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86E5C" w:rsidP="00D86E5C" w:rsidR="00D86E5C">
      <w:pPr>
        <w:ind w:firstLine="708"/>
      </w:pP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86E5C" w:rsidP="00D86E5C" w:rsidR="00D86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86E5C" w:rsidP="00D86E5C" w:rsidR="00D86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SOCIETAS MARINE d.o.o. Umag, Ulica </w:t>
      </w:r>
      <w:proofErr w:type="spellStart"/>
      <w:r>
        <w:rPr>
          <w:rFonts w:cs="Times New Roman" w:eastAsia="Times New Roman"/>
        </w:rPr>
        <w:t>Bruštoloni</w:t>
      </w:r>
      <w:proofErr w:type="spellEnd"/>
      <w:r>
        <w:rPr>
          <w:rFonts w:cs="Times New Roman" w:eastAsia="Times New Roman"/>
        </w:rPr>
        <w:t xml:space="preserve"> 7, po pu</w:t>
      </w:r>
      <w:r w:rsidR="00C8207B">
        <w:rPr>
          <w:rFonts w:cs="Times New Roman" w:eastAsia="Times New Roman"/>
        </w:rPr>
        <w:t xml:space="preserve">nomoćnici Aniti Lovrić, Umag, 8. </w:t>
      </w:r>
      <w:r>
        <w:rPr>
          <w:rFonts w:cs="Times New Roman" w:eastAsia="Times New Roman"/>
        </w:rPr>
        <w:t>Ožujka 1A,</w:t>
      </w:r>
    </w:p>
    <w:p w:rsidRDefault="00D86E5C" w:rsidP="00D86E5C" w:rsidR="00D86E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D86E5C" w:rsidP="00D86E5C" w:rsidR="00D86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D86E5C" w:rsidP="00D86E5C" w:rsidR="00D86E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D86E5C" w:rsidP="00D86E5C" w:rsidR="00D86E5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86E5C" w:rsidP="00D86E5C" w:rsidR="00D86E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po pravomoćnosti.</w:t>
      </w:r>
    </w:p>
    <w:p w:rsidRDefault="00D86E5C" w:rsidP="00D86E5C" w:rsidR="00D86E5C">
      <w:pPr>
        <w:jc w:val="left"/>
        <w:rPr>
          <w:rFonts w:cs="Times New Roman" w:eastAsia="Times New Roman"/>
          <w:szCs w:val="24"/>
        </w:rPr>
      </w:pPr>
    </w:p>
    <w:p w:rsidRDefault="00D86E5C" w:rsidP="00D86E5C" w:rsidR="00D86E5C"/>
    <w:p w:rsidRDefault="00D86E5C" w:rsidP="00D86E5C" w:rsidR="00D86E5C"/>
    <w:p w:rsidRDefault="00403383" w:rsidR="00BB54EE"/>
    <w:sectPr w:rsidSect="005248C2" w:rsidR="00BB54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E5C" w:rsidP="00D86E5C" w:rsidR="00D86E5C">
      <w:r>
        <w:separator/>
      </w:r>
    </w:p>
  </w:endnote>
  <w:endnote w:id="0" w:type="continuationSeparator">
    <w:p w:rsidRDefault="00D86E5C" w:rsidP="00D86E5C" w:rsidR="00D8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E5C" w:rsidP="00D86E5C" w:rsidR="00D86E5C">
      <w:r>
        <w:separator/>
      </w:r>
    </w:p>
  </w:footnote>
  <w:footnote w:id="0" w:type="continuationSeparator">
    <w:p w:rsidRDefault="00D86E5C" w:rsidP="00D86E5C" w:rsidR="00D86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E5C" w:rsidR="005248C2">
    <w:pPr>
      <w:pStyle w:val="Zaglavlje"/>
    </w:pPr>
    <w:r>
      <w:tab/>
    </w:r>
    <w:r>
      <w:t>2</w:t>
    </w:r>
    <w:r>
      <w:tab/>
      <w:t>9 St-337/2018-</w:t>
    </w:r>
    <w:r w:rsidR="00C92185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E5C" w:rsidR="005248C2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E5C"/>
    <w:rsid w:val="001000F6"/>
    <w:rsid w:val="0021090D"/>
    <w:rsid w:val="00403383"/>
    <w:rsid w:val="00591A0C"/>
    <w:rsid w:val="00C8207B"/>
    <w:rsid w:val="00C92185"/>
    <w:rsid w:val="00D86E5C"/>
    <w:rsid w:val="00E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E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6E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6E5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6E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6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6E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3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338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33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33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E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6E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6E5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6E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6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6E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3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338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33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33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SOCIETAS MARINE d.o.o. UMAG</izvorni_sadrzaj>
    <derivirana_varijabla naziv="DomainObject.Predmet.ProtustrankaFormated_1">  SOCIETAS MARINE d.o.o. UMAG</derivirana_varijabla>
  </DomainObject.Predmet.ProtustrankaFormated>
  <DomainObject.Predmet.ProtustrankaFormatedOIB>
    <izvorni_sadrzaj>  SOCIETAS MARINE d.o.o. UMAG, OIB 62211622204</izvorni_sadrzaj>
    <derivirana_varijabla naziv="DomainObject.Predmet.ProtustrankaFormatedOIB_1">  SOCIETAS MARINE d.o.o. UMAG, OIB 62211622204</derivirana_varijabla>
  </DomainObject.Predmet.ProtustrankaFormatedOIB>
  <DomainObject.Predmet.ProtustrankaFormatedWithAdress>
    <izvorni_sadrzaj> SOCIETAS MARINE d.o.o. UMAG, Ulica Bruštoloni 7, 52470 Umag</izvorni_sadrzaj>
    <derivirana_varijabla naziv="DomainObject.Predmet.ProtustrankaFormatedWithAdress_1"> SOCIETAS MARINE d.o.o. UMAG, Ulica Bruštoloni 7, 52470 Umag</derivirana_varijabla>
  </DomainObject.Predmet.ProtustrankaFormatedWithAdress>
  <DomainObject.Predmet.ProtustrankaFormatedWithAdressOIB>
    <izvorni_sadrzaj> SOCIETAS MARINE d.o.o. UMAG, OIB 62211622204, Ulica Bruštoloni 7, 52470 Umag</izvorni_sadrzaj>
    <derivirana_varijabla naziv="DomainObject.Predmet.ProtustrankaFormatedWithAdressOIB_1"> SOCIETAS MARINE d.o.o. UMAG, OIB 62211622204, Ulica Bruštoloni 7, 52470 Umag</derivirana_varijabla>
  </DomainObject.Predmet.ProtustrankaFormatedWithAdressOIB>
  <DomainObject.Predmet.ProtustrankaWithAdress>
    <izvorni_sadrzaj>SOCIETAS MARINE d.o.o. UMAG Ulica Bruštoloni 7, 52470 Umag</izvorni_sadrzaj>
    <derivirana_varijabla naziv="DomainObject.Predmet.ProtustrankaWithAdress_1">SOCIETAS MARINE d.o.o. UMAG Ulica Bruštoloni 7, 52470 Umag</derivirana_varijabla>
  </DomainObject.Predmet.ProtustrankaWithAdress>
  <DomainObject.Predmet.ProtustrankaWithAdressOIB>
    <izvorni_sadrzaj>SOCIETAS MARINE d.o.o. UMAG, OIB 62211622204, Ulica Bruštoloni 7, 52470 Umag</izvorni_sadrzaj>
    <derivirana_varijabla naziv="DomainObject.Predmet.ProtustrankaWithAdressOIB_1">SOCIETAS MARINE d.o.o. UMAG, OIB 62211622204, Ulica Bruštoloni 7, 52470 Umag</derivirana_varijabla>
  </DomainObject.Predmet.ProtustrankaWithAdressOIB>
  <DomainObject.Predmet.ProtustrankaNazivFormated>
    <izvorni_sadrzaj>SOCIETAS MARINE d.o.o. UMAG</izvorni_sadrzaj>
    <derivirana_varijabla naziv="DomainObject.Predmet.ProtustrankaNazivFormated_1">SOCIETAS MARINE d.o.o. UMAG</derivirana_varijabla>
  </DomainObject.Predmet.ProtustrankaNazivFormated>
  <DomainObject.Predmet.ProtustrankaNazivFormatedOIB>
    <izvorni_sadrzaj>SOCIETAS MARINE d.o.o. UMAG, OIB 62211622204</izvorni_sadrzaj>
    <derivirana_varijabla naziv="DomainObject.Predmet.ProtustrankaNazivFormatedOIB_1">SOCIETAS MARINE d.o.o. UMAG, OIB 62211622204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41021.58</izvorni_sadrzaj>
    <derivirana_varijabla naziv="DomainObject.Predmet.TrenutnaVrijednost_1">41021.58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SOCIETAS MARINE d.o.o. UMAG</item>
    </izvorni_sadrzaj>
    <derivirana_varijabla naziv="DomainObject.Predmet.ProtuStrankaListFormated_1">
      <item>SOCIETAS MARINE d.o.o. UMAG</item>
    </derivirana_varijabla>
  </DomainObject.Predmet.ProtuStrankaListFormated>
  <DomainObject.Predmet.ProtuStrankaListFormatedOIB>
    <izvorni_sadrzaj>
      <item>SOCIETAS MARINE d.o.o. UMAG, OIB 62211622204</item>
    </izvorni_sadrzaj>
    <derivirana_varijabla naziv="DomainObject.Predmet.ProtuStrankaListFormatedOIB_1">
      <item>SOCIETAS MARINE d.o.o. UMAG, OIB 62211622204</item>
    </derivirana_varijabla>
  </DomainObject.Predmet.ProtuStrankaListFormatedOIB>
  <DomainObject.Predmet.ProtuStrankaListFormatedWithAdress>
    <izvorni_sadrzaj>
      <item>SOCIETAS MARINE d.o.o. UMAG, Ulica Bruštoloni 7, 52470 Umag</item>
    </izvorni_sadrzaj>
    <derivirana_varijabla naziv="DomainObject.Predmet.ProtuStrankaListFormatedWithAdress_1">
      <item>SOCIETAS MARINE d.o.o. UMAG, Ulica Bruštoloni 7, 52470 Umag</item>
    </derivirana_varijabla>
  </DomainObject.Predmet.ProtuStrankaListFormatedWithAdress>
  <DomainObject.Predmet.ProtuStrankaListFormatedWithAdressOIB>
    <izvorni_sadrzaj>
      <item>SOCIETAS MARINE d.o.o. UMAG, OIB 62211622204, Ulica Bruštoloni 7, 52470 Umag</item>
    </izvorni_sadrzaj>
    <derivirana_varijabla naziv="DomainObject.Predmet.ProtuStrankaListFormatedWithAdressOIB_1">
      <item>SOCIETAS MARINE d.o.o. UMAG, OIB 62211622204, Ulica Bruštoloni 7, 52470 Umag</item>
    </derivirana_varijabla>
  </DomainObject.Predmet.ProtuStrankaListFormatedWithAdressOIB>
  <DomainObject.Predmet.ProtuStrankaListNazivFormated>
    <izvorni_sadrzaj>
      <item>SOCIETAS MARINE d.o.o. UMAG</item>
    </izvorni_sadrzaj>
    <derivirana_varijabla naziv="DomainObject.Predmet.ProtuStrankaListNazivFormated_1">
      <item>SOCIETAS MARINE d.o.o. UMAG</item>
    </derivirana_varijabla>
  </DomainObject.Predmet.ProtuStrankaListNazivFormated>
  <DomainObject.Predmet.ProtuStrankaListNazivFormatedOIB>
    <izvorni_sadrzaj>
      <item>SOCIETAS MARINE d.o.o. UMAG, OIB 62211622204</item>
    </izvorni_sadrzaj>
    <derivirana_varijabla naziv="DomainObject.Predmet.ProtuStrankaListNazivFormatedOIB_1">
      <item>SOCIETAS MARINE d.o.o. UMAG, OIB 62211622204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SOCIETAS MARINE d.o.o. UMAG</izvorni_sadrzaj>
    <derivirana_varijabla naziv="DomainObject.Predmet.ProtustrankaIDrugi_1">SOCIETAS MARINE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SOCIETAS MARINE d.o.o. UMAG, OIB 62211622204, Ulica Bruštoloni 7, 52470 Umag</izvorni_sadrzaj>
    <derivirana_varijabla naziv="DomainObject.Predmet.ProtustrankaIDrugiAdressOIB_1">SOCIETAS MARINE d.o.o. UMAG, OIB 62211622204, Ulica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SOCIETAS MARINE d.o.o. UMAG</item>
    </izvorni_sadrzaj>
    <derivirana_varijabla naziv="DomainObject.Predmet.SudioniciListNaziv_1">
      <item>FINANCIJSKA AGENCIJA, RC RIJEKA, PODRUŽNICA PULA, PULA</item>
      <item>SOCIETAS MARINE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SOCIETAS MARINE d.o.o. UMAG, OIB 62211622204, Ulica Bruštoloni 7,52470 Umag</item>
    </izvorni_sadrzaj>
    <derivirana_varijabla naziv="DomainObject.Predmet.SudioniciListAdressOIB_1">
      <item>FINANCIJSKA AGENCIJA, RC RIJEKA, PODRUŽNICA PULA, PULA, OIB 85821130368, Giardini 5,52100 Pula</item>
      <item>SOCIETAS MARINE d.o.o. UMAG, OIB 62211622204, Ulica Bruštoloni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62211622204</item>
    </izvorni_sadrzaj>
    <derivirana_varijabla naziv="DomainObject.Predmet.SudioniciListNazivOIB_1">
      <item>, OIB 85821130368</item>
      <item>, OIB 62211622204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St-337/2018-3</izvorni_sadrzaj>
    <derivirana_varijabla naziv="DomainObject.PredzadnjaOdlukaIzPredmeta.Oznaka_1">St-337/2018-3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2255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2019-01-28T13:56:00Z</dcterms:created>
  <dc:creator>Ela Sošić</dc:creator>
  <cp:lastModifiedBy>Ana Jeromela</cp:lastModifiedBy>
  <cp:lastPrinted>2019-01-31T07:34:00Z</cp:lastPrinted>
  <dcterms:modified xmlns:xsi="http://www.w3.org/2001/XMLSchema-instance" xsi:type="dcterms:W3CDTF">2019-01-31T07:34:00Z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 337-18 SOCIETAS MARINE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