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8e25" w14:paraId="4be8e25" w:rsidRDefault="00AE649C" w:rsidP="00E05C5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E05C54" w:rsidP="00E05C5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5C54" w:rsidP="00E05C54" w:rsidR="00AE649C" w:rsidRPr="00B76F3C">
      <w:pPr>
        <w:pStyle w:val="SudSjedite"/>
      </w:pPr>
      <w:r>
        <w:t xml:space="preserve">                                                                                                     Poslovni broj: 4 St-954/15-5</w:t>
      </w:r>
      <w:r w:rsidR="00EA1C6D">
        <w:tab/>
      </w:r>
    </w:p>
    <w:p w:rsidRDefault="00E05C54" w:rsidP="00E05C54" w:rsidR="00E05C54">
      <w:pPr>
        <w:pStyle w:val="Zaglavlje"/>
        <w:spacing w:after="0"/>
      </w:pPr>
    </w:p>
    <w:p w:rsidRDefault="00E05C54" w:rsidP="00E05C54" w:rsidR="00E05C5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05C54" w:rsidP="00E05C54" w:rsidR="00E05C5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05C54" w:rsidP="00E05C54" w:rsidR="00E05C5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05C54" w:rsidP="00E05C54" w:rsidR="00E05C54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05C54" w:rsidP="00E05C54" w:rsidR="00E05C54">
      <w:pPr>
        <w:pStyle w:val="Zaglavlje"/>
        <w:spacing w:after="0"/>
      </w:pPr>
    </w:p>
    <w:p w:rsidRDefault="00E05C54" w:rsidP="00E05C54" w:rsidR="00E05C54">
      <w:pPr>
        <w:pStyle w:val="Zaglavlje"/>
        <w:spacing w:after="0"/>
        <w:jc w:val="center"/>
      </w:pPr>
      <w:r>
        <w:t>Z A K LJ U Č A K</w:t>
      </w:r>
    </w:p>
    <w:p w:rsidRDefault="00E05C54" w:rsidP="00E05C54" w:rsidR="00E05C54">
      <w:pPr>
        <w:pStyle w:val="Zaglavlje"/>
        <w:spacing w:after="0"/>
      </w:pPr>
    </w:p>
    <w:p w:rsidRDefault="00E05C54" w:rsidP="00E05C54" w:rsidR="00E05C54">
      <w:pPr>
        <w:spacing w:after="0"/>
      </w:pPr>
    </w:p>
    <w:p w:rsidRDefault="00E05C54" w:rsidP="00E05C54" w:rsidR="00E05C54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NOVI BEATUS j.d.o.o., Koprivnica, Josipa Vargovića 4, OIB: 55616175701, dana 11. veljače 2016.</w:t>
      </w:r>
    </w:p>
    <w:p w:rsidRDefault="00E05C54" w:rsidP="00E05C54" w:rsidR="00E05C54">
      <w:pPr>
        <w:spacing w:after="0"/>
      </w:pPr>
    </w:p>
    <w:p w:rsidRDefault="00E05C54" w:rsidP="00E05C54" w:rsidR="00E05C54">
      <w:pPr>
        <w:spacing w:after="0"/>
        <w:jc w:val="center"/>
      </w:pPr>
      <w:r>
        <w:t xml:space="preserve">  z a k lj u č i o   j e</w:t>
      </w:r>
    </w:p>
    <w:p w:rsidRDefault="00E05C54" w:rsidP="00E05C54" w:rsidR="00E05C54">
      <w:pPr>
        <w:spacing w:after="0"/>
        <w:jc w:val="center"/>
      </w:pPr>
    </w:p>
    <w:p w:rsidRDefault="00E05C54" w:rsidP="00E05C54" w:rsidR="00E05C54">
      <w:pPr>
        <w:spacing w:after="0"/>
        <w:jc w:val="center"/>
      </w:pPr>
    </w:p>
    <w:p w:rsidRDefault="00E05C54" w:rsidP="00E05C54" w:rsidR="00E05C5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NOVI BEATUS j.d.o.o., Koprivnica, Josipa Vargovića 4, OIB: 55616175701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Jadranku Peica iz Koprivnice, Kneza Domagoja 88/a, OIB: 47521124212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05C54" w:rsidP="00E05C54" w:rsidR="00E05C54">
      <w:pPr>
        <w:spacing w:after="0"/>
        <w:jc w:val="both"/>
      </w:pPr>
    </w:p>
    <w:p w:rsidRDefault="00E05C54" w:rsidP="00E05C54" w:rsidR="00E05C54">
      <w:pPr>
        <w:spacing w:after="0"/>
        <w:jc w:val="both"/>
      </w:pPr>
      <w:r>
        <w:t>1. nekretnina i pokretnina dužnika</w:t>
      </w:r>
    </w:p>
    <w:p w:rsidRDefault="00E05C54" w:rsidP="00E05C54" w:rsidR="00E05C54">
      <w:pPr>
        <w:spacing w:after="0"/>
        <w:jc w:val="both"/>
      </w:pPr>
      <w:r>
        <w:t>2. imovinskih prava dužnika na tuđim stvarima</w:t>
      </w:r>
    </w:p>
    <w:p w:rsidRDefault="00E05C54" w:rsidP="00E05C54" w:rsidR="00E05C54">
      <w:pPr>
        <w:spacing w:after="0"/>
        <w:jc w:val="both"/>
      </w:pPr>
      <w:r>
        <w:t>3. novčanih i nenovčanih tražbina dužnika</w:t>
      </w:r>
    </w:p>
    <w:p w:rsidRDefault="00E05C54" w:rsidP="00E05C54" w:rsidR="00E05C54">
      <w:pPr>
        <w:spacing w:after="0"/>
        <w:jc w:val="both"/>
      </w:pPr>
      <w:r>
        <w:t>4. drugih prava koja čine imovinu dužnika</w:t>
      </w:r>
    </w:p>
    <w:p w:rsidRDefault="00E05C54" w:rsidP="00E05C54" w:rsidR="00E05C54">
      <w:pPr>
        <w:spacing w:after="0"/>
        <w:jc w:val="both"/>
      </w:pPr>
      <w:r>
        <w:t>5. novčanih sredstava na računima</w:t>
      </w:r>
    </w:p>
    <w:p w:rsidRDefault="00E05C54" w:rsidP="00E05C54" w:rsidR="00E05C54">
      <w:pPr>
        <w:spacing w:after="0"/>
        <w:jc w:val="both"/>
      </w:pPr>
      <w:r>
        <w:t>6. druge imovine dužnika</w:t>
      </w:r>
    </w:p>
    <w:p w:rsidRDefault="00E05C54" w:rsidP="00E05C54" w:rsidR="00E05C54">
      <w:pPr>
        <w:spacing w:after="0"/>
        <w:jc w:val="both"/>
      </w:pPr>
      <w:r>
        <w:t>7. obveza dužnika unesenih u njegove poslovne knjige</w:t>
      </w:r>
    </w:p>
    <w:p w:rsidRDefault="00E05C54" w:rsidP="00E05C54" w:rsidR="00E05C54">
      <w:pPr>
        <w:spacing w:after="0"/>
        <w:jc w:val="both"/>
      </w:pPr>
      <w:r>
        <w:t>8. drugih novčanih i nenovčanih obveza dužnika</w:t>
      </w:r>
    </w:p>
    <w:p w:rsidRDefault="00E05C54" w:rsidP="00E05C54" w:rsidR="00E05C54">
      <w:pPr>
        <w:spacing w:after="0"/>
        <w:jc w:val="both"/>
      </w:pPr>
      <w:r>
        <w:t>9. razlučnih prava na imovini dužnika</w:t>
      </w:r>
    </w:p>
    <w:p w:rsidRDefault="00E05C54" w:rsidP="00E05C54" w:rsidR="00E05C54">
      <w:pPr>
        <w:spacing w:after="0"/>
        <w:jc w:val="both"/>
      </w:pPr>
      <w:r>
        <w:t>10. izlučnih prava</w:t>
      </w:r>
    </w:p>
    <w:p w:rsidRDefault="00E05C54" w:rsidP="00E05C54" w:rsidR="00E05C54">
      <w:pPr>
        <w:spacing w:after="0"/>
        <w:jc w:val="both"/>
      </w:pPr>
      <w:r>
        <w:t>11. prosječnih mjesečnih troškova redovnoga poslovanja dužnika u posljednjih godinu dana</w:t>
      </w:r>
    </w:p>
    <w:p w:rsidRDefault="00E05C54" w:rsidP="00E05C54" w:rsidR="00E05C54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E05C54" w:rsidP="00E05C54" w:rsidR="00E05C54">
      <w:pPr>
        <w:spacing w:after="0"/>
        <w:jc w:val="both"/>
      </w:pPr>
    </w:p>
    <w:p w:rsidRDefault="00E05C54" w:rsidP="00E05C54" w:rsidR="00E05C5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05C54" w:rsidP="00E05C54" w:rsidR="00E05C54">
      <w:pPr>
        <w:spacing w:after="0"/>
        <w:jc w:val="both"/>
      </w:pPr>
    </w:p>
    <w:p w:rsidRDefault="00E05C54" w:rsidP="00E05C54" w:rsidR="00E05C5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 xml:space="preserve">Upozorava se odgovorna osobe dužnika </w:t>
      </w:r>
      <w:r>
        <w:rPr>
          <w:color w:themeColor="text1" w:val="000000"/>
        </w:rPr>
        <w:t>Jadranko Peica iz Koprivnice,</w:t>
      </w:r>
      <w:r>
        <w:t xml:space="preserve"> da za davanje neistinitoga ili nepotpunoga popisa imovine i obveza, odgovaraju kao za davanje lažnoga iskaza u postupku pred sudom.</w:t>
      </w:r>
    </w:p>
    <w:p w:rsidRDefault="00E05C54" w:rsidP="00E05C54" w:rsidR="00E05C54">
      <w:pPr>
        <w:spacing w:after="0"/>
        <w:jc w:val="center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05C54" w:rsidP="00E05C54" w:rsidR="00E05C54">
      <w:pPr>
        <w:spacing w:after="0"/>
        <w:jc w:val="center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4. prosinca 2015. u Očevidniku redoslijeda osniva za plaćanje ima evidentirane neizvršene osnove za plaćanje u ukupnom iznosu od 3.238,00 kn te da dužnik ima 1 zaposlenog.</w:t>
      </w:r>
    </w:p>
    <w:p w:rsidRDefault="00E05C54" w:rsidP="00E05C54" w:rsidR="00E05C54">
      <w:pPr>
        <w:spacing w:after="0"/>
        <w:jc w:val="both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05C54" w:rsidP="00E05C54" w:rsidR="00E05C54">
      <w:pPr>
        <w:spacing w:after="0"/>
        <w:jc w:val="both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jc w:val="both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11. veljače 2016.</w:t>
      </w:r>
    </w:p>
    <w:p w:rsidRDefault="00E05C54" w:rsidP="00E05C54" w:rsidR="00E05C54">
      <w:pPr>
        <w:spacing w:after="0"/>
        <w:jc w:val="center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jc w:val="center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05C54" w:rsidR="00E05C54">
        <w:tc>
          <w:tcPr>
            <w:tcW w:type="dxa" w:w="4928"/>
          </w:tcPr>
          <w:p w:rsidRDefault="00E05C54" w:rsidP="00E05C54" w:rsidR="00E05C54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05C54" w:rsidP="00E05C54" w:rsidR="00E05C54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05C54" w:rsidP="00E05C54" w:rsidR="00E05C54">
            <w:pPr>
              <w:spacing w:after="0"/>
              <w:jc w:val="center"/>
              <w:rPr>
                <w:lang w:eastAsia="hr-HR"/>
              </w:rPr>
            </w:pPr>
          </w:p>
          <w:p w:rsidRDefault="00E05C54" w:rsidP="00E05C54" w:rsidR="00E05C54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E05C54" w:rsidP="00E05C54" w:rsidR="00E05C54">
            <w:pPr>
              <w:spacing w:after="0"/>
              <w:jc w:val="center"/>
              <w:rPr>
                <w:lang w:eastAsia="hr-HR"/>
              </w:rPr>
            </w:pPr>
          </w:p>
          <w:p w:rsidRDefault="00E05C54" w:rsidP="00E05C54" w:rsidR="00E05C54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E05C54" w:rsidP="00E05C54" w:rsidR="00E05C54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05C54" w:rsidP="00E05C54" w:rsidR="00E05C54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05C54" w:rsidP="00E05C54" w:rsidR="00E05C54">
      <w:pPr>
        <w:spacing w:after="0"/>
        <w:jc w:val="both"/>
      </w:pPr>
      <w:r>
        <w:t>UPUTA O PRAVNOM LIJEKU :</w:t>
      </w:r>
    </w:p>
    <w:p w:rsidRDefault="00E05C54" w:rsidP="00E05C54" w:rsidR="00E05C54">
      <w:pPr>
        <w:spacing w:after="0"/>
        <w:jc w:val="both"/>
      </w:pPr>
      <w:r>
        <w:t>Protiv ovoga zaključka žalba nije dopuštena (čl. 19. st. 7. SZ-a).</w:t>
      </w:r>
    </w:p>
    <w:p w:rsidRDefault="00E05C54" w:rsidP="00E05C54" w:rsidR="00E05C54">
      <w:pPr>
        <w:spacing w:after="0"/>
        <w:jc w:val="both"/>
      </w:pPr>
    </w:p>
    <w:p w:rsidRDefault="00E05C54" w:rsidP="00E05C54" w:rsidR="00E05C54">
      <w:pPr>
        <w:spacing w:after="0"/>
        <w:jc w:val="both"/>
      </w:pPr>
    </w:p>
    <w:p w:rsidRDefault="00E05C54" w:rsidP="00E05C54" w:rsidR="00E05C54">
      <w:pPr>
        <w:spacing w:after="0"/>
        <w:jc w:val="both"/>
      </w:pPr>
      <w:r>
        <w:t>DNA:</w:t>
      </w:r>
    </w:p>
    <w:p w:rsidRDefault="00E05C54" w:rsidP="00E05C54" w:rsidR="00E05C54">
      <w:pPr>
        <w:spacing w:after="0"/>
        <w:jc w:val="both"/>
      </w:pPr>
      <w:r>
        <w:t>- direktor dužnika,</w:t>
      </w:r>
      <w:r>
        <w:rPr>
          <w:color w:themeColor="text1" w:val="000000"/>
        </w:rPr>
        <w:t xml:space="preserve"> Jadranko Peica iz Koprivnice, Kneza Domagoja 88/a</w:t>
      </w:r>
    </w:p>
    <w:p w:rsidRDefault="00E05C54" w:rsidP="00E05C54" w:rsidR="00E05C54">
      <w:pPr>
        <w:spacing w:after="0"/>
        <w:jc w:val="both"/>
      </w:pPr>
      <w:r>
        <w:t>- e-Oglasna ploča suda</w:t>
      </w:r>
    </w:p>
    <w:p w:rsidRDefault="00E05C54" w:rsidP="00E05C54" w:rsidR="00E05C54">
      <w:pPr>
        <w:spacing w:after="0"/>
        <w:jc w:val="both"/>
      </w:pPr>
    </w:p>
    <w:p w:rsidRDefault="00CB0EA4" w:rsidP="00E05C54" w:rsidR="00CB0EA4">
      <w:pPr>
        <w:pStyle w:val="Naslovdokumenta"/>
        <w:spacing w:after="0"/>
      </w:pPr>
    </w:p>
    <w:p w:rsidRDefault="0071688E" w:rsidP="00E05C54" w:rsidR="0071688E">
      <w:pPr>
        <w:pStyle w:val="Poetniodjeljak"/>
        <w:spacing w:after="0"/>
      </w:pPr>
    </w:p>
    <w:p w:rsidRDefault="00A21F0D" w:rsidP="00E05C54" w:rsidR="00A21F0D">
      <w:pPr>
        <w:pStyle w:val="NormaleSPIS"/>
        <w:spacing w:after="0"/>
        <w:rPr>
          <w:noProof/>
        </w:rPr>
      </w:pPr>
    </w:p>
    <w:p w:rsidRDefault="00DA0242" w:rsidP="00E05C5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C54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dostavu popisa imovine</izvorni_sadrzaj>
    <derivirana_varijabla naziv="DomainObject.Primjedba_1">-za dostavu popisa imovine</derivirana_varijabla>
  </DomainObject.Primjedba>
  <DomainObject.Oznaka>
    <izvorni_sadrzaj>St-954/2015-5</izvorni_sadrzaj>
    <derivirana_varijabla naziv="DomainObject.Oznaka_1">St-954/2015-5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BEATUS jednostavno društvo s ograničenom odgovornošću za proizvodnju, trgovinu i  usluge zastupanog po punomoćniku Jadranko Peica</izvorni_sadrzaj>
    <derivirana_varijabla naziv="DomainObject.Predmet.ProtustrankaFormated_1">  NOVI BEATUS jednostavno društvo s ograničenom odgovornošću za proizvodnju, trgovinu i  usluge zastupanog po punomoćniku Jadranko Peica</derivirana_varijabla>
  </DomainObject.Predmet.ProtustrankaFormated>
  <DomainObject.Predmet.ProtustrankaFormatedOIB>
    <izvorni_sadrzaj>  NOVI BEATUS jednostavno društvo s ograničenom odgovornošću za proizvodnju, trgovinu i  usluge, OIB 55616175701 zastupanog po punomoćniku Jadranko Peica</izvorni_sadrzaj>
    <derivirana_varijabla naziv="DomainObject.Predmet.ProtustrankaFormatedOIB_1">  NOVI BEATUS jednostavno društvo s ograničenom odgovornošću za proizvodnju, trgovinu i  usluge, OIB 55616175701 zastupanog po punomoćniku Jadranko Peica</derivirana_varijabla>
  </DomainObject.Predmet.ProtustrankaFormatedOIB>
  <DomainObject.Predmet.ProtustrankaFormatedWithAdress>
    <izvorni_sadrzaj> NOVI BEATUS jednostavno društvo s ograničenom odgovornošću za proizvodnju, trgovinu i  usluge, Josipa Vargovića 4, 48000 Koprivnica zastupanog po punomoćniku Jadranko Peica</izvorni_sadrzaj>
    <derivirana_varijabla naziv="DomainObject.Predmet.ProtustrankaFormatedWithAdress_1"> NOVI BEATUS jednostavno društvo s ograničenom odgovornošću za proizvodnju, trgovinu i  usluge, Josipa Vargovića 4, 48000 Koprivnica zastupanog po punomoćniku Jadranko Peica</derivirana_varijabla>
  </DomainObject.Predmet.ProtustrankaFormatedWithAdress>
  <DomainObject.Predmet.ProtustrankaFormatedWithAdressOIB>
    <izvorni_sadrzaj> NOVI BEATUS jednostavno društvo s ograničenom odgovornošću za proizvodnju, trgovinu i  usluge, OIB 55616175701, Josipa Vargovića 4, 48000 Koprivnica zastupanog po punomoćniku Jadranko Peica</izvorni_sadrzaj>
    <derivirana_varijabla naziv="DomainObject.Predmet.ProtustrankaFormatedWithAdressOIB_1"> NOVI BEATUS jednostavno društvo s ograničenom odgovornošću za proizvodnju, trgovinu i  usluge, OIB 55616175701, Josipa Vargovića 4, 48000 Koprivnica zastupanog po punomoćniku Jadranko Peica</derivirana_varijabla>
  </DomainObject.Predmet.ProtustrankaFormatedWithAdressOIB>
  <DomainObject.Predmet.ProtustrankaWithAdress>
    <izvorni_sadrzaj>NOVI BEATUS jednostavno društvo s ograničenom odgovornošću za proizvodnju, trgovinu i  usluge Josipa Vargovića 4, 48000 Koprivnica</izvorni_sadrzaj>
    <derivirana_varijabla naziv="DomainObject.Predmet.ProtustrankaWithAdress_1">NOVI BEATUS jednostavno društvo s ograničenom odgovornošću za proizvodnju, trgovinu i  usluge Josipa Vargovića 4, 48000 Koprivnica</derivirana_varijabla>
  </DomainObject.Predmet.ProtustrankaWithAdress>
  <DomainObject.Predmet.ProtustrankaWithAdressOIB>
    <izvorni_sadrzaj>NOVI BEATUS jednostavno društvo s ograničenom odgovornošću za proizvodnju, trgovinu i  usluge, OIB 55616175701, Josipa Vargovića 4, 48000 Koprivnica</izvorni_sadrzaj>
    <derivirana_varijabla naziv="DomainObject.Predmet.ProtustrankaWithAdressOIB_1">NOVI BEATUS jednostavno društvo s ograničenom odgovornošću za proizvodnju, trgovinu i  usluge, OIB 55616175701, Josipa Vargovića 4, 48000 Koprivnica</derivirana_varijabla>
  </DomainObject.Predmet.ProtustrankaWithAdressOIB>
  <DomainObject.Predmet.ProtustrankaNazivFormated>
    <izvorni_sadrzaj>NOVI BEATUS jednostavno društvo s ograničenom odgovornošću za proizvodnju, trgovinu i  usluge</izvorni_sadrzaj>
    <derivirana_varijabla naziv="DomainObject.Predmet.ProtustrankaNazivFormated_1">NOVI BEATUS jednostavno društvo s ograničenom odgovornošću za proizvodnju, trgovinu i  usluge</derivirana_varijabla>
  </DomainObject.Predmet.ProtustrankaNazivFormated>
  <DomainObject.Predmet.ProtustrankaNazivFormatedOIB>
    <izvorni_sadrzaj>NOVI BEATUS jednostavno društvo s ograničenom odgovornošću za proizvodnju, trgovinu i  usluge, OIB 55616175701</izvorni_sadrzaj>
    <derivirana_varijabla naziv="DomainObject.Predmet.ProtustrankaNazivFormatedOIB_1">NOVI BEATUS jednostavno društvo s ograničenom odgovornošću za proizvodnju, trgovinu i  usluge, OIB 55616175701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47595.23</izvorni_sadrzaj>
    <derivirana_varijabla naziv="DomainObject.Predmet.TrenutnaVrijednost_1">47595.23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BEATUS jednostavno društvo s ograničenom odgovornošću za proizvodnju, trgovinu i  usluge zastupanog po punomoćniku Jadranko Peica</item>
    </izvorni_sadrzaj>
    <derivirana_varijabla naziv="DomainObject.Predmet.ProtuStrankaListFormated_1">
      <item>NOVI BEATUS jednostavno društvo s ograničenom odgovornošću za proizvodnju, trgovinu i  usluge zastupanog po punomoćniku Jadranko Peica</item>
    </derivirana_varijabla>
  </DomainObject.Predmet.ProtuStrankaListFormated>
  <DomainObject.Predmet.ProtuStrankaListFormatedOIB>
    <izvorni_sadrzaj>
      <item>NOVI BEATUS jednostavno društvo s ograničenom odgovornošću za proizvodnju, trgovinu i  usluge, OIB 55616175701 zastupanog po punomoćniku Jadranko Peica</item>
    </izvorni_sadrzaj>
    <derivirana_varijabla naziv="DomainObject.Predmet.ProtuStrankaListFormatedOIB_1">
      <item>NOVI BEATUS jednostavno društvo s ograničenom odgovornošću za proizvodnju, trgovinu i  usluge, OIB 55616175701 zastupanog po punomoćniku Jadranko Peica</item>
    </derivirana_varijabla>
  </DomainObject.Predmet.ProtuStrankaListFormatedOIB>
  <DomainObject.Predmet.ProtuStrankaListFormatedWithAdress>
    <izvorni_sadrzaj>
      <item>NOVI BEATUS jednostavno društvo s ograničenom odgovornošću za proizvodnju, trgovinu i  usluge, Josipa Vargovića 4, 48000 Koprivnica zastupanog po punomoćniku Jadranko Peica</item>
    </izvorni_sadrzaj>
    <derivirana_varijabla naziv="DomainObject.Predmet.ProtuStrankaListFormatedWithAdress_1">
      <item>NOVI BEATUS jednostavno društvo s ograničenom odgovornošću za proizvodnju, trgovinu i  usluge, Josipa Vargovića 4, 48000 Koprivnica zastupanog po punomoćniku Jadranko Peica</item>
    </derivirana_varijabla>
  </DomainObject.Predmet.ProtuStrankaListFormatedWithAdress>
  <DomainObject.Predmet.ProtuStrankaListFormatedWithAdressOIB>
    <izvorni_sadrzaj>
      <item>NOVI BEATUS jednostavno društvo s ograničenom odgovornošću za proizvodnju, trgovinu i  usluge, OIB 55616175701, Josipa Vargovića 4, 48000 Koprivnica zastupanog po punomoćniku Jadranko Peica</item>
    </izvorni_sadrzaj>
    <derivirana_varijabla naziv="DomainObject.Predmet.ProtuStrankaListFormatedWithAdressOIB_1">
      <item>NOVI BEATUS jednostavno društvo s ograničenom odgovornošću za proizvodnju, trgovinu i  usluge, OIB 55616175701, Josipa Vargovića 4, 48000 Koprivnica zastupanog po punomoćniku Jadranko Peica</item>
    </derivirana_varijabla>
  </DomainObject.Predmet.ProtuStrankaListFormatedWithAdressOIB>
  <DomainObject.Predmet.ProtuStrankaListNazivFormated>
    <izvorni_sadrzaj>
      <item>NOVI BEATUS jednostavno društvo s ograničenom odgovornošću za proizvodnju, trgovinu i  usluge</item>
    </izvorni_sadrzaj>
    <derivirana_varijabla naziv="DomainObject.Predmet.ProtuStrankaListNazivFormated_1">
      <item>NOVI BEATUS jednostavno društvo s ograničenom odgovornošću za proizvodnju, trgovinu i  usluge</item>
    </derivirana_varijabla>
  </DomainObject.Predmet.ProtuStrankaListNazivFormated>
  <DomainObject.Predmet.ProtuStrankaListNazivFormatedOIB>
    <izvorni_sadrzaj>
      <item>NOVI BEATUS jednostavno društvo s ograničenom odgovornošću za proizvodnju, trgovinu i  usluge, OIB 55616175701</item>
    </izvorni_sadrzaj>
    <derivirana_varijabla naziv="DomainObject.Predmet.ProtuStrankaListNazivFormatedOIB_1">
      <item>NOVI BEATUS jednostavno društvo s ograničenom odgovornošću za proizvodnju, trgovinu i  usluge, OIB 55616175701</item>
    </derivirana_varijabla>
  </DomainObject.Predmet.ProtuStrankaListNazivFormatedOIB>
  <DomainObject.Predmet.OstaliListFormated>
    <izvorni_sadrzaj>
      <item>Sudski registar, Trgovački sud u Varaždinu</item>
      <item>Jadranko Peica punomoćnik sudionika u postupku NOVI BEATUS jednostavno društvo s ograničenom odgovornošću za proizvodnju, trgovinu i  usluge</item>
    </izvorni_sadrzaj>
    <derivirana_varijabla naziv="DomainObject.Predmet.OstaliListFormated_1">
      <item>Sudski registar, Trgovački sud u Varaždinu</item>
      <item>Jadranko Peica punomoćnik sudionika u postupku NOVI BEATUS jednostavno društvo s ograničenom odgovornošću za proizvodnju, trgovinu i  usluge</item>
    </derivirana_varijabla>
  </DomainObject.Predmet.OstaliListFormated>
  <DomainObject.Predmet.OstaliListFormatedOIB>
    <izvorni_sadrzaj>
      <item>Sudski registar, Trgovački sud u Varaždinu</item>
      <item>Jadranko Peica, OIB 47521124217 punomoćnik sudionika u postupku NOVI BEATUS jednostavno društvo s ograničenom odgovornošću za proizvodnju, trgovinu i  usluge</item>
    </izvorni_sadrzaj>
    <derivirana_varijabla naziv="DomainObject.Predmet.OstaliListFormatedOIB_1">
      <item>Sudski registar, Trgovački sud u Varaždinu</item>
      <item>Jadranko Peica, OIB 47521124217 punomoćnik sudionika u postupku NOVI BEATUS jednostavno društvo s ograničenom odgovornošću za proizvodnju, trgovinu i  usluge</item>
    </derivirana_varijabla>
  </DomainObject.Predmet.OstaliListFormatedOIB>
  <DomainObject.Predmet.OstaliListFormatedWithAdress>
    <izvorni_sadrzaj>
      <item>Sudski registar, Trgovački sud u Varaždinu</item>
      <item>Jadranko Peica, Kneza Domagoja 88a, 48000 Koprivnica punomoćnik sudionika u postupku NOVI BEATUS jednostavno društvo s ograničenom odgovornošću za proizvodnju, trgovinu i  usluge</item>
    </izvorni_sadrzaj>
    <derivirana_varijabla naziv="DomainObject.Predmet.OstaliListFormatedWithAdress_1">
      <item>Sudski registar, Trgovački sud u Varaždinu</item>
      <item>Jadranko Peica, Kneza Domagoja 88a, 48000 Koprivnica punomoćnik sudionika u postupku NOVI BEATUS jednostavno društvo s ograničenom odgovornošću za proizvodnju, trgovinu i  usluge</item>
    </derivirana_varijabla>
  </DomainObject.Predmet.OstaliListFormatedWithAdress>
  <DomainObject.Predmet.OstaliListFormatedWithAdressOIB>
    <izvorni_sadrzaj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</izvorni_sadrzaj>
    <derivirana_varijabla naziv="DomainObject.Predmet.OstaliListFormatedWithAdressOIB_1"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</derivirana_varijabla>
  </DomainObject.Predmet.OstaliListFormatedWithAdressOIB>
  <DomainObject.Predmet.OstaliListNazivFormated>
    <izvorni_sadrzaj>
      <item>Sudski registar, Trgovački sud u Varaždinu</item>
      <item>Jadranko Peica</item>
    </izvorni_sadrzaj>
    <derivirana_varijabla naziv="DomainObject.Predmet.OstaliListNazivFormated_1">
      <item>Sudski registar, Trgovački sud u Varaždinu</item>
      <item>Jadranko Peica</item>
    </derivirana_varijabla>
  </DomainObject.Predmet.OstaliListNazivFormated>
  <DomainObject.Predmet.OstaliListNazivFormatedOIB>
    <izvorni_sadrzaj>
      <item>Sudski registar, Trgovački sud u Varaždinu</item>
      <item>Jadranko Peica, OIB 47521124217</item>
    </izvorni_sadrzaj>
    <derivirana_varijabla naziv="DomainObject.Predmet.OstaliListNazivFormatedOIB_1">
      <item>Sudski registar, Trgovački sud u Varaždinu</item>
      <item>Jadranko Peica, OIB 47521124217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St-954/2015-5</izvorni_sadrzaj>
    <derivirana_varijabla naziv="DomainObject.PoslovniBrojDokumenta_1">St-954/2015-5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BEATUS jednostavno društvo s ograničenom odgovornošću za proizvodnju, trgovinu i  usluge</izvorni_sadrzaj>
    <derivirana_varijabla naziv="DomainObject.Predmet.ProtustrankaIDrugi_1">NOVI BEATUS jednostavno društvo s ograničenom odgovornošću za proizvodnju, trgovinu i 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NOVI BEATUS jednostavno društvo s ograničenom odgovornošću za proizvodnju, trgovinu i  usluge, OIB 55616175701, Josipa Vargovića 4, 48000 Koprivnica</izvorni_sadrzaj>
    <derivirana_varijabla naziv="DomainObject.Predmet.ProtustrankaIDrugiAdressOIB_1">NOVI BEATUS jednostavno društvo s ograničenom odgovornošću za proizvodnju, trgovinu i  usluge, OIB 55616175701,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BEATUS jednostavno društvo s ograničenom odgovornošću za proizvodnju, trgovinu i  usluge</item>
      <item>Sudski registar, Trgovački sud u Varaždinu</item>
      <item>Jadranko Peica</item>
    </izvorni_sadrzaj>
    <derivirana_varijabla naziv="DomainObject.Predmet.SudioniciListNaziv_1">
      <item>Financijska agencija</item>
      <item>NOVI BEATUS jednostavno društvo s ograničenom odgovornošću za proizvodnju, trgovinu i  usluge</item>
      <item>Sudski registar, Trgovački sud u Varaždinu</item>
      <item>Jadranko Peica</item>
    </derivirana_varijabla>
  </DomainObject.Predmet.SudioniciListNaziv>
  <DomainObject.Predmet.SudioniciListAdressOIB>
    <izvorni_sadrzaj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</izvorni_sadrzaj>
    <derivirana_varijabla naziv="DomainObject.Predmet.SudioniciListAdressOIB_1"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48C15-D803-438A-B989-A6B2EF19F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2368</properties:Characters>
  <properties:Lines>87</properties:Lines>
  <properties:Paragraphs>34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2016-02-11T11:46:00Z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St-954/2015-5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