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1ef1" w14:paraId="0cb1ef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</w:t>
      </w:r>
      <w:r w:rsidR="00B116BC">
        <w:t>51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B116BC">
        <w:t xml:space="preserve">PLIMA GRAĐENJE d.o.o., OIB: </w:t>
      </w:r>
      <w:r w:rsidR="00B116BC" w:rsidRPr="006C3E3C">
        <w:t>36236684166</w:t>
      </w:r>
      <w:r w:rsidR="00B116BC">
        <w:t xml:space="preserve">, MBS: </w:t>
      </w:r>
      <w:r w:rsidR="00B116BC" w:rsidRPr="006C3E3C">
        <w:t>080803537</w:t>
      </w:r>
      <w:r w:rsidR="00B116BC">
        <w:t xml:space="preserve">, Zagreb, Kružna ulica 22,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116BC">
        <w:t xml:space="preserve">PLIMA GRAĐENJE d.o.o., OIB: </w:t>
      </w:r>
      <w:r w:rsidR="00B116BC" w:rsidRPr="006C3E3C">
        <w:t>36236684166</w:t>
      </w:r>
      <w:r w:rsidR="00B116BC">
        <w:t xml:space="preserve">, MBS: </w:t>
      </w:r>
      <w:r w:rsidR="00B116BC" w:rsidRPr="006C3E3C">
        <w:t>080803537</w:t>
      </w:r>
      <w:r w:rsidR="00B116BC">
        <w:t>, Zagreb, Kružna ulica 22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JELENKO LEHKI, OIB:  96068307857, Zagreb, Pavla Hatza 10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116BC">
        <w:t xml:space="preserve">PLIMA GRAĐENJE d.o.o., OIB: </w:t>
      </w:r>
      <w:r w:rsidR="00B116BC" w:rsidRPr="006C3E3C">
        <w:t>36236684166</w:t>
      </w:r>
      <w:r w:rsidR="00B116BC">
        <w:t xml:space="preserve">, MBS: </w:t>
      </w:r>
      <w:r w:rsidR="00B116BC" w:rsidRPr="006C3E3C">
        <w:t>080803537</w:t>
      </w:r>
      <w:r w:rsidR="00B116BC">
        <w:t>, Zagreb, Kružna ulica 22.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F01CE">
        <w:t>2</w:t>
      </w:r>
      <w:r w:rsidR="00B116BC">
        <w:t>5</w:t>
      </w:r>
      <w:r w:rsidR="002F01CE">
        <w:t>. siječnja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2F01CE">
        <w:t>1</w:t>
      </w:r>
      <w:r w:rsidR="00B116BC">
        <w:t>606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116BC">
        <w:t xml:space="preserve">PLIMA GRAĐENJE d.o.o., OIB: </w:t>
      </w:r>
      <w:r w:rsidR="00B116BC" w:rsidRPr="006C3E3C">
        <w:t>36236684166</w:t>
      </w:r>
      <w:r w:rsidR="00B116BC">
        <w:t xml:space="preserve">, MBS: </w:t>
      </w:r>
      <w:r w:rsidR="00B116BC" w:rsidRPr="006C3E3C">
        <w:t>080803537</w:t>
      </w:r>
      <w:r w:rsidR="00B116BC">
        <w:t>, Zagreb, Kružna ulica 22</w:t>
      </w:r>
      <w:r w:rsidR="00EC7878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10</w:t>
      </w:r>
      <w:r w:rsidR="00B116BC">
        <w:t>51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3FF7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</w:t>
    </w:r>
    <w:r w:rsidR="00B116BC">
      <w:t>51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DF3FF7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F3F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3F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FF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FF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F3F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3F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FF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FF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PLIMA GRAĐENJE d.o.o.</izvorni_sadrzaj>
    <derivirana_varijabla naziv="DomainObject.Predmet.ProtustrankaFormated_1">  PLIMA GRAĐENJE d.o.o.</derivirana_varijabla>
  </DomainObject.Predmet.ProtustrankaFormated>
  <DomainObject.Predmet.ProtustrankaFormatedOIB>
    <izvorni_sadrzaj>  PLIMA GRAĐENJE d.o.o., OIB 36236684166</izvorni_sadrzaj>
    <derivirana_varijabla naziv="DomainObject.Predmet.ProtustrankaFormatedOIB_1">  PLIMA GRAĐENJE d.o.o., OIB 36236684166</derivirana_varijabla>
  </DomainObject.Predmet.ProtustrankaFormatedOIB>
  <DomainObject.Predmet.ProtustrankaFormatedWithAdress>
    <izvorni_sadrzaj> PLIMA GRAĐENJE d.o.o., Kružna ulica 22, 10000 Zagreb</izvorni_sadrzaj>
    <derivirana_varijabla naziv="DomainObject.Predmet.ProtustrankaFormatedWithAdress_1"> PLIMA GRAĐENJE d.o.o., Kružna ulica 22, 10000 Zagreb</derivirana_varijabla>
  </DomainObject.Predmet.ProtustrankaFormatedWithAdress>
  <DomainObject.Predmet.ProtustrankaFormatedWithAdressOIB>
    <izvorni_sadrzaj> PLIMA GRAĐENJE d.o.o., OIB 36236684166, Kružna ulica 22, 10000 Zagreb</izvorni_sadrzaj>
    <derivirana_varijabla naziv="DomainObject.Predmet.ProtustrankaFormatedWithAdressOIB_1"> PLIMA GRAĐENJE d.o.o., OIB 36236684166, Kružna ulica 22, 10000 Zagreb</derivirana_varijabla>
  </DomainObject.Predmet.ProtustrankaFormatedWithAdressOIB>
  <DomainObject.Predmet.ProtustrankaWithAdress>
    <izvorni_sadrzaj>PLIMA GRAĐENJE d.o.o. Kružna ulica 22, 10000 Zagreb</izvorni_sadrzaj>
    <derivirana_varijabla naziv="DomainObject.Predmet.ProtustrankaWithAdress_1">PLIMA GRAĐENJE d.o.o. Kružna ulica 22, 10000 Zagreb</derivirana_varijabla>
  </DomainObject.Predmet.ProtustrankaWithAdress>
  <DomainObject.Predmet.ProtustrankaWithAdressOIB>
    <izvorni_sadrzaj>PLIMA GRAĐENJE d.o.o., OIB 36236684166, Kružna ulica 22, 10000 Zagreb</izvorni_sadrzaj>
    <derivirana_varijabla naziv="DomainObject.Predmet.ProtustrankaWithAdressOIB_1">PLIMA GRAĐENJE d.o.o., OIB 36236684166, Kružna ulica 22, 10000 Zagreb</derivirana_varijabla>
  </DomainObject.Predmet.ProtustrankaWithAdressOIB>
  <DomainObject.Predmet.ProtustrankaNazivFormated>
    <izvorni_sadrzaj>PLIMA GRAĐENJE d.o.o.</izvorni_sadrzaj>
    <derivirana_varijabla naziv="DomainObject.Predmet.ProtustrankaNazivFormated_1">PLIMA GRAĐENJE d.o.o.</derivirana_varijabla>
  </DomainObject.Predmet.ProtustrankaNazivFormated>
  <DomainObject.Predmet.ProtustrankaNazivFormatedOIB>
    <izvorni_sadrzaj>PLIMA GRAĐENJE d.o.o., OIB 36236684166</izvorni_sadrzaj>
    <derivirana_varijabla naziv="DomainObject.Predmet.ProtustrankaNazivFormatedOIB_1">PLIMA GRAĐENJE d.o.o., OIB 36236684166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PLIMA GRAĐENJE d.o.o.</item>
    </izvorni_sadrzaj>
    <derivirana_varijabla naziv="DomainObject.Predmet.ProtuStrankaListFormated_1">
      <item>PLIMA GRAĐENJE d.o.o.</item>
    </derivirana_varijabla>
  </DomainObject.Predmet.ProtuStrankaListFormated>
  <DomainObject.Predmet.ProtuStrankaListFormatedOIB>
    <izvorni_sadrzaj>
      <item>PLIMA GRAĐENJE d.o.o., OIB 36236684166</item>
    </izvorni_sadrzaj>
    <derivirana_varijabla naziv="DomainObject.Predmet.ProtuStrankaListFormatedOIB_1">
      <item>PLIMA GRAĐENJE d.o.o., OIB 36236684166</item>
    </derivirana_varijabla>
  </DomainObject.Predmet.ProtuStrankaListFormatedOIB>
  <DomainObject.Predmet.ProtuStrankaListFormatedWithAdress>
    <izvorni_sadrzaj>
      <item>PLIMA GRAĐENJE d.o.o., Kružna ulica 22, 10000 Zagreb</item>
    </izvorni_sadrzaj>
    <derivirana_varijabla naziv="DomainObject.Predmet.ProtuStrankaListFormatedWithAdress_1">
      <item>PLIMA GRAĐENJE d.o.o., Kružna ulica 22, 10000 Zagreb</item>
    </derivirana_varijabla>
  </DomainObject.Predmet.ProtuStrankaListFormatedWithAdress>
  <DomainObject.Predmet.ProtuStrankaListFormatedWithAdressOIB>
    <izvorni_sadrzaj>
      <item>PLIMA GRAĐENJE d.o.o., OIB 36236684166, Kružna ulica 22, 10000 Zagreb</item>
    </izvorni_sadrzaj>
    <derivirana_varijabla naziv="DomainObject.Predmet.ProtuStrankaListFormatedWithAdressOIB_1">
      <item>PLIMA GRAĐENJE d.o.o., OIB 36236684166, Kružna ulica 22, 10000 Zagreb</item>
    </derivirana_varijabla>
  </DomainObject.Predmet.ProtuStrankaListFormatedWithAdressOIB>
  <DomainObject.Predmet.ProtuStrankaListNazivFormated>
    <izvorni_sadrzaj>
      <item>PLIMA GRAĐENJE d.o.o.</item>
    </izvorni_sadrzaj>
    <derivirana_varijabla naziv="DomainObject.Predmet.ProtuStrankaListNazivFormated_1">
      <item>PLIMA GRAĐENJE d.o.o.</item>
    </derivirana_varijabla>
  </DomainObject.Predmet.ProtuStrankaListNazivFormated>
  <DomainObject.Predmet.ProtuStrankaListNazivFormatedOIB>
    <izvorni_sadrzaj>
      <item>PLIMA GRAĐENJE d.o.o., OIB 36236684166</item>
    </izvorni_sadrzaj>
    <derivirana_varijabla naziv="DomainObject.Predmet.ProtuStrankaListNazivFormatedOIB_1">
      <item>PLIMA GRAĐENJE d.o.o., OIB 36236684166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PLIMA GRAĐENJE d.o.o.</izvorni_sadrzaj>
    <derivirana_varijabla naziv="DomainObject.Predmet.ProtustrankaIDrugi_1">PLIMA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PLIMA GRAĐENJE d.o.o., OIB 36236684166, Kružna ulica 22, 10000 Zagreb</izvorni_sadrzaj>
    <derivirana_varijabla naziv="DomainObject.Predmet.ProtustrankaIDrugiAdressOIB_1">PLIMA GRAĐENJE d.o.o., OIB 36236684166, Kružna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PLIMA GRAĐENJE d.o.o.</item>
      <item>FINA Regionalni centar Zagreb</item>
    </izvorni_sadrzaj>
    <derivirana_varijabla naziv="DomainObject.Predmet.SudioniciListNaziv_1">
      <item>PLIMA GRAĐENJE d.o.o.</item>
      <item>FINA Regionalni centar Zagreb</item>
    </derivirana_varijabla>
  </DomainObject.Predmet.SudioniciListNaziv>
  <DomainObject.Predmet.SudioniciListAdressOIB>
    <izvorni_sadrzaj>
      <item>PLIMA GRAĐENJE d.o.o., OIB 36236684166, Kružna ulica 22,10000 Zagreb</item>
      <item>FINA Regionalni centar Zagreb, OIB 85821130368, Trg svibanjskih žrtava 1995. br. 1,10000 Zagreb</item>
    </izvorni_sadrzaj>
    <derivirana_varijabla naziv="DomainObject.Predmet.SudioniciListAdressOIB_1">
      <item>PLIMA GRAĐENJE d.o.o., OIB 36236684166, Kružna ulica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36236684166</item>
      <item>, OIB 85821130368</item>
    </izvorni_sadrzaj>
    <derivirana_varijabla naziv="DomainObject.Predmet.SudioniciListNazivOIB_1">
      <item>, OIB 36236684166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2340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2016-08-29T07:40:00Z</dcterms:created>
  <dc:creator>korisnik</dc:creator>
  <cp:lastModifiedBy>Snježana Andrijanić</cp:lastModifiedBy>
  <cp:lastPrinted>2016-08-29T07:39:00Z</cp:lastPrinted>
  <dcterms:modified xmlns:xsi="http://www.w3.org/2001/XMLSchema-instance" xsi:type="dcterms:W3CDTF">2016-08-29T10:39:00Z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