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79d5d" w14:paraId="3779d5d" w:rsidRDefault="000B3AC4" w:rsidP="00C517C7" w:rsidR="00C517C7">
      <w:pPr>
        <w15:collapsed w:val="false"/>
      </w:pPr>
      <w:bookmarkStart w:name="_GoBack" w:id="0"/>
      <w:bookmarkEnd w:id="0"/>
      <w:r>
        <w:t xml:space="preserve">         </w:t>
      </w:r>
      <w:r w:rsidR="00C517C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400C" w:rsidP="00E1070E" w:rsidR="00E1070E" w:rsidRPr="00EA7A7D">
      <w:r>
        <w:t xml:space="preserve">   </w:t>
      </w:r>
      <w:r w:rsidR="00E1070E" w:rsidRPr="00EA7A7D">
        <w:t xml:space="preserve"> </w:t>
      </w:r>
      <w:r w:rsidRPr="00EA7A7D">
        <w:t xml:space="preserve">Republika Hrvatska </w:t>
      </w:r>
    </w:p>
    <w:p w:rsidRDefault="0019400C" w:rsidP="00E1070E" w:rsidR="00E1070E" w:rsidRPr="00EA7A7D">
      <w:r>
        <w:t>Trgovački sud u</w:t>
      </w:r>
      <w:r w:rsidRPr="00EA7A7D">
        <w:t xml:space="preserve"> Zagrebu</w:t>
      </w:r>
    </w:p>
    <w:p w:rsidRDefault="0019400C" w:rsidP="00E1070E" w:rsidR="00E1070E" w:rsidRPr="00832E83">
      <w:r>
        <w:t xml:space="preserve">  </w:t>
      </w:r>
      <w:r w:rsidR="00E1070E" w:rsidRPr="00EA7A7D">
        <w:t xml:space="preserve">Zagreb, Amruševa 2/II                                                           </w:t>
      </w:r>
      <w:r w:rsidR="00E1070E">
        <w:t xml:space="preserve">        </w:t>
      </w:r>
      <w:r w:rsidR="00E1070E">
        <w:tab/>
        <w:t xml:space="preserve">   </w:t>
      </w:r>
      <w:r w:rsidR="00CF2740">
        <w:t xml:space="preserve">            </w:t>
      </w:r>
      <w:r w:rsidR="00E1070E" w:rsidRPr="00EA7A7D">
        <w:t>66</w:t>
      </w:r>
      <w:r w:rsidR="00E1070E" w:rsidRPr="00832E83">
        <w:t xml:space="preserve"> St-</w:t>
      </w:r>
      <w:r w:rsidR="00CC377D">
        <w:t>1692</w:t>
      </w:r>
      <w:r w:rsidR="006017FC">
        <w:t>/13</w:t>
      </w:r>
      <w:r w:rsidR="00CF2740">
        <w:t>-44</w:t>
      </w:r>
    </w:p>
    <w:p w:rsidRDefault="00E1070E" w:rsidP="00E1070E" w:rsidR="00E1070E">
      <w:pPr>
        <w:jc w:val="center"/>
        <w:rPr>
          <w:b/>
        </w:rPr>
      </w:pPr>
    </w:p>
    <w:p w:rsidRDefault="00117644" w:rsidP="00E1070E" w:rsidR="0024612E" w:rsidRPr="00117644">
      <w:pPr>
        <w:jc w:val="center"/>
      </w:pPr>
      <w:r w:rsidRPr="00117644">
        <w:t>R E P U B L I K A   H R V A T S K A</w:t>
      </w:r>
    </w:p>
    <w:p w:rsidRDefault="00103F54" w:rsidP="00E1070E" w:rsidR="00103F54">
      <w:pPr>
        <w:jc w:val="center"/>
      </w:pPr>
    </w:p>
    <w:p w:rsidRDefault="00E1070E" w:rsidP="00E1070E" w:rsidR="00E1070E" w:rsidRPr="00117644">
      <w:pPr>
        <w:jc w:val="center"/>
      </w:pPr>
      <w:r w:rsidRPr="00117644">
        <w:t>R J E Š E N</w:t>
      </w:r>
      <w:r w:rsidR="00117644" w:rsidRPr="00117644">
        <w:t xml:space="preserve"> </w:t>
      </w:r>
      <w:r w:rsidRPr="00117644">
        <w:t xml:space="preserve">J E  </w:t>
      </w:r>
    </w:p>
    <w:p w:rsidRDefault="00E1070E" w:rsidP="006C7D8F" w:rsidR="00E1070E" w:rsidRPr="00903C04">
      <w:pPr>
        <w:jc w:val="center"/>
      </w:pPr>
      <w:r w:rsidRPr="00903C04">
        <w:t xml:space="preserve"> </w:t>
      </w:r>
    </w:p>
    <w:p w:rsidRDefault="00E1070E" w:rsidP="00E1070E" w:rsidR="00E1070E">
      <w:pPr>
        <w:jc w:val="both"/>
      </w:pPr>
      <w:r>
        <w:tab/>
      </w:r>
      <w:r w:rsidRPr="00E17B8F">
        <w:t xml:space="preserve">Trgovački sud u Zagrebu, po sucu pojedincu Mislavu Kolakušiću kao stečajnom sucu u stečajnom postupku nad </w:t>
      </w:r>
      <w:r w:rsidR="00CC377D" w:rsidRPr="00CC377D">
        <w:t>GRIČ NEKRETNINE d.o.o. u stečaju za savjetovanje u vezi s poslovanjem i upravljanjem, Samobor, Mirka Kleščića 7, MBS: 080594509, OIB:23899823375</w:t>
      </w:r>
      <w:r w:rsidR="00B65CC0" w:rsidRPr="00B65CC0">
        <w:t>,</w:t>
      </w:r>
      <w:r w:rsidR="00774464">
        <w:t xml:space="preserve"> </w:t>
      </w:r>
      <w:r w:rsidR="00CF2740">
        <w:t>5</w:t>
      </w:r>
      <w:r w:rsidR="00CC377D">
        <w:t>.</w:t>
      </w:r>
      <w:r w:rsidR="00B65CC0" w:rsidRPr="00B65CC0">
        <w:t xml:space="preserve"> </w:t>
      </w:r>
      <w:r w:rsidR="000B6CE1">
        <w:t>prosinca</w:t>
      </w:r>
      <w:r w:rsidR="00B65CC0" w:rsidRPr="00B65CC0">
        <w:t xml:space="preserve"> 201</w:t>
      </w:r>
      <w:r w:rsidR="006017FC">
        <w:t>7</w:t>
      </w:r>
      <w:r w:rsidR="00B65CC0" w:rsidRPr="00B65CC0">
        <w:t>.</w:t>
      </w:r>
    </w:p>
    <w:p w:rsidRDefault="00E1070E" w:rsidP="00E1070E" w:rsidR="00E1070E">
      <w:pPr>
        <w:jc w:val="both"/>
      </w:pPr>
    </w:p>
    <w:p w:rsidRDefault="00A86461" w:rsidP="00D870C1" w:rsidR="00B45E5E" w:rsidRPr="00117644">
      <w:pPr>
        <w:jc w:val="center"/>
      </w:pPr>
      <w:r w:rsidRPr="00117644">
        <w:t xml:space="preserve">r  i  j  e  š  i  o </w:t>
      </w:r>
      <w:r w:rsidR="006533EF" w:rsidRPr="00117644">
        <w:t xml:space="preserve"> </w:t>
      </w:r>
      <w:r w:rsidRPr="00117644">
        <w:t xml:space="preserve">   j  e</w:t>
      </w:r>
    </w:p>
    <w:p w:rsidRDefault="00B45E5E" w:rsidP="00A74E5C" w:rsidR="00B45E5E">
      <w:pPr>
        <w:jc w:val="both"/>
      </w:pPr>
    </w:p>
    <w:p w:rsidRDefault="00A86461" w:rsidP="00E1070E" w:rsidR="00E1070E" w:rsidRPr="00903C04">
      <w:pPr>
        <w:jc w:val="both"/>
      </w:pPr>
      <w:r w:rsidRPr="00B548BA">
        <w:rPr>
          <w:b/>
        </w:rPr>
        <w:t>I</w:t>
      </w:r>
      <w:r w:rsidR="00B45E5E" w:rsidRPr="00B548BA">
        <w:rPr>
          <w:b/>
        </w:rPr>
        <w:t xml:space="preserve"> </w:t>
      </w:r>
      <w:r w:rsidR="00B45E5E" w:rsidRPr="00C35D2E">
        <w:rPr>
          <w:b/>
        </w:rPr>
        <w:t xml:space="preserve">       </w:t>
      </w:r>
      <w:r w:rsidR="000B6CE1">
        <w:t>Iz prodaje</w:t>
      </w:r>
      <w:r w:rsidR="001D1ADF" w:rsidRPr="001D1ADF">
        <w:t xml:space="preserve"> </w:t>
      </w:r>
      <w:r w:rsidR="00E1070E" w:rsidRPr="00903C04">
        <w:t xml:space="preserve">nekretnina </w:t>
      </w:r>
      <w:r w:rsidR="000B6CE1">
        <w:t xml:space="preserve">prodanih u </w:t>
      </w:r>
      <w:r w:rsidR="000B6CE1" w:rsidRPr="000B6CE1">
        <w:t xml:space="preserve">postupku pred Općinskim sudom Novom Zagrebu, Stalna služba u Samoboru, Ovr-577/13., za iznos od 4.635.796,56 kn </w:t>
      </w:r>
      <w:r w:rsidR="00E1070E" w:rsidRPr="00903C04">
        <w:t>u vlasništvu</w:t>
      </w:r>
      <w:r w:rsidR="00E1070E">
        <w:t xml:space="preserve"> </w:t>
      </w:r>
      <w:r w:rsidR="00E1070E" w:rsidRPr="00903C04">
        <w:t>steča</w:t>
      </w:r>
      <w:r w:rsidR="00E1070E">
        <w:t xml:space="preserve">jnog dužnika </w:t>
      </w:r>
      <w:r w:rsidR="00CC377D" w:rsidRPr="00CC377D">
        <w:t>GRIČ NEKRETNINE d.o.o. u stečaju za savjetovanje u vezi s poslovanjem i upravljanjem, Samobor, Mirka Kleščića 7, MBS: 080594509, OIB:23899823375</w:t>
      </w:r>
      <w:r w:rsidR="008B7236">
        <w:t>,</w:t>
      </w:r>
      <w:r w:rsidR="00E1070E">
        <w:t xml:space="preserve"> </w:t>
      </w:r>
      <w:r w:rsidR="00E1070E" w:rsidRPr="00903C04">
        <w:t>uz odgovarajuću primjenu pravila o ovrsi na nekretninama i to:</w:t>
      </w:r>
    </w:p>
    <w:p w:rsidRDefault="00CC377D" w:rsidP="00CC377D" w:rsidR="00CC377D">
      <w:pPr>
        <w:jc w:val="both"/>
      </w:pPr>
      <w:r>
        <w:t xml:space="preserve">- </w:t>
      </w:r>
      <w:r>
        <w:tab/>
        <w:t>upisanih u zk.ul.br.13/E k.o. Samobor:</w:t>
      </w:r>
    </w:p>
    <w:p w:rsidRDefault="00CC377D" w:rsidP="00CC377D" w:rsidR="00CC377D">
      <w:pPr>
        <w:jc w:val="both"/>
      </w:pPr>
      <w:r>
        <w:t>-</w:t>
      </w:r>
      <w:r>
        <w:tab/>
        <w:t>Dvije poslovne zgrade upisane kao zk tijelo A IV (četiri) zemljište bez zgrada i dvorište, površine 1420 m2</w:t>
      </w:r>
    </w:p>
    <w:p w:rsidRDefault="00CC377D" w:rsidP="00CC377D" w:rsidR="00CC377D">
      <w:pPr>
        <w:jc w:val="both"/>
      </w:pPr>
      <w:r>
        <w:t>-</w:t>
      </w:r>
      <w:r>
        <w:tab/>
        <w:t>1. Etaže: 0/0 – stambeni prostor – stan u 1. Katu zgrade, trosobni stan sa sanitarnim čvorom i konunikacionim površinama, ukupne površine od 129 m2, upisano kao zk tijelo V</w:t>
      </w:r>
    </w:p>
    <w:p w:rsidRDefault="00CC377D" w:rsidP="00CC377D" w:rsidR="00CC377D">
      <w:pPr>
        <w:jc w:val="both"/>
      </w:pPr>
      <w:r>
        <w:t>-</w:t>
      </w:r>
      <w:r>
        <w:tab/>
        <w:t>2. Etaže: 0/0 – poslovne prostorije koje se nalaze u prizemlju zgrade, upisano kao zk tijelo V</w:t>
      </w:r>
    </w:p>
    <w:p w:rsidRDefault="00CC377D" w:rsidP="00CC377D" w:rsidR="00CC377D">
      <w:pPr>
        <w:jc w:val="both"/>
      </w:pPr>
      <w:r>
        <w:t>-</w:t>
      </w:r>
      <w:r>
        <w:tab/>
        <w:t>3. Etaže: 0/0 – stambeni prostor – stan u potkrovlju zgrade, trosobni stan s kuhinjim sanitarnim prostorijama, komunikacionim površinama, ukupne površine od 157 m2, uposano kao zk tijelo V.</w:t>
      </w:r>
    </w:p>
    <w:p w:rsidRDefault="00CC377D" w:rsidP="00CC377D" w:rsidR="00CC377D">
      <w:pPr>
        <w:jc w:val="both"/>
      </w:pPr>
      <w:r>
        <w:t>- upisanih u zk.ul.br. 1140 k.o. Samobor:</w:t>
      </w:r>
    </w:p>
    <w:p w:rsidRDefault="00CC377D" w:rsidP="00CC377D" w:rsidR="00CC377D">
      <w:pPr>
        <w:jc w:val="both"/>
      </w:pPr>
      <w:r>
        <w:t>-</w:t>
      </w:r>
      <w:r>
        <w:tab/>
        <w:t>16. Etaže: 1192/10000 dijela k.č.br. 1842/1 kuća br. 1, kuća br. 1A, kuća br. 1/B,</w:t>
      </w:r>
    </w:p>
    <w:p w:rsidRDefault="00CC377D" w:rsidP="00CC377D" w:rsidR="00CC377D">
      <w:pPr>
        <w:jc w:val="both"/>
      </w:pPr>
      <w:r>
        <w:t xml:space="preserve">kuća br. 1/C </w:t>
      </w:r>
      <w:r>
        <w:tab/>
        <w:t xml:space="preserve">i dvorište u ul. M. Klešćića, površine 834 m2, povezan s vlasništvom posebnog dijela jedne garaže – oznake G1 u prizemlju građevine kuća br. 1/A, te pripadak tavana iznad iste, sveukupne neto korisne površine 73,15 m2 </w:t>
      </w:r>
    </w:p>
    <w:p w:rsidRDefault="00CC377D" w:rsidP="00CC377D" w:rsidR="00CC377D">
      <w:pPr>
        <w:jc w:val="both"/>
      </w:pPr>
      <w:r>
        <w:t>-</w:t>
      </w:r>
      <w:r>
        <w:tab/>
        <w:t>17. Etaže: 1338/10000 dijela k.č.br. 1842/1 kuća br. 1, kuća br. 1A, kuća br. 1/B, kuća</w:t>
      </w:r>
    </w:p>
    <w:p w:rsidRDefault="00CC377D" w:rsidP="00CC377D" w:rsidR="00CC377D">
      <w:pPr>
        <w:jc w:val="both"/>
      </w:pPr>
      <w:r>
        <w:t>br. 1/C i dvorište u ul. M. Klešćića, površine 834 m2, povezan s vlasništvom posebnog dijela jednog spremišta 5 i 6 – oznake SP 1 u prizemlju građevine kuća 1/B, te pripadak tavana iznad iste, ukupne neto korisne površine 82,11 m2</w:t>
      </w:r>
    </w:p>
    <w:p w:rsidRDefault="00CC377D" w:rsidP="00CC377D" w:rsidR="00CC377D">
      <w:pPr>
        <w:jc w:val="both"/>
      </w:pPr>
      <w:r>
        <w:t>-</w:t>
      </w:r>
      <w:r>
        <w:tab/>
        <w:t>18. Etaže: 550/10000 dijela k.č.br. 1842/1 kuća br. 1, kuća br. 1A, kuća br. 1/B, kuća br. 1/C i dvorište u ul. M. Klešćića, površine 834 m2, povezan s vlasništvom posebnog dijela jedno spremište 7 – oznake SP 2 u prizemlju građevine kuća br. 1/C, te pripadak tavana iznad iste, sveukupne korisne površine 33,78 m2.</w:t>
      </w:r>
    </w:p>
    <w:p w:rsidRDefault="00CC377D" w:rsidP="000B6CE1" w:rsidR="007D47A3">
      <w:pPr>
        <w:ind w:firstLine="708"/>
        <w:jc w:val="both"/>
      </w:pPr>
      <w:r>
        <w:lastRenderedPageBreak/>
        <w:t xml:space="preserve"> </w:t>
      </w:r>
      <w:r w:rsidR="000B6CE1">
        <w:t xml:space="preserve">bez isplate sredstava djelomično se namiruje razlučni vjerovnik </w:t>
      </w:r>
      <w:r w:rsidR="00CC0492" w:rsidRPr="00CC0492">
        <w:t>PRVI FAKTOR d</w:t>
      </w:r>
      <w:r w:rsidR="00CC0492">
        <w:t>.o.o.</w:t>
      </w:r>
      <w:r w:rsidR="00CC0492" w:rsidRPr="00CC0492">
        <w:t xml:space="preserve"> za usluge u likvidaciji</w:t>
      </w:r>
      <w:r w:rsidR="00CC0492">
        <w:t>,</w:t>
      </w:r>
      <w:r w:rsidR="00CC0492" w:rsidRPr="00CC0492">
        <w:t xml:space="preserve"> </w:t>
      </w:r>
      <w:r w:rsidR="00CC0492">
        <w:t>Zagreb, Hektorovićeva 2,  OIB:</w:t>
      </w:r>
      <w:r w:rsidR="00CC0492" w:rsidRPr="00CC0492">
        <w:t>63278028623</w:t>
      </w:r>
      <w:r w:rsidR="000B6CE1">
        <w:t xml:space="preserve"> u iznosu od </w:t>
      </w:r>
      <w:r w:rsidR="000B6CE1" w:rsidRPr="000B6CE1">
        <w:rPr>
          <w:b/>
        </w:rPr>
        <w:t>4</w:t>
      </w:r>
      <w:r w:rsidR="000B6CE1">
        <w:rPr>
          <w:b/>
        </w:rPr>
        <w:t>.</w:t>
      </w:r>
      <w:r w:rsidR="000B6CE1" w:rsidRPr="000B6CE1">
        <w:rPr>
          <w:b/>
        </w:rPr>
        <w:t>237</w:t>
      </w:r>
      <w:r w:rsidR="000B6CE1">
        <w:rPr>
          <w:b/>
        </w:rPr>
        <w:t>.</w:t>
      </w:r>
      <w:r w:rsidR="000B6CE1" w:rsidRPr="000B6CE1">
        <w:rPr>
          <w:b/>
        </w:rPr>
        <w:t>174,79 kn</w:t>
      </w:r>
      <w:r w:rsidR="00153913">
        <w:t>.</w:t>
      </w:r>
    </w:p>
    <w:p w:rsidRDefault="00EA2C97" w:rsidP="006017FC" w:rsidR="00EA2C97">
      <w:pPr>
        <w:jc w:val="both"/>
        <w:rPr>
          <w:b/>
        </w:rPr>
      </w:pPr>
    </w:p>
    <w:p w:rsidRDefault="009834BD" w:rsidP="00634E3B" w:rsidR="0018201B">
      <w:pPr>
        <w:jc w:val="center"/>
      </w:pPr>
      <w:r>
        <w:t>Obrazložen</w:t>
      </w:r>
      <w:r w:rsidR="0019400C">
        <w:t>je</w:t>
      </w:r>
    </w:p>
    <w:p w:rsidRDefault="00C517C7" w:rsidP="002B7387" w:rsidR="00C517C7" w:rsidRPr="0019400C">
      <w:pPr>
        <w:ind w:left="360"/>
        <w:jc w:val="center"/>
      </w:pPr>
    </w:p>
    <w:p w:rsidRDefault="008F1360" w:rsidP="008F1360" w:rsidR="008F1360">
      <w:pPr>
        <w:ind w:firstLine="708"/>
        <w:jc w:val="both"/>
      </w:pPr>
      <w:r>
        <w:t>Rješenjem ovog Suda broj St-</w:t>
      </w:r>
      <w:r w:rsidR="00684F41">
        <w:t>1692</w:t>
      </w:r>
      <w:r>
        <w:t>/1</w:t>
      </w:r>
      <w:r w:rsidR="00682FCD">
        <w:t>3</w:t>
      </w:r>
      <w:r>
        <w:t xml:space="preserve"> od </w:t>
      </w:r>
      <w:r w:rsidR="00684F41">
        <w:t>16</w:t>
      </w:r>
      <w:r>
        <w:t xml:space="preserve">. </w:t>
      </w:r>
      <w:r w:rsidR="00684F41">
        <w:t>siječnja</w:t>
      </w:r>
      <w:r>
        <w:t xml:space="preserve"> 201</w:t>
      </w:r>
      <w:r w:rsidR="00223F75">
        <w:t>4</w:t>
      </w:r>
      <w:r>
        <w:t xml:space="preserve">. otvoren je stečajni postupak nad </w:t>
      </w:r>
      <w:r w:rsidR="00682FCD">
        <w:t>stečajnim dužnikom</w:t>
      </w:r>
      <w:r>
        <w:t>.</w:t>
      </w:r>
    </w:p>
    <w:p w:rsidRDefault="00684F41" w:rsidP="00684F41" w:rsidR="00684F41">
      <w:pPr>
        <w:ind w:firstLine="708"/>
        <w:jc w:val="both"/>
      </w:pPr>
      <w:r>
        <w:t>Predmetne  nekretnine prodane</w:t>
      </w:r>
      <w:r w:rsidR="0002473B">
        <w:t xml:space="preserve"> su </w:t>
      </w:r>
      <w:r>
        <w:t>u ovršnom postupku pred Općinskim sudom Novom Zagrebu, Stalna služba u Samoboru, Ovr-577/13., za iznos od 4.635.796,56 kn.</w:t>
      </w:r>
    </w:p>
    <w:p w:rsidRDefault="00684F41" w:rsidP="00684F41" w:rsidR="00684F41">
      <w:pPr>
        <w:ind w:firstLine="708"/>
        <w:jc w:val="both"/>
      </w:pPr>
      <w:r>
        <w:t>Na ročištu radi utvrđenja troškova prodaje nekretnine  stečajni upravitelj je predložio utvrđivanja slijedećih troškova 11.000,00 kn, troškovi komunalnih naknada 22.898,81 kn,  nagrada steč. upravitelju u bruto iznosu: 354.505,76 kn odnosno ukupno 388.404.57 kn.</w:t>
      </w:r>
    </w:p>
    <w:p w:rsidRDefault="00684F41" w:rsidP="00684F41" w:rsidR="00684F41">
      <w:pPr>
        <w:ind w:firstLine="708"/>
        <w:jc w:val="both"/>
      </w:pPr>
      <w:r>
        <w:t>Punomoćnik razlučnog vjerovnika PRVI FAKTOR je istaknu</w:t>
      </w:r>
      <w:r w:rsidR="0002473B">
        <w:t>o</w:t>
      </w:r>
      <w:r>
        <w:t xml:space="preserve"> da nagrada stečajnom upravitelju ne spada u stvarne troškove te je predao u spis predmeta izvadak iz ovjerovljenih poslovnih knjiga vjerovnika o stanju nenaplaćenih tražbina od stečajnog dužnika s obračunatim kamatama od 10. listopada 2017.</w:t>
      </w:r>
    </w:p>
    <w:p w:rsidRDefault="00684F41" w:rsidP="00684F41" w:rsidR="00756E34">
      <w:pPr>
        <w:ind w:firstLine="708"/>
        <w:jc w:val="both"/>
      </w:pPr>
      <w:r>
        <w:t>S obzirom na ustaljenu sudsku praksu da u stečajnim postupcima u kojima nema druge imovine osim imovine opterećene razlučnim pravima u stvarne troškove ulazi i nagrada stečajnog upravitelja te</w:t>
      </w:r>
      <w:r w:rsidR="00B97FCD">
        <w:t xml:space="preserve"> sukladno odredbama Ovršnog zakona </w:t>
      </w:r>
      <w:r>
        <w:t>u svezi odredbe članka 254. stečajnog Zakona 71/15</w:t>
      </w:r>
      <w:r w:rsidR="0002473B">
        <w:t>,</w:t>
      </w:r>
      <w:r w:rsidR="000B6CE1">
        <w:t xml:space="preserve"> rješenjem St-1692/13 od 23. studenoga 2017. utvrđeni su troškovi prodaje nekretnina u iznosu od </w:t>
      </w:r>
      <w:r w:rsidR="000B6CE1" w:rsidRPr="000B6CE1">
        <w:t>388.404.57</w:t>
      </w:r>
      <w:r>
        <w:t xml:space="preserve"> </w:t>
      </w:r>
      <w:r w:rsidR="000B6CE1">
        <w:t>kn</w:t>
      </w:r>
      <w:r w:rsidR="00BE42A6">
        <w:t>.</w:t>
      </w:r>
    </w:p>
    <w:p w:rsidRDefault="000B6CE1" w:rsidP="00684F41" w:rsidR="000B6CE1">
      <w:pPr>
        <w:ind w:firstLine="708"/>
        <w:jc w:val="both"/>
      </w:pPr>
      <w:r>
        <w:t xml:space="preserve">Na ročištu radi namirenja razlučnih vjerovnika 5. prosinca 2017. stečajni upravitelj je predložio da se nakon odbitka </w:t>
      </w:r>
      <w:r w:rsidR="003D17AE">
        <w:t xml:space="preserve">troškova prodaje nekrentina u iznosu od </w:t>
      </w:r>
      <w:r w:rsidR="003D17AE" w:rsidRPr="003D17AE">
        <w:t>388.404.57 kn</w:t>
      </w:r>
      <w:r w:rsidR="003D17AE">
        <w:t xml:space="preserve"> namiri razlučni vjerovnik prvog reda </w:t>
      </w:r>
      <w:r w:rsidR="003D17AE" w:rsidRPr="003D17AE">
        <w:t>PRVI FAKTOR d.o.o. za usluge u likvidaciji, Zagreb, Hektorovićeva 2,  OIB:63278028623 u iznosu od 4.237.174,79 kn</w:t>
      </w:r>
      <w:r w:rsidR="003D17AE">
        <w:t>.</w:t>
      </w:r>
    </w:p>
    <w:p w:rsidRDefault="003D17AE" w:rsidP="00684F41" w:rsidR="003D17AE">
      <w:pPr>
        <w:ind w:firstLine="708"/>
        <w:jc w:val="both"/>
      </w:pPr>
      <w:r>
        <w:t>Nazočni razlučni vjerovnici nisu imali primjedbi na redoslijed, način i visinu namirenja.</w:t>
      </w:r>
    </w:p>
    <w:p w:rsidRDefault="003D17AE" w:rsidP="00756E34" w:rsidR="00EE4523" w:rsidRPr="006100EF">
      <w:pPr>
        <w:ind w:firstLine="708"/>
        <w:jc w:val="both"/>
      </w:pPr>
      <w:r>
        <w:t>Slijedom navedenog odlučeno je kao u izreci ovog rješenja.</w:t>
      </w:r>
    </w:p>
    <w:p w:rsidRDefault="00F6387B" w:rsidP="00A74E5C" w:rsidR="00DE3E99">
      <w:pPr>
        <w:jc w:val="center"/>
      </w:pPr>
      <w:r w:rsidRPr="006100EF">
        <w:t xml:space="preserve">U Zagrebu </w:t>
      </w:r>
      <w:r w:rsidR="00CF2740">
        <w:t>5</w:t>
      </w:r>
      <w:r w:rsidR="00F95220" w:rsidRPr="00F95220">
        <w:t xml:space="preserve">. </w:t>
      </w:r>
      <w:r w:rsidR="003D17AE">
        <w:t>prosinca</w:t>
      </w:r>
      <w:r w:rsidR="00F95220" w:rsidRPr="00F95220">
        <w:t xml:space="preserve"> 201</w:t>
      </w:r>
      <w:r w:rsidR="006017FC">
        <w:t>7</w:t>
      </w:r>
      <w:r w:rsidR="00F95220" w:rsidRPr="00F95220">
        <w:t>.</w:t>
      </w:r>
    </w:p>
    <w:p w:rsidRDefault="003B4276" w:rsidP="00A74E5C" w:rsidR="003B4276">
      <w:pPr>
        <w:jc w:val="center"/>
      </w:pPr>
    </w:p>
    <w:p w:rsidRDefault="00A74E5C" w:rsidP="00A74E5C" w:rsidR="00F6387B" w:rsidRPr="006100EF">
      <w:pPr>
        <w:jc w:val="both"/>
      </w:pPr>
      <w:r>
        <w:t xml:space="preserve">                                                                                                </w:t>
      </w:r>
      <w:r w:rsidR="00F6387B" w:rsidRPr="006100EF">
        <w:t xml:space="preserve"> </w:t>
      </w:r>
      <w:r w:rsidR="00DE3E99">
        <w:tab/>
      </w:r>
      <w:r w:rsidR="00F6387B" w:rsidRPr="006100EF">
        <w:t xml:space="preserve">   </w:t>
      </w:r>
      <w:r w:rsidR="00DE3E99">
        <w:t>Stečajni s</w:t>
      </w:r>
      <w:r w:rsidR="00DE3E99" w:rsidRPr="006100EF">
        <w:t>udac</w:t>
      </w:r>
      <w:r w:rsidR="00F6387B" w:rsidRPr="006100EF">
        <w:t>:</w:t>
      </w:r>
    </w:p>
    <w:p w:rsidRDefault="00F6387B" w:rsidP="007035F3" w:rsidR="00A74E5C">
      <w:pPr>
        <w:jc w:val="both"/>
      </w:pPr>
      <w:r w:rsidRPr="006100EF">
        <w:t xml:space="preserve">                                                                                                </w:t>
      </w:r>
      <w:r w:rsidR="006100EF">
        <w:t xml:space="preserve">   </w:t>
      </w:r>
      <w:r w:rsidR="00DE3E99">
        <w:tab/>
      </w:r>
      <w:r w:rsidRPr="006100EF">
        <w:t xml:space="preserve"> </w:t>
      </w:r>
      <w:r w:rsidR="00E1070E">
        <w:t>Mislav Kolakušić</w:t>
      </w:r>
      <w:r w:rsidR="00A83CC4">
        <w:t xml:space="preserve"> v. r. </w:t>
      </w:r>
    </w:p>
    <w:p w:rsidRDefault="00DE3E99" w:rsidP="007035F3" w:rsidR="00DE3E99">
      <w:pPr>
        <w:jc w:val="both"/>
      </w:pPr>
    </w:p>
    <w:p w:rsidRDefault="00B22ED0" w:rsidP="007035F3" w:rsidR="00A74E5C">
      <w:pPr>
        <w:jc w:val="both"/>
      </w:pPr>
      <w:r>
        <w:t>POUKA</w:t>
      </w:r>
    </w:p>
    <w:p w:rsidRDefault="00B22ED0" w:rsidP="007035F3" w:rsidR="00B22ED0">
      <w:pPr>
        <w:jc w:val="both"/>
      </w:pPr>
      <w:r>
        <w:t xml:space="preserve">Protiv  rješenja  je dopuštena  žalba u roku od 8 dana od  dostave  ovog rješenja. </w:t>
      </w:r>
    </w:p>
    <w:p w:rsidRDefault="00B22ED0" w:rsidP="007035F3" w:rsidR="00A83CC4">
      <w:pPr>
        <w:jc w:val="both"/>
      </w:pPr>
      <w:r>
        <w:t xml:space="preserve">Žalba se podnosi ovom sudu u tri primjerka  </w:t>
      </w:r>
      <w:r w:rsidR="00480344">
        <w:t xml:space="preserve">za </w:t>
      </w:r>
      <w:r>
        <w:t>Visoki trgovački sud</w:t>
      </w:r>
      <w:r w:rsidR="00480344">
        <w:t xml:space="preserve"> RH</w:t>
      </w:r>
      <w:r>
        <w:t xml:space="preserve">. </w:t>
      </w:r>
    </w:p>
    <w:p w:rsidRDefault="00A83CC4" w:rsidP="007035F3" w:rsidR="00A83CC4">
      <w:pPr>
        <w:jc w:val="both"/>
      </w:pPr>
    </w:p>
    <w:p w:rsidRDefault="00A83CC4" w:rsidP="007035F3" w:rsidR="00A83CC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toč. otpravka - ovl. službenik</w:t>
      </w:r>
    </w:p>
    <w:p w:rsidRDefault="00A83CC4" w:rsidP="007035F3" w:rsidR="0041739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Kristina Švajger</w:t>
      </w:r>
      <w:r w:rsidR="009834BD">
        <w:tab/>
      </w:r>
      <w:r>
        <w:tab/>
      </w:r>
      <w:r>
        <w:tab/>
      </w:r>
      <w:r>
        <w:tab/>
      </w:r>
      <w:r>
        <w:tab/>
      </w:r>
    </w:p>
    <w:sectPr w:rsidSect="00E1070E" w:rsidR="0041739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647" w:rsidR="00244647">
      <w:r>
        <w:separator/>
      </w:r>
    </w:p>
  </w:endnote>
  <w:endnote w:id="0" w:type="continuationSeparator">
    <w:p w:rsidRDefault="00244647" w:rsidR="002446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647" w:rsidR="00244647">
      <w:r>
        <w:separator/>
      </w:r>
    </w:p>
  </w:footnote>
  <w:footnote w:id="0" w:type="continuationSeparator">
    <w:p w:rsidRDefault="00244647" w:rsidR="002446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FDF" w:rsidP="00880EB0" w:rsidR="007E2F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E2FDF" w:rsidR="007E2F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FDF" w:rsidP="00880EB0" w:rsidR="007E2F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3C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E2FDF" w:rsidP="00E1070E" w:rsidR="007E2FDF">
    <w:pPr>
      <w:pStyle w:val="Zaglavlje"/>
      <w:jc w:val="right"/>
    </w:pPr>
    <w:r>
      <w:t xml:space="preserve">   </w:t>
    </w:r>
    <w:r w:rsidRPr="00EA7A7D">
      <w:t>66</w:t>
    </w:r>
    <w:r w:rsidRPr="00832E83">
      <w:t xml:space="preserve"> St-</w:t>
    </w:r>
    <w:r w:rsidR="00CC377D">
      <w:t>1692</w:t>
    </w:r>
    <w:r w:rsidRPr="00832E83">
      <w:t>/</w:t>
    </w:r>
    <w:r>
      <w:t>1</w:t>
    </w:r>
    <w:r w:rsidR="006017FC">
      <w:t>3</w:t>
    </w:r>
    <w:r w:rsidR="00CF2740">
      <w:t>-44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66470"/>
    <w:multiLevelType w:val="hybridMultilevel"/>
    <w:tmpl w:val="87566A7C"/>
    <w:lvl w:tplc="E0CA57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13E7966"/>
    <w:multiLevelType w:val="hybridMultilevel"/>
    <w:tmpl w:val="EF9CC0B8"/>
    <w:lvl w:tplc="3A009C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1B658DF"/>
    <w:multiLevelType w:val="hybridMultilevel"/>
    <w:tmpl w:val="38242E84"/>
    <w:lvl w:tplc="D234BC4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C24623B"/>
    <w:multiLevelType w:val="hybridMultilevel"/>
    <w:tmpl w:val="BCB85F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5">
    <w:nsid w:val="59402665"/>
    <w:multiLevelType w:val="multilevel"/>
    <w:tmpl w:val="045CBE5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6">
    <w:nsid w:val="5E6339ED"/>
    <w:multiLevelType w:val="hybridMultilevel"/>
    <w:tmpl w:val="EEB40F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7020BEE"/>
    <w:multiLevelType w:val="hybridMultilevel"/>
    <w:tmpl w:val="EC7026A2"/>
    <w:lvl w:tplc="8C6A67C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Ansi="Times New Roman" w:ascii="Times New Roman" w:hint="default"/>
      </w:rPr>
    </w:lvl>
    <w:lvl w:tplc="CB2A7F2A" w:ilvl="1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6DFB7A49"/>
    <w:multiLevelType w:val="hybridMultilevel"/>
    <w:tmpl w:val="1764C048"/>
    <w:lvl w:tplc="D0AE5AD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4215B1B"/>
    <w:multiLevelType w:val="hybridMultilevel"/>
    <w:tmpl w:val="8E0269C4"/>
    <w:lvl w:tplc="33C21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770F4FC3"/>
    <w:multiLevelType w:val="hybridMultilevel"/>
    <w:tmpl w:val="99283C2C"/>
    <w:lvl w:tplc="BDEA449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2"/>
  </w:num>
  <w:num w:numId="5">
    <w:abstractNumId w:val="12"/>
  </w:num>
  <w:num w:numId="6">
    <w:abstractNumId w:val="0"/>
  </w:num>
  <w:num w:numId="7">
    <w:abstractNumId w:val="6"/>
  </w:num>
  <w:num w:numId="8">
    <w:abstractNumId w:val="7"/>
  </w:num>
  <w:num w:numId="9">
    <w:abstractNumId w:val="11"/>
  </w:num>
  <w:num w:numId="10">
    <w:abstractNumId w:val="8"/>
  </w:num>
  <w:num w:numId="11">
    <w:abstractNumId w:val="1"/>
  </w:num>
  <w:num w:numId="12">
    <w:abstractNumId w:val="5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F17"/>
    <w:rsid w:val="000211E6"/>
    <w:rsid w:val="00021AA9"/>
    <w:rsid w:val="0002276D"/>
    <w:rsid w:val="0002473B"/>
    <w:rsid w:val="00026D6A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61FA"/>
    <w:rsid w:val="00057314"/>
    <w:rsid w:val="00057D06"/>
    <w:rsid w:val="00062BEB"/>
    <w:rsid w:val="00065DDC"/>
    <w:rsid w:val="000667E0"/>
    <w:rsid w:val="00071632"/>
    <w:rsid w:val="00071821"/>
    <w:rsid w:val="00071DF9"/>
    <w:rsid w:val="00073145"/>
    <w:rsid w:val="0007498A"/>
    <w:rsid w:val="00074E7F"/>
    <w:rsid w:val="00075278"/>
    <w:rsid w:val="000773A4"/>
    <w:rsid w:val="00080278"/>
    <w:rsid w:val="0008028C"/>
    <w:rsid w:val="000812EE"/>
    <w:rsid w:val="000817C6"/>
    <w:rsid w:val="00082576"/>
    <w:rsid w:val="00084637"/>
    <w:rsid w:val="0008578C"/>
    <w:rsid w:val="00085C1F"/>
    <w:rsid w:val="00086FCE"/>
    <w:rsid w:val="00087EF6"/>
    <w:rsid w:val="000908F5"/>
    <w:rsid w:val="000945FB"/>
    <w:rsid w:val="000951B6"/>
    <w:rsid w:val="00095200"/>
    <w:rsid w:val="00096B26"/>
    <w:rsid w:val="00096BAC"/>
    <w:rsid w:val="00097905"/>
    <w:rsid w:val="000A38DB"/>
    <w:rsid w:val="000A60ED"/>
    <w:rsid w:val="000A7314"/>
    <w:rsid w:val="000A7A33"/>
    <w:rsid w:val="000A7E2C"/>
    <w:rsid w:val="000B06BF"/>
    <w:rsid w:val="000B0AC5"/>
    <w:rsid w:val="000B26A6"/>
    <w:rsid w:val="000B3AC4"/>
    <w:rsid w:val="000B43F6"/>
    <w:rsid w:val="000B4A01"/>
    <w:rsid w:val="000B4AEF"/>
    <w:rsid w:val="000B4B9B"/>
    <w:rsid w:val="000B54A7"/>
    <w:rsid w:val="000B648C"/>
    <w:rsid w:val="000B6CE1"/>
    <w:rsid w:val="000B76C5"/>
    <w:rsid w:val="000C2C0D"/>
    <w:rsid w:val="000C47B3"/>
    <w:rsid w:val="000C4996"/>
    <w:rsid w:val="000C5332"/>
    <w:rsid w:val="000C5CA5"/>
    <w:rsid w:val="000C79A1"/>
    <w:rsid w:val="000D01CC"/>
    <w:rsid w:val="000D125A"/>
    <w:rsid w:val="000D1779"/>
    <w:rsid w:val="000D39D9"/>
    <w:rsid w:val="000D67FF"/>
    <w:rsid w:val="000D72C3"/>
    <w:rsid w:val="000E06CE"/>
    <w:rsid w:val="000E0A6C"/>
    <w:rsid w:val="000E10DB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6FD1"/>
    <w:rsid w:val="000F7B78"/>
    <w:rsid w:val="00100819"/>
    <w:rsid w:val="00103C59"/>
    <w:rsid w:val="00103F48"/>
    <w:rsid w:val="00103F54"/>
    <w:rsid w:val="00104028"/>
    <w:rsid w:val="00110CF3"/>
    <w:rsid w:val="00111496"/>
    <w:rsid w:val="00111F49"/>
    <w:rsid w:val="00112300"/>
    <w:rsid w:val="00113BB5"/>
    <w:rsid w:val="00116701"/>
    <w:rsid w:val="001170FC"/>
    <w:rsid w:val="00117644"/>
    <w:rsid w:val="00117A3B"/>
    <w:rsid w:val="00121F5E"/>
    <w:rsid w:val="00123271"/>
    <w:rsid w:val="00125E27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52E2"/>
    <w:rsid w:val="00145BA7"/>
    <w:rsid w:val="001508FC"/>
    <w:rsid w:val="00150C92"/>
    <w:rsid w:val="00152876"/>
    <w:rsid w:val="00153913"/>
    <w:rsid w:val="00153DB6"/>
    <w:rsid w:val="00155C83"/>
    <w:rsid w:val="00160540"/>
    <w:rsid w:val="00160CB3"/>
    <w:rsid w:val="001622D8"/>
    <w:rsid w:val="001628A6"/>
    <w:rsid w:val="00163273"/>
    <w:rsid w:val="00164D44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A49"/>
    <w:rsid w:val="0019400C"/>
    <w:rsid w:val="0019487A"/>
    <w:rsid w:val="00194B54"/>
    <w:rsid w:val="00195746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ADF"/>
    <w:rsid w:val="001D1C60"/>
    <w:rsid w:val="001D4448"/>
    <w:rsid w:val="001D4C6F"/>
    <w:rsid w:val="001D709A"/>
    <w:rsid w:val="001D766C"/>
    <w:rsid w:val="001D7DEE"/>
    <w:rsid w:val="001E1649"/>
    <w:rsid w:val="001E5509"/>
    <w:rsid w:val="001E5DFA"/>
    <w:rsid w:val="001E6637"/>
    <w:rsid w:val="001E68EC"/>
    <w:rsid w:val="001F4D0D"/>
    <w:rsid w:val="001F5C82"/>
    <w:rsid w:val="001F655B"/>
    <w:rsid w:val="001F676B"/>
    <w:rsid w:val="001F7F27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7FD"/>
    <w:rsid w:val="00214BB0"/>
    <w:rsid w:val="002155A0"/>
    <w:rsid w:val="00215FAF"/>
    <w:rsid w:val="00220DF6"/>
    <w:rsid w:val="00220F12"/>
    <w:rsid w:val="0022146A"/>
    <w:rsid w:val="00222353"/>
    <w:rsid w:val="00222368"/>
    <w:rsid w:val="00223F75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089"/>
    <w:rsid w:val="002413EA"/>
    <w:rsid w:val="00243DE3"/>
    <w:rsid w:val="00244647"/>
    <w:rsid w:val="00245009"/>
    <w:rsid w:val="0024580E"/>
    <w:rsid w:val="00245C82"/>
    <w:rsid w:val="0024612E"/>
    <w:rsid w:val="002516A2"/>
    <w:rsid w:val="00253CEF"/>
    <w:rsid w:val="00254298"/>
    <w:rsid w:val="00255156"/>
    <w:rsid w:val="002557A4"/>
    <w:rsid w:val="002568D9"/>
    <w:rsid w:val="00257CB6"/>
    <w:rsid w:val="00257D3E"/>
    <w:rsid w:val="0026348B"/>
    <w:rsid w:val="0026664D"/>
    <w:rsid w:val="00266D4B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4379"/>
    <w:rsid w:val="0029580B"/>
    <w:rsid w:val="002963C4"/>
    <w:rsid w:val="002975B9"/>
    <w:rsid w:val="002A0DEA"/>
    <w:rsid w:val="002A1D32"/>
    <w:rsid w:val="002A21A5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510"/>
    <w:rsid w:val="002B0E7C"/>
    <w:rsid w:val="002B172C"/>
    <w:rsid w:val="002B28CC"/>
    <w:rsid w:val="002B2E63"/>
    <w:rsid w:val="002B3FE7"/>
    <w:rsid w:val="002B427E"/>
    <w:rsid w:val="002B435E"/>
    <w:rsid w:val="002B5C81"/>
    <w:rsid w:val="002B7387"/>
    <w:rsid w:val="002B7F89"/>
    <w:rsid w:val="002C0462"/>
    <w:rsid w:val="002C17ED"/>
    <w:rsid w:val="002C1B6E"/>
    <w:rsid w:val="002C272A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0CB6"/>
    <w:rsid w:val="002E29D0"/>
    <w:rsid w:val="002E302A"/>
    <w:rsid w:val="002E4C38"/>
    <w:rsid w:val="002E7135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0757B"/>
    <w:rsid w:val="0031124B"/>
    <w:rsid w:val="00311E73"/>
    <w:rsid w:val="0031423A"/>
    <w:rsid w:val="00314320"/>
    <w:rsid w:val="00317E50"/>
    <w:rsid w:val="0032359D"/>
    <w:rsid w:val="0032428E"/>
    <w:rsid w:val="003261B2"/>
    <w:rsid w:val="0033196C"/>
    <w:rsid w:val="003322BE"/>
    <w:rsid w:val="003327F2"/>
    <w:rsid w:val="003331FB"/>
    <w:rsid w:val="003340CB"/>
    <w:rsid w:val="00334194"/>
    <w:rsid w:val="00335103"/>
    <w:rsid w:val="0033579E"/>
    <w:rsid w:val="00335A10"/>
    <w:rsid w:val="003361D7"/>
    <w:rsid w:val="003403D3"/>
    <w:rsid w:val="00340796"/>
    <w:rsid w:val="00340CD0"/>
    <w:rsid w:val="00341B46"/>
    <w:rsid w:val="00344126"/>
    <w:rsid w:val="003446A9"/>
    <w:rsid w:val="0034664A"/>
    <w:rsid w:val="00347F5D"/>
    <w:rsid w:val="0035015C"/>
    <w:rsid w:val="00351F4B"/>
    <w:rsid w:val="0035319B"/>
    <w:rsid w:val="003534EF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037"/>
    <w:rsid w:val="00371314"/>
    <w:rsid w:val="00371D9E"/>
    <w:rsid w:val="00372693"/>
    <w:rsid w:val="00372FE4"/>
    <w:rsid w:val="00375FF5"/>
    <w:rsid w:val="00376C11"/>
    <w:rsid w:val="00376C5E"/>
    <w:rsid w:val="0037788C"/>
    <w:rsid w:val="003811F3"/>
    <w:rsid w:val="00382B22"/>
    <w:rsid w:val="003840F6"/>
    <w:rsid w:val="00384436"/>
    <w:rsid w:val="0038526D"/>
    <w:rsid w:val="0038734F"/>
    <w:rsid w:val="00387360"/>
    <w:rsid w:val="00391BDE"/>
    <w:rsid w:val="0039202E"/>
    <w:rsid w:val="003931D8"/>
    <w:rsid w:val="00393B79"/>
    <w:rsid w:val="0039428B"/>
    <w:rsid w:val="00394343"/>
    <w:rsid w:val="00394DC0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020"/>
    <w:rsid w:val="003B2301"/>
    <w:rsid w:val="003B2E58"/>
    <w:rsid w:val="003B3140"/>
    <w:rsid w:val="003B4276"/>
    <w:rsid w:val="003B4704"/>
    <w:rsid w:val="003B5C6E"/>
    <w:rsid w:val="003B63A6"/>
    <w:rsid w:val="003B69E5"/>
    <w:rsid w:val="003B77E4"/>
    <w:rsid w:val="003C22A6"/>
    <w:rsid w:val="003C2828"/>
    <w:rsid w:val="003C4ABD"/>
    <w:rsid w:val="003C6090"/>
    <w:rsid w:val="003C7664"/>
    <w:rsid w:val="003D0569"/>
    <w:rsid w:val="003D17AE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1E4E"/>
    <w:rsid w:val="00412417"/>
    <w:rsid w:val="00414178"/>
    <w:rsid w:val="004141E8"/>
    <w:rsid w:val="00414856"/>
    <w:rsid w:val="00415217"/>
    <w:rsid w:val="0041577B"/>
    <w:rsid w:val="0041739C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335C"/>
    <w:rsid w:val="004344A2"/>
    <w:rsid w:val="00435E5D"/>
    <w:rsid w:val="0044267A"/>
    <w:rsid w:val="00446CC0"/>
    <w:rsid w:val="00447166"/>
    <w:rsid w:val="00447479"/>
    <w:rsid w:val="00447595"/>
    <w:rsid w:val="0045019F"/>
    <w:rsid w:val="00450A26"/>
    <w:rsid w:val="00451125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344"/>
    <w:rsid w:val="00480A62"/>
    <w:rsid w:val="0048164C"/>
    <w:rsid w:val="00482BB6"/>
    <w:rsid w:val="004867B9"/>
    <w:rsid w:val="004868B1"/>
    <w:rsid w:val="00490FD4"/>
    <w:rsid w:val="004915AB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26D7"/>
    <w:rsid w:val="004A30CA"/>
    <w:rsid w:val="004A6775"/>
    <w:rsid w:val="004A6D24"/>
    <w:rsid w:val="004A7368"/>
    <w:rsid w:val="004A7619"/>
    <w:rsid w:val="004B1965"/>
    <w:rsid w:val="004B226B"/>
    <w:rsid w:val="004B314D"/>
    <w:rsid w:val="004B590C"/>
    <w:rsid w:val="004B5BAE"/>
    <w:rsid w:val="004B6AB2"/>
    <w:rsid w:val="004C07BA"/>
    <w:rsid w:val="004C16F6"/>
    <w:rsid w:val="004C29E8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2F1D"/>
    <w:rsid w:val="004D3DF5"/>
    <w:rsid w:val="004D3ED0"/>
    <w:rsid w:val="004D5026"/>
    <w:rsid w:val="004D5A85"/>
    <w:rsid w:val="004D62A9"/>
    <w:rsid w:val="004D7104"/>
    <w:rsid w:val="004D76A8"/>
    <w:rsid w:val="004E17ED"/>
    <w:rsid w:val="004E5BE3"/>
    <w:rsid w:val="004E5DAA"/>
    <w:rsid w:val="004E625B"/>
    <w:rsid w:val="004E65A4"/>
    <w:rsid w:val="004F22F2"/>
    <w:rsid w:val="004F4666"/>
    <w:rsid w:val="004F5773"/>
    <w:rsid w:val="004F631E"/>
    <w:rsid w:val="004F77F4"/>
    <w:rsid w:val="004F7C0F"/>
    <w:rsid w:val="00500090"/>
    <w:rsid w:val="0050061A"/>
    <w:rsid w:val="00502364"/>
    <w:rsid w:val="005044D2"/>
    <w:rsid w:val="00505982"/>
    <w:rsid w:val="0051074A"/>
    <w:rsid w:val="00513E97"/>
    <w:rsid w:val="005145A5"/>
    <w:rsid w:val="005176A5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3A8F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1C4"/>
    <w:rsid w:val="0057138F"/>
    <w:rsid w:val="0057147A"/>
    <w:rsid w:val="00572088"/>
    <w:rsid w:val="00574651"/>
    <w:rsid w:val="00574B92"/>
    <w:rsid w:val="005756C6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4568"/>
    <w:rsid w:val="00595A31"/>
    <w:rsid w:val="005964C6"/>
    <w:rsid w:val="0059683D"/>
    <w:rsid w:val="00596B98"/>
    <w:rsid w:val="005A060C"/>
    <w:rsid w:val="005A2E1C"/>
    <w:rsid w:val="005A58A0"/>
    <w:rsid w:val="005B038C"/>
    <w:rsid w:val="005B1184"/>
    <w:rsid w:val="005B1FAB"/>
    <w:rsid w:val="005B35D8"/>
    <w:rsid w:val="005B3B38"/>
    <w:rsid w:val="005B42B8"/>
    <w:rsid w:val="005B5E33"/>
    <w:rsid w:val="005B6344"/>
    <w:rsid w:val="005B6709"/>
    <w:rsid w:val="005C015C"/>
    <w:rsid w:val="005C087C"/>
    <w:rsid w:val="005C4E23"/>
    <w:rsid w:val="005C4F1E"/>
    <w:rsid w:val="005C6F4F"/>
    <w:rsid w:val="005C781A"/>
    <w:rsid w:val="005D0D90"/>
    <w:rsid w:val="005D15E6"/>
    <w:rsid w:val="005D19D4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14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600EE3"/>
    <w:rsid w:val="006017FC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232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D95"/>
    <w:rsid w:val="00633FBA"/>
    <w:rsid w:val="00634174"/>
    <w:rsid w:val="0063493D"/>
    <w:rsid w:val="00634E3B"/>
    <w:rsid w:val="006352C6"/>
    <w:rsid w:val="00636183"/>
    <w:rsid w:val="006415AE"/>
    <w:rsid w:val="00641726"/>
    <w:rsid w:val="00641E1C"/>
    <w:rsid w:val="00642BAF"/>
    <w:rsid w:val="0064374F"/>
    <w:rsid w:val="00645715"/>
    <w:rsid w:val="00645D16"/>
    <w:rsid w:val="00646EBB"/>
    <w:rsid w:val="00650A3E"/>
    <w:rsid w:val="00652C57"/>
    <w:rsid w:val="006533EF"/>
    <w:rsid w:val="00653AE1"/>
    <w:rsid w:val="00656234"/>
    <w:rsid w:val="00656559"/>
    <w:rsid w:val="00656D9E"/>
    <w:rsid w:val="0065764C"/>
    <w:rsid w:val="00657BAB"/>
    <w:rsid w:val="00660CCA"/>
    <w:rsid w:val="0066143E"/>
    <w:rsid w:val="0066151F"/>
    <w:rsid w:val="0066385A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417E"/>
    <w:rsid w:val="0067650D"/>
    <w:rsid w:val="00677378"/>
    <w:rsid w:val="00677445"/>
    <w:rsid w:val="00677C48"/>
    <w:rsid w:val="00682FCD"/>
    <w:rsid w:val="00683FFF"/>
    <w:rsid w:val="00684A1F"/>
    <w:rsid w:val="00684F41"/>
    <w:rsid w:val="0068586E"/>
    <w:rsid w:val="00686A31"/>
    <w:rsid w:val="006873D0"/>
    <w:rsid w:val="00687B3A"/>
    <w:rsid w:val="00691584"/>
    <w:rsid w:val="00691B0A"/>
    <w:rsid w:val="00692DF0"/>
    <w:rsid w:val="006966F0"/>
    <w:rsid w:val="00697712"/>
    <w:rsid w:val="006A07B6"/>
    <w:rsid w:val="006A0A89"/>
    <w:rsid w:val="006A0BD0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C6291"/>
    <w:rsid w:val="006C7D8F"/>
    <w:rsid w:val="006D25D9"/>
    <w:rsid w:val="006D3288"/>
    <w:rsid w:val="006D490D"/>
    <w:rsid w:val="006D56DB"/>
    <w:rsid w:val="006D5DA1"/>
    <w:rsid w:val="006D67F4"/>
    <w:rsid w:val="006D684A"/>
    <w:rsid w:val="006E04D5"/>
    <w:rsid w:val="006E0C22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7E84"/>
    <w:rsid w:val="007008B6"/>
    <w:rsid w:val="00700969"/>
    <w:rsid w:val="007035F3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2B43"/>
    <w:rsid w:val="00753077"/>
    <w:rsid w:val="00756E34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82A"/>
    <w:rsid w:val="00771A83"/>
    <w:rsid w:val="00771C19"/>
    <w:rsid w:val="00774464"/>
    <w:rsid w:val="00775630"/>
    <w:rsid w:val="0077602A"/>
    <w:rsid w:val="00777078"/>
    <w:rsid w:val="00777934"/>
    <w:rsid w:val="007800C2"/>
    <w:rsid w:val="007817C0"/>
    <w:rsid w:val="00781AB5"/>
    <w:rsid w:val="00781C32"/>
    <w:rsid w:val="00782FFB"/>
    <w:rsid w:val="00783B1B"/>
    <w:rsid w:val="007849C1"/>
    <w:rsid w:val="00785E0A"/>
    <w:rsid w:val="00787716"/>
    <w:rsid w:val="00793DDE"/>
    <w:rsid w:val="00795357"/>
    <w:rsid w:val="00795570"/>
    <w:rsid w:val="007A0A68"/>
    <w:rsid w:val="007A0EE4"/>
    <w:rsid w:val="007A196A"/>
    <w:rsid w:val="007A1E18"/>
    <w:rsid w:val="007A1EC6"/>
    <w:rsid w:val="007A3D32"/>
    <w:rsid w:val="007A628A"/>
    <w:rsid w:val="007B0BEA"/>
    <w:rsid w:val="007B38D9"/>
    <w:rsid w:val="007B3CB3"/>
    <w:rsid w:val="007B428B"/>
    <w:rsid w:val="007B4CAF"/>
    <w:rsid w:val="007B5483"/>
    <w:rsid w:val="007B67CF"/>
    <w:rsid w:val="007B6A53"/>
    <w:rsid w:val="007B7864"/>
    <w:rsid w:val="007B7C17"/>
    <w:rsid w:val="007C1004"/>
    <w:rsid w:val="007C2177"/>
    <w:rsid w:val="007C2BAC"/>
    <w:rsid w:val="007C77F3"/>
    <w:rsid w:val="007D3594"/>
    <w:rsid w:val="007D3F08"/>
    <w:rsid w:val="007D3F7C"/>
    <w:rsid w:val="007D47A3"/>
    <w:rsid w:val="007D4A6B"/>
    <w:rsid w:val="007D5FD8"/>
    <w:rsid w:val="007D61EB"/>
    <w:rsid w:val="007E0B16"/>
    <w:rsid w:val="007E24FD"/>
    <w:rsid w:val="007E2FDF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22503"/>
    <w:rsid w:val="00830817"/>
    <w:rsid w:val="00835868"/>
    <w:rsid w:val="00836D82"/>
    <w:rsid w:val="0084224E"/>
    <w:rsid w:val="00842276"/>
    <w:rsid w:val="008427B4"/>
    <w:rsid w:val="00842EE0"/>
    <w:rsid w:val="00843DF8"/>
    <w:rsid w:val="008448B4"/>
    <w:rsid w:val="00844B23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BA3"/>
    <w:rsid w:val="00880D81"/>
    <w:rsid w:val="00880EB0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575D"/>
    <w:rsid w:val="008B6044"/>
    <w:rsid w:val="008B7236"/>
    <w:rsid w:val="008B7CE0"/>
    <w:rsid w:val="008B7E21"/>
    <w:rsid w:val="008C0E8D"/>
    <w:rsid w:val="008C31F1"/>
    <w:rsid w:val="008C3877"/>
    <w:rsid w:val="008C3CAC"/>
    <w:rsid w:val="008C4402"/>
    <w:rsid w:val="008C5DD9"/>
    <w:rsid w:val="008C6DFE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4D05"/>
    <w:rsid w:val="008E5724"/>
    <w:rsid w:val="008E6F2B"/>
    <w:rsid w:val="008E79B9"/>
    <w:rsid w:val="008F0599"/>
    <w:rsid w:val="008F1360"/>
    <w:rsid w:val="008F13C3"/>
    <w:rsid w:val="008F1661"/>
    <w:rsid w:val="008F1A67"/>
    <w:rsid w:val="008F1E51"/>
    <w:rsid w:val="008F2693"/>
    <w:rsid w:val="008F28C3"/>
    <w:rsid w:val="008F2AFA"/>
    <w:rsid w:val="008F46B3"/>
    <w:rsid w:val="008F5EFD"/>
    <w:rsid w:val="008F6F1E"/>
    <w:rsid w:val="008F73DB"/>
    <w:rsid w:val="009004C2"/>
    <w:rsid w:val="00901211"/>
    <w:rsid w:val="00901599"/>
    <w:rsid w:val="00901650"/>
    <w:rsid w:val="00906268"/>
    <w:rsid w:val="00910E0A"/>
    <w:rsid w:val="009115B8"/>
    <w:rsid w:val="00912A33"/>
    <w:rsid w:val="00913002"/>
    <w:rsid w:val="00914EAA"/>
    <w:rsid w:val="00916C4F"/>
    <w:rsid w:val="009218DD"/>
    <w:rsid w:val="00921D5C"/>
    <w:rsid w:val="009222FB"/>
    <w:rsid w:val="00922862"/>
    <w:rsid w:val="00924650"/>
    <w:rsid w:val="0092475D"/>
    <w:rsid w:val="00924E4A"/>
    <w:rsid w:val="009267E0"/>
    <w:rsid w:val="00927A86"/>
    <w:rsid w:val="009306EA"/>
    <w:rsid w:val="0093152B"/>
    <w:rsid w:val="009333FE"/>
    <w:rsid w:val="00933500"/>
    <w:rsid w:val="009348B4"/>
    <w:rsid w:val="0093507F"/>
    <w:rsid w:val="0094097C"/>
    <w:rsid w:val="00940C71"/>
    <w:rsid w:val="009473E6"/>
    <w:rsid w:val="009514C8"/>
    <w:rsid w:val="0095623C"/>
    <w:rsid w:val="00956C81"/>
    <w:rsid w:val="0095748A"/>
    <w:rsid w:val="00957759"/>
    <w:rsid w:val="00957CA8"/>
    <w:rsid w:val="00957FF8"/>
    <w:rsid w:val="0096147D"/>
    <w:rsid w:val="009622E6"/>
    <w:rsid w:val="009635E4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34BD"/>
    <w:rsid w:val="00985F51"/>
    <w:rsid w:val="00987094"/>
    <w:rsid w:val="00990245"/>
    <w:rsid w:val="00991E17"/>
    <w:rsid w:val="00994045"/>
    <w:rsid w:val="009A258F"/>
    <w:rsid w:val="009A26D9"/>
    <w:rsid w:val="009A2DEB"/>
    <w:rsid w:val="009A37F5"/>
    <w:rsid w:val="009A3C6D"/>
    <w:rsid w:val="009A65DE"/>
    <w:rsid w:val="009B20F8"/>
    <w:rsid w:val="009B2A60"/>
    <w:rsid w:val="009B3777"/>
    <w:rsid w:val="009B6E59"/>
    <w:rsid w:val="009B6EFB"/>
    <w:rsid w:val="009B726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5641"/>
    <w:rsid w:val="009E7215"/>
    <w:rsid w:val="009F10AF"/>
    <w:rsid w:val="009F149D"/>
    <w:rsid w:val="009F20FE"/>
    <w:rsid w:val="009F300E"/>
    <w:rsid w:val="009F3DFF"/>
    <w:rsid w:val="009F59B0"/>
    <w:rsid w:val="009F6031"/>
    <w:rsid w:val="009F63BD"/>
    <w:rsid w:val="009F7697"/>
    <w:rsid w:val="009F7728"/>
    <w:rsid w:val="00A001F1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2CC2"/>
    <w:rsid w:val="00A13035"/>
    <w:rsid w:val="00A147CC"/>
    <w:rsid w:val="00A15C49"/>
    <w:rsid w:val="00A1601E"/>
    <w:rsid w:val="00A164EA"/>
    <w:rsid w:val="00A20050"/>
    <w:rsid w:val="00A209C0"/>
    <w:rsid w:val="00A2164E"/>
    <w:rsid w:val="00A21C55"/>
    <w:rsid w:val="00A21E6A"/>
    <w:rsid w:val="00A22047"/>
    <w:rsid w:val="00A253AA"/>
    <w:rsid w:val="00A25686"/>
    <w:rsid w:val="00A27CFD"/>
    <w:rsid w:val="00A3230B"/>
    <w:rsid w:val="00A327A9"/>
    <w:rsid w:val="00A33209"/>
    <w:rsid w:val="00A37058"/>
    <w:rsid w:val="00A40952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51AE1"/>
    <w:rsid w:val="00A536C9"/>
    <w:rsid w:val="00A54916"/>
    <w:rsid w:val="00A56883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4E5C"/>
    <w:rsid w:val="00A763A8"/>
    <w:rsid w:val="00A764D2"/>
    <w:rsid w:val="00A76DE3"/>
    <w:rsid w:val="00A775FF"/>
    <w:rsid w:val="00A801B7"/>
    <w:rsid w:val="00A81FE5"/>
    <w:rsid w:val="00A82A3F"/>
    <w:rsid w:val="00A83CC4"/>
    <w:rsid w:val="00A84A93"/>
    <w:rsid w:val="00A85711"/>
    <w:rsid w:val="00A861AB"/>
    <w:rsid w:val="00A86461"/>
    <w:rsid w:val="00A864E1"/>
    <w:rsid w:val="00A87061"/>
    <w:rsid w:val="00A87123"/>
    <w:rsid w:val="00A90E96"/>
    <w:rsid w:val="00A9284A"/>
    <w:rsid w:val="00A94650"/>
    <w:rsid w:val="00AA0BF4"/>
    <w:rsid w:val="00AA0F84"/>
    <w:rsid w:val="00AA1E60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1C9E"/>
    <w:rsid w:val="00AC3399"/>
    <w:rsid w:val="00AC5A21"/>
    <w:rsid w:val="00AC6137"/>
    <w:rsid w:val="00AC715B"/>
    <w:rsid w:val="00AD1746"/>
    <w:rsid w:val="00AD21B2"/>
    <w:rsid w:val="00AD2AEF"/>
    <w:rsid w:val="00AD2D87"/>
    <w:rsid w:val="00AD3A28"/>
    <w:rsid w:val="00AD3C9E"/>
    <w:rsid w:val="00AD4831"/>
    <w:rsid w:val="00AD5147"/>
    <w:rsid w:val="00AD58DA"/>
    <w:rsid w:val="00AD594D"/>
    <w:rsid w:val="00AD6AC9"/>
    <w:rsid w:val="00AE3FA9"/>
    <w:rsid w:val="00AE53FC"/>
    <w:rsid w:val="00AE595D"/>
    <w:rsid w:val="00AE6679"/>
    <w:rsid w:val="00AE6F8F"/>
    <w:rsid w:val="00AF0765"/>
    <w:rsid w:val="00AF344F"/>
    <w:rsid w:val="00AF5E7C"/>
    <w:rsid w:val="00AF7148"/>
    <w:rsid w:val="00AF7608"/>
    <w:rsid w:val="00AF76B1"/>
    <w:rsid w:val="00AF77E8"/>
    <w:rsid w:val="00B00CEB"/>
    <w:rsid w:val="00B014B4"/>
    <w:rsid w:val="00B0172C"/>
    <w:rsid w:val="00B01E1D"/>
    <w:rsid w:val="00B02207"/>
    <w:rsid w:val="00B05EBC"/>
    <w:rsid w:val="00B06139"/>
    <w:rsid w:val="00B1057F"/>
    <w:rsid w:val="00B10880"/>
    <w:rsid w:val="00B11715"/>
    <w:rsid w:val="00B11ED3"/>
    <w:rsid w:val="00B12B73"/>
    <w:rsid w:val="00B13DB9"/>
    <w:rsid w:val="00B146CA"/>
    <w:rsid w:val="00B148EB"/>
    <w:rsid w:val="00B14A1C"/>
    <w:rsid w:val="00B1796C"/>
    <w:rsid w:val="00B17D78"/>
    <w:rsid w:val="00B2006A"/>
    <w:rsid w:val="00B227A0"/>
    <w:rsid w:val="00B22ED0"/>
    <w:rsid w:val="00B22F5E"/>
    <w:rsid w:val="00B2300B"/>
    <w:rsid w:val="00B23EAE"/>
    <w:rsid w:val="00B24F47"/>
    <w:rsid w:val="00B272ED"/>
    <w:rsid w:val="00B2742D"/>
    <w:rsid w:val="00B27DB2"/>
    <w:rsid w:val="00B3181F"/>
    <w:rsid w:val="00B33D40"/>
    <w:rsid w:val="00B36840"/>
    <w:rsid w:val="00B40F15"/>
    <w:rsid w:val="00B45E5E"/>
    <w:rsid w:val="00B47080"/>
    <w:rsid w:val="00B47F1B"/>
    <w:rsid w:val="00B50495"/>
    <w:rsid w:val="00B5146B"/>
    <w:rsid w:val="00B514D6"/>
    <w:rsid w:val="00B519CB"/>
    <w:rsid w:val="00B51B19"/>
    <w:rsid w:val="00B51F9F"/>
    <w:rsid w:val="00B52BF2"/>
    <w:rsid w:val="00B533C2"/>
    <w:rsid w:val="00B5382B"/>
    <w:rsid w:val="00B53B43"/>
    <w:rsid w:val="00B548BA"/>
    <w:rsid w:val="00B55226"/>
    <w:rsid w:val="00B5727D"/>
    <w:rsid w:val="00B57719"/>
    <w:rsid w:val="00B60DB9"/>
    <w:rsid w:val="00B61DC2"/>
    <w:rsid w:val="00B63953"/>
    <w:rsid w:val="00B63A3A"/>
    <w:rsid w:val="00B63BB3"/>
    <w:rsid w:val="00B65632"/>
    <w:rsid w:val="00B65CC0"/>
    <w:rsid w:val="00B675B1"/>
    <w:rsid w:val="00B70297"/>
    <w:rsid w:val="00B7056E"/>
    <w:rsid w:val="00B706F4"/>
    <w:rsid w:val="00B707B8"/>
    <w:rsid w:val="00B70EF9"/>
    <w:rsid w:val="00B71582"/>
    <w:rsid w:val="00B72BBF"/>
    <w:rsid w:val="00B73F59"/>
    <w:rsid w:val="00B74334"/>
    <w:rsid w:val="00B76194"/>
    <w:rsid w:val="00B76696"/>
    <w:rsid w:val="00B771FB"/>
    <w:rsid w:val="00B80FE1"/>
    <w:rsid w:val="00B84E35"/>
    <w:rsid w:val="00B86A08"/>
    <w:rsid w:val="00B91AB7"/>
    <w:rsid w:val="00B92618"/>
    <w:rsid w:val="00B9371C"/>
    <w:rsid w:val="00B97FCD"/>
    <w:rsid w:val="00BA0BC7"/>
    <w:rsid w:val="00BA0C22"/>
    <w:rsid w:val="00BA10B6"/>
    <w:rsid w:val="00BA1BCE"/>
    <w:rsid w:val="00BA37A9"/>
    <w:rsid w:val="00BA3EB7"/>
    <w:rsid w:val="00BA4868"/>
    <w:rsid w:val="00BA4EF7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2E0C"/>
    <w:rsid w:val="00BC51A2"/>
    <w:rsid w:val="00BC58FB"/>
    <w:rsid w:val="00BC6FAC"/>
    <w:rsid w:val="00BC7893"/>
    <w:rsid w:val="00BD1071"/>
    <w:rsid w:val="00BD12B0"/>
    <w:rsid w:val="00BD132D"/>
    <w:rsid w:val="00BD32AF"/>
    <w:rsid w:val="00BD56D8"/>
    <w:rsid w:val="00BD5DD8"/>
    <w:rsid w:val="00BD66F4"/>
    <w:rsid w:val="00BD6C04"/>
    <w:rsid w:val="00BE01D5"/>
    <w:rsid w:val="00BE2486"/>
    <w:rsid w:val="00BE2A7E"/>
    <w:rsid w:val="00BE3662"/>
    <w:rsid w:val="00BE40CB"/>
    <w:rsid w:val="00BE40CC"/>
    <w:rsid w:val="00BE42A6"/>
    <w:rsid w:val="00BE560E"/>
    <w:rsid w:val="00BE57C5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2039"/>
    <w:rsid w:val="00C1223B"/>
    <w:rsid w:val="00C131D1"/>
    <w:rsid w:val="00C1383D"/>
    <w:rsid w:val="00C14E74"/>
    <w:rsid w:val="00C16118"/>
    <w:rsid w:val="00C16A78"/>
    <w:rsid w:val="00C173C2"/>
    <w:rsid w:val="00C17628"/>
    <w:rsid w:val="00C2035E"/>
    <w:rsid w:val="00C211BB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5D2E"/>
    <w:rsid w:val="00C36029"/>
    <w:rsid w:val="00C37FF2"/>
    <w:rsid w:val="00C401FE"/>
    <w:rsid w:val="00C40384"/>
    <w:rsid w:val="00C41134"/>
    <w:rsid w:val="00C42C37"/>
    <w:rsid w:val="00C42E58"/>
    <w:rsid w:val="00C43645"/>
    <w:rsid w:val="00C4387B"/>
    <w:rsid w:val="00C44A59"/>
    <w:rsid w:val="00C467C4"/>
    <w:rsid w:val="00C477A9"/>
    <w:rsid w:val="00C517C7"/>
    <w:rsid w:val="00C52804"/>
    <w:rsid w:val="00C52B10"/>
    <w:rsid w:val="00C538C5"/>
    <w:rsid w:val="00C54DFD"/>
    <w:rsid w:val="00C55831"/>
    <w:rsid w:val="00C5787E"/>
    <w:rsid w:val="00C57C0E"/>
    <w:rsid w:val="00C57ED9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1E4E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1EE4"/>
    <w:rsid w:val="00CA23C6"/>
    <w:rsid w:val="00CA3EA2"/>
    <w:rsid w:val="00CA47AD"/>
    <w:rsid w:val="00CA5C13"/>
    <w:rsid w:val="00CA7B92"/>
    <w:rsid w:val="00CB02FD"/>
    <w:rsid w:val="00CB39C2"/>
    <w:rsid w:val="00CB4005"/>
    <w:rsid w:val="00CB5DEE"/>
    <w:rsid w:val="00CB67D8"/>
    <w:rsid w:val="00CC0026"/>
    <w:rsid w:val="00CC0492"/>
    <w:rsid w:val="00CC12CE"/>
    <w:rsid w:val="00CC2387"/>
    <w:rsid w:val="00CC24AA"/>
    <w:rsid w:val="00CC259B"/>
    <w:rsid w:val="00CC2A3D"/>
    <w:rsid w:val="00CC3455"/>
    <w:rsid w:val="00CC3745"/>
    <w:rsid w:val="00CC377D"/>
    <w:rsid w:val="00CC3C3C"/>
    <w:rsid w:val="00CC42EB"/>
    <w:rsid w:val="00CC43B9"/>
    <w:rsid w:val="00CC4FBE"/>
    <w:rsid w:val="00CC505C"/>
    <w:rsid w:val="00CC5629"/>
    <w:rsid w:val="00CD032A"/>
    <w:rsid w:val="00CD0DCD"/>
    <w:rsid w:val="00CD1031"/>
    <w:rsid w:val="00CD1842"/>
    <w:rsid w:val="00CD1E3A"/>
    <w:rsid w:val="00CE2915"/>
    <w:rsid w:val="00CE43EC"/>
    <w:rsid w:val="00CE4A89"/>
    <w:rsid w:val="00CE6B9D"/>
    <w:rsid w:val="00CE6D18"/>
    <w:rsid w:val="00CF1F41"/>
    <w:rsid w:val="00CF269C"/>
    <w:rsid w:val="00CF2740"/>
    <w:rsid w:val="00CF339F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0799D"/>
    <w:rsid w:val="00D11531"/>
    <w:rsid w:val="00D117F4"/>
    <w:rsid w:val="00D11EB7"/>
    <w:rsid w:val="00D123CA"/>
    <w:rsid w:val="00D128C8"/>
    <w:rsid w:val="00D13A06"/>
    <w:rsid w:val="00D13D36"/>
    <w:rsid w:val="00D146B0"/>
    <w:rsid w:val="00D1610A"/>
    <w:rsid w:val="00D17871"/>
    <w:rsid w:val="00D20C34"/>
    <w:rsid w:val="00D2252D"/>
    <w:rsid w:val="00D22C61"/>
    <w:rsid w:val="00D2340E"/>
    <w:rsid w:val="00D23E85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04C4"/>
    <w:rsid w:val="00D4115F"/>
    <w:rsid w:val="00D418DF"/>
    <w:rsid w:val="00D41C55"/>
    <w:rsid w:val="00D43A6A"/>
    <w:rsid w:val="00D443FA"/>
    <w:rsid w:val="00D4537C"/>
    <w:rsid w:val="00D53877"/>
    <w:rsid w:val="00D53CC6"/>
    <w:rsid w:val="00D53D8F"/>
    <w:rsid w:val="00D56D65"/>
    <w:rsid w:val="00D603C3"/>
    <w:rsid w:val="00D6170B"/>
    <w:rsid w:val="00D622A9"/>
    <w:rsid w:val="00D65498"/>
    <w:rsid w:val="00D67197"/>
    <w:rsid w:val="00D67B30"/>
    <w:rsid w:val="00D7029F"/>
    <w:rsid w:val="00D73778"/>
    <w:rsid w:val="00D73A01"/>
    <w:rsid w:val="00D73F28"/>
    <w:rsid w:val="00D74A50"/>
    <w:rsid w:val="00D74DDF"/>
    <w:rsid w:val="00D76A71"/>
    <w:rsid w:val="00D7757C"/>
    <w:rsid w:val="00D8046F"/>
    <w:rsid w:val="00D808C3"/>
    <w:rsid w:val="00D81AA6"/>
    <w:rsid w:val="00D83668"/>
    <w:rsid w:val="00D83B12"/>
    <w:rsid w:val="00D8506C"/>
    <w:rsid w:val="00D870C1"/>
    <w:rsid w:val="00D87E40"/>
    <w:rsid w:val="00D90AC1"/>
    <w:rsid w:val="00D932B5"/>
    <w:rsid w:val="00D93F60"/>
    <w:rsid w:val="00D94A9E"/>
    <w:rsid w:val="00D95C65"/>
    <w:rsid w:val="00D9670F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45B9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1B8A"/>
    <w:rsid w:val="00DE2376"/>
    <w:rsid w:val="00DE3E99"/>
    <w:rsid w:val="00DE4368"/>
    <w:rsid w:val="00DE43BC"/>
    <w:rsid w:val="00DE45B0"/>
    <w:rsid w:val="00DE6491"/>
    <w:rsid w:val="00DF09A4"/>
    <w:rsid w:val="00DF0FFE"/>
    <w:rsid w:val="00DF1292"/>
    <w:rsid w:val="00DF131A"/>
    <w:rsid w:val="00DF3297"/>
    <w:rsid w:val="00DF393F"/>
    <w:rsid w:val="00DF4585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105D7"/>
    <w:rsid w:val="00E1070E"/>
    <w:rsid w:val="00E10E6D"/>
    <w:rsid w:val="00E1150D"/>
    <w:rsid w:val="00E1265B"/>
    <w:rsid w:val="00E138B0"/>
    <w:rsid w:val="00E13B0F"/>
    <w:rsid w:val="00E141C7"/>
    <w:rsid w:val="00E15B9B"/>
    <w:rsid w:val="00E16C28"/>
    <w:rsid w:val="00E17DDE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467E"/>
    <w:rsid w:val="00E34BAD"/>
    <w:rsid w:val="00E359CD"/>
    <w:rsid w:val="00E3684E"/>
    <w:rsid w:val="00E41977"/>
    <w:rsid w:val="00E46D00"/>
    <w:rsid w:val="00E509F1"/>
    <w:rsid w:val="00E5273B"/>
    <w:rsid w:val="00E527BE"/>
    <w:rsid w:val="00E54BB5"/>
    <w:rsid w:val="00E56661"/>
    <w:rsid w:val="00E571FD"/>
    <w:rsid w:val="00E57E8B"/>
    <w:rsid w:val="00E646AD"/>
    <w:rsid w:val="00E64729"/>
    <w:rsid w:val="00E659FB"/>
    <w:rsid w:val="00E70AE7"/>
    <w:rsid w:val="00E7187B"/>
    <w:rsid w:val="00E73657"/>
    <w:rsid w:val="00E74D18"/>
    <w:rsid w:val="00E7595F"/>
    <w:rsid w:val="00E772F4"/>
    <w:rsid w:val="00E80BFA"/>
    <w:rsid w:val="00E82242"/>
    <w:rsid w:val="00E834A9"/>
    <w:rsid w:val="00E834FC"/>
    <w:rsid w:val="00E83764"/>
    <w:rsid w:val="00E84969"/>
    <w:rsid w:val="00E85062"/>
    <w:rsid w:val="00E86026"/>
    <w:rsid w:val="00E86B60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2C97"/>
    <w:rsid w:val="00EA3017"/>
    <w:rsid w:val="00EA3AA4"/>
    <w:rsid w:val="00EA71C8"/>
    <w:rsid w:val="00EA7D82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62AC"/>
    <w:rsid w:val="00EC64BD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F2F"/>
    <w:rsid w:val="00ED7429"/>
    <w:rsid w:val="00EE1761"/>
    <w:rsid w:val="00EE2112"/>
    <w:rsid w:val="00EE3836"/>
    <w:rsid w:val="00EE42B7"/>
    <w:rsid w:val="00EE4523"/>
    <w:rsid w:val="00EE45EF"/>
    <w:rsid w:val="00EE5559"/>
    <w:rsid w:val="00EE5672"/>
    <w:rsid w:val="00EE5EA2"/>
    <w:rsid w:val="00EE6969"/>
    <w:rsid w:val="00EE7C2E"/>
    <w:rsid w:val="00EF0D0D"/>
    <w:rsid w:val="00EF1056"/>
    <w:rsid w:val="00EF174E"/>
    <w:rsid w:val="00EF1B93"/>
    <w:rsid w:val="00EF321C"/>
    <w:rsid w:val="00EF3946"/>
    <w:rsid w:val="00EF439C"/>
    <w:rsid w:val="00EF7E39"/>
    <w:rsid w:val="00F017FC"/>
    <w:rsid w:val="00F100A7"/>
    <w:rsid w:val="00F15D7D"/>
    <w:rsid w:val="00F1762D"/>
    <w:rsid w:val="00F1793E"/>
    <w:rsid w:val="00F20144"/>
    <w:rsid w:val="00F21ED8"/>
    <w:rsid w:val="00F21F3C"/>
    <w:rsid w:val="00F230B2"/>
    <w:rsid w:val="00F2664A"/>
    <w:rsid w:val="00F32413"/>
    <w:rsid w:val="00F34361"/>
    <w:rsid w:val="00F3436A"/>
    <w:rsid w:val="00F344AA"/>
    <w:rsid w:val="00F347F4"/>
    <w:rsid w:val="00F362A1"/>
    <w:rsid w:val="00F372F8"/>
    <w:rsid w:val="00F41350"/>
    <w:rsid w:val="00F41F62"/>
    <w:rsid w:val="00F43DAD"/>
    <w:rsid w:val="00F43EA7"/>
    <w:rsid w:val="00F4421D"/>
    <w:rsid w:val="00F45006"/>
    <w:rsid w:val="00F46039"/>
    <w:rsid w:val="00F4795E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5A10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5220"/>
    <w:rsid w:val="00F96512"/>
    <w:rsid w:val="00F97790"/>
    <w:rsid w:val="00F97D4D"/>
    <w:rsid w:val="00FA1E74"/>
    <w:rsid w:val="00FA49D9"/>
    <w:rsid w:val="00FA4B69"/>
    <w:rsid w:val="00FA5A47"/>
    <w:rsid w:val="00FA69B9"/>
    <w:rsid w:val="00FB1A5C"/>
    <w:rsid w:val="00FB213D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0FA"/>
    <w:rsid w:val="00FD0354"/>
    <w:rsid w:val="00FD0F70"/>
    <w:rsid w:val="00FD1D3A"/>
    <w:rsid w:val="00FD2859"/>
    <w:rsid w:val="00FD2A4D"/>
    <w:rsid w:val="00FD3DCE"/>
    <w:rsid w:val="00FD3E6C"/>
    <w:rsid w:val="00FD4280"/>
    <w:rsid w:val="00FD665A"/>
    <w:rsid w:val="00FD6AE7"/>
    <w:rsid w:val="00FD7485"/>
    <w:rsid w:val="00FE0220"/>
    <w:rsid w:val="00FE4087"/>
    <w:rsid w:val="00FE44DF"/>
    <w:rsid w:val="00FE4BB8"/>
    <w:rsid w:val="00FE59EC"/>
    <w:rsid w:val="00FE5F12"/>
    <w:rsid w:val="00FE6976"/>
    <w:rsid w:val="00FE71DB"/>
    <w:rsid w:val="00FE7BDA"/>
    <w:rsid w:val="00FE7D82"/>
    <w:rsid w:val="00FE7E43"/>
    <w:rsid w:val="00FF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01F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Zaglavlje" w:type="paragraph">
    <w:name w:val="header"/>
    <w:basedOn w:val="Normal"/>
    <w:rsid w:val="00E107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070E"/>
  </w:style>
  <w:style w:styleId="Podnoje" w:type="paragraph">
    <w:name w:val="footer"/>
    <w:basedOn w:val="Normal"/>
    <w:rsid w:val="00E1070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F6FD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71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3C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C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C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C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C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01F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Zaglavlje" w:type="paragraph">
    <w:name w:val="header"/>
    <w:basedOn w:val="Normal"/>
    <w:rsid w:val="00E107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070E"/>
  </w:style>
  <w:style w:styleId="Podnoje" w:type="paragraph">
    <w:name w:val="footer"/>
    <w:basedOn w:val="Normal"/>
    <w:rsid w:val="00E1070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F6FD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71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3C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C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C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C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C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1692</izvorni_sadrzaj>
    <derivirana_varijabla naziv="DomainObject.Predmet.Broj_1">1692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2013.</izvorni_sadrzaj>
    <derivirana_varijabla naziv="DomainObject.Predmet.DatumOsnivanja_1">26.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St-1692/2013</izvorni_sadrzaj>
    <derivirana_varijabla naziv="DomainObject.Predmet.OznakaBroj_1">St-1692/2013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GRIČ NEKRETNINE d.o.o. za savjetovanje u vezi s poslovanjem i upravljanjem</izvorni_sadrzaj>
    <derivirana_varijabla naziv="DomainObject.Predmet.ProtustrankaFormated_1">  GRIČ NEKRETNINE d.o.o. za savjetovanje u vezi s poslovanjem i upravljanjem</derivirana_varijabla>
  </DomainObject.Predmet.ProtustrankaFormated>
  <DomainObject.Predmet.ProtustrankaFormatedOIB>
    <izvorni_sadrzaj>  GRIČ NEKRETNINE d.o.o. za savjetovanje u vezi s poslovanjem i upravljanjem, OIB 23899823375</izvorni_sadrzaj>
    <derivirana_varijabla naziv="DomainObject.Predmet.ProtustrankaFormatedOIB_1">  GRIČ NEKRETNINE d.o.o. za savjetovanje u vezi s poslovanjem i upravljanjem, OIB 23899823375</derivirana_varijabla>
  </DomainObject.Predmet.ProtustrankaFormatedOIB>
  <DomainObject.Predmet.ProtustrankaFormatedWithAdress>
    <izvorni_sadrzaj> GRIČ NEKRETNINE d.o.o. za savjetovanje u vezi s poslovanjem i upravljanjem, MIRKA KLEŠČIĆA 7, 10430 Samobor</izvorni_sadrzaj>
    <derivirana_varijabla naziv="DomainObject.Predmet.ProtustrankaFormatedWithAdress_1"> GRIČ NEKRETNINE d.o.o. za savjetovanje u vezi s poslovanjem i upravljanjem, MIRKA KLEŠČIĆA 7, 10430 Samobor</derivirana_varijabla>
  </DomainObject.Predmet.ProtustrankaFormatedWithAdress>
  <DomainObject.Predmet.ProtustrankaFormatedWithAdressOIB>
    <izvorni_sadrzaj> GRIČ NEKRETNINE d.o.o. za savjetovanje u vezi s poslovanjem i upravljanjem, OIB 23899823375, MIRKA KLEŠČIĆA 7, 10430 Samobor</izvorni_sadrzaj>
    <derivirana_varijabla naziv="DomainObject.Predmet.ProtustrankaFormatedWithAdressOIB_1"> GRIČ NEKRETNINE d.o.o. za savjetovanje u vezi s poslovanjem i upravljanjem, OIB 23899823375, MIRKA KLEŠČIĆA 7, 10430 Samobor</derivirana_varijabla>
  </DomainObject.Predmet.ProtustrankaFormatedWithAdressOIB>
  <DomainObject.Predmet.ProtustrankaWithAdress>
    <izvorni_sadrzaj>GRIČ NEKRETNINE d.o.o. za savjetovanje u vezi s poslovanjem i upravljanjem MIRKA KLEŠČIĆA 7, 10430 Samobor</izvorni_sadrzaj>
    <derivirana_varijabla naziv="DomainObject.Predmet.ProtustrankaWithAdress_1">GRIČ NEKRETNINE d.o.o. za savjetovanje u vezi s poslovanjem i upravljanjem MIRKA KLEŠČIĆA 7, 10430 Samobor</derivirana_varijabla>
  </DomainObject.Predmet.ProtustrankaWithAdress>
  <DomainObject.Predmet.ProtustrankaWithAdressOIB>
    <izvorni_sadrzaj>GRIČ NEKRETNINE d.o.o. za savjetovanje u vezi s poslovanjem i upravljanjem, OIB 23899823375, MIRKA KLEŠČIĆA 7, 10430 Samobor</izvorni_sadrzaj>
    <derivirana_varijabla naziv="DomainObject.Predmet.ProtustrankaWithAdressOIB_1">GRIČ NEKRETNINE d.o.o. za savjetovanje u vezi s poslovanjem i upravljanjem, OIB 23899823375, MIRKA KLEŠČIĆA 7, 10430 Samobor</derivirana_varijabla>
  </DomainObject.Predmet.ProtustrankaWithAdressOIB>
  <DomainObject.Predmet.ProtustrankaNazivFormated>
    <izvorni_sadrzaj>GRIČ NEKRETNINE d.o.o. za savjetovanje u vezi s poslovanjem i upravljanjem</izvorni_sadrzaj>
    <derivirana_varijabla naziv="DomainObject.Predmet.ProtustrankaNazivFormated_1">GRIČ NEKRETNINE d.o.o. za savjetovanje u vezi s poslovanjem i upravljanjem</derivirana_varijabla>
  </DomainObject.Predmet.ProtustrankaNazivFormated>
  <DomainObject.Predmet.ProtustrankaNazivFormatedOIB>
    <izvorni_sadrzaj>GRIČ NEKRETNINE d.o.o. za savjetovanje u vezi s poslovanjem i upravljanjem, OIB 23899823375</izvorni_sadrzaj>
    <derivirana_varijabla naziv="DomainObject.Predmet.ProtustrankaNazivFormatedOIB_1">GRIČ NEKRETNINE d.o.o. za savjetovanje u vezi s poslovanjem i upravljanjem, OIB 23899823375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HRVATSKA RADIOTELEVIZIJA javna ustanova</izvorni_sadrzaj>
    <derivirana_varijabla naziv="DomainObject.Predmet.StrankaFormated_1">  FINA ZAGREB; HRVATSKA RADIOTELEVIZIJA javna ustanova</derivirana_varijabla>
  </DomainObject.Predmet.StrankaFormated>
  <DomainObject.Predmet.StrankaFormatedOIB>
    <izvorni_sadrzaj>  FINA ZAGREB, OIB 85821130368; HRVATSKA RADIOTELEVIZIJA javna ustanova, OIB 68419124305</izvorni_sadrzaj>
    <derivirana_varijabla naziv="DomainObject.Predmet.StrankaFormatedOIB_1">  FINA ZAGREB, OIB 85821130368; HRVATSKA RADIOTELEVIZIJA javna ustanova, OIB 68419124305</derivirana_varijabla>
  </DomainObject.Predmet.StrankaFormatedOIB>
  <DomainObject.Predmet.StrankaFormatedWithAdress>
    <izvorni_sadrzaj> FINA ZAGREB, ULICA GRADA VUKOVARA 70, 10000 Zagreb; HRVATSKA RADIOTELEVIZIJA javna ustanova, Prisavlje 3, 10000 Zagreb</izvorni_sadrzaj>
    <derivirana_varijabla naziv="DomainObject.Predmet.StrankaFormatedWithAdress_1"> FINA ZAGREB, ULICA GRADA VUKOVARA 70, 10000 Zagreb; HRVATSKA RADIOTELEVIZIJA javna ustanova, Prisavlje 3, 10000 Zagreb</derivirana_varijabla>
  </DomainObject.Predmet.StrankaFormatedWithAdress>
  <DomainObject.Predmet.StrankaFormatedWithAdressOIB>
    <izvorni_sadrzaj> FINA ZAGREB, OIB 85821130368, ULICA GRADA VUKOVARA 70, 10000 Zagreb; HRVATSKA RADIOTELEVIZIJA javna ustanova, OIB 68419124305, Prisavlje 3, 10000 Zagreb</izvorni_sadrzaj>
    <derivirana_varijabla naziv="DomainObject.Predmet.StrankaFormatedWithAdressOIB_1"> FINA ZAGREB, OIB 85821130368, ULICA GRADA VUKOVARA 70, 10000 Zagreb; HRVATSKA RADIOTELEVIZIJA javna ustanova, OIB 68419124305, Prisavlje 3, 10000 Zagreb</derivirana_varijabla>
  </DomainObject.Predmet.StrankaFormatedWithAdressOIB>
  <DomainObject.Predmet.StrankaWithAdress>
    <izvorni_sadrzaj>FINA ZAGREB ULICA GRADA VUKOVARA 70,10000 Zagreb,HRVATSKA RADIOTELEVIZIJA javna ustanova Prisavlje 3,10000 Zagreb</izvorni_sadrzaj>
    <derivirana_varijabla naziv="DomainObject.Predmet.StrankaWithAdress_1">FINA ZAGREB ULICA GRADA VUKOVARA 70,10000 Zagreb,HRVATSKA RADIOTELEVIZIJA javna ustanova Prisavlje 3,10000 Zagreb</derivirana_varijabla>
  </DomainObject.Predmet.StrankaWithAdress>
  <DomainObject.Predmet.StrankaWithAdressOIB>
    <izvorni_sadrzaj>FINA ZAGREB, OIB 85821130368, ULICA GRADA VUKOVARA 70,10000 Zagreb,HRVATSKA RADIOTELEVIZIJA javna ustanova, OIB 68419124305, Prisavlje 3,10000 Zagreb</izvorni_sadrzaj>
    <derivirana_varijabla naziv="DomainObject.Predmet.StrankaWithAdressOIB_1">FINA ZAGREB, OIB 85821130368, ULICA GRADA VUKOVARA 70,10000 Zagreb,HRVATSKA RADIOTELEVIZIJA javna ustanova, OIB 68419124305, Prisavlje 3,10000 Zagreb</derivirana_varijabla>
  </DomainObject.Predmet.StrankaWithAdressOIB>
  <DomainObject.Predmet.StrankaNazivFormated>
    <izvorni_sadrzaj>FINA ZAGREB,HRVATSKA RADIOTELEVIZIJA javna ustanova</izvorni_sadrzaj>
    <derivirana_varijabla naziv="DomainObject.Predmet.StrankaNazivFormated_1">FINA ZAGREB,HRVATSKA RADIOTELEVIZIJA javna ustanova</derivirana_varijabla>
  </DomainObject.Predmet.StrankaNazivFormated>
  <DomainObject.Predmet.StrankaNazivFormatedOIB>
    <izvorni_sadrzaj>FINA ZAGREB, OIB 85821130368,HRVATSKA RADIOTELEVIZIJA javna ustanova, OIB 68419124305</izvorni_sadrzaj>
    <derivirana_varijabla naziv="DomainObject.Predmet.StrankaNazivFormatedOIB_1">FINA ZAGREB, OIB 85821130368,HRVATSKA RADIOTELEVIZIJA javna ustanova, OIB 68419124305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  <item>HRVATSKA RADIOTELEVIZIJA javna ustanova</item>
    </izvorni_sadrzaj>
    <derivirana_varijabla naziv="DomainObject.Predmet.StrankaListFormated_1">
      <item>FINA ZAGREB</item>
      <item>HRVATSKA RADIOTELEVIZIJA javna ustanova</item>
    </derivirana_varijabla>
  </DomainObject.Predmet.StrankaListFormated>
  <DomainObject.Predmet.StrankaListFormatedOIB>
    <izvorni_sadrzaj>
      <item>FINA ZAGREB, OIB 85821130368</item>
      <item>HRVATSKA RADIOTELEVIZIJA javna ustanova, OIB 68419124305</item>
    </izvorni_sadrzaj>
    <derivirana_varijabla naziv="DomainObject.Predmet.StrankaListFormatedOIB_1">
      <item>FINA ZAGREB, OIB 85821130368</item>
      <item>HRVATSKA RADIOTELEVIZIJA javna ustanova, OIB 68419124305</item>
    </derivirana_varijabla>
  </DomainObject.Predmet.StrankaListFormatedOIB>
  <DomainObject.Predmet.StrankaListFormatedWithAdress>
    <izvorni_sadrzaj>
      <item>FINA ZAGREB, ULICA GRADA VUKOVARA 70, 10000 Zagreb</item>
      <item>HRVATSKA RADIOTELEVIZIJA javna ustanova, Prisavlje 3, 10000 Zagreb</item>
    </izvorni_sadrzaj>
    <derivirana_varijabla naziv="DomainObject.Predmet.StrankaListFormatedWithAdress_1">
      <item>FINA ZAGREB, ULICA GRADA VUKOVARA 70, 10000 Zagreb</item>
      <item>HRVATSKA RADIOTELEVIZIJA javna ustanova, Prisavlje 3, 10000 Zagreb</item>
    </derivirana_varijabla>
  </DomainObject.Predmet.StrankaListFormatedWithAdress>
  <DomainObject.Predmet.StrankaListFormatedWithAdressOIB>
    <izvorni_sadrzaj>
      <item>FINA ZAGREB, OIB 85821130368, ULICA GRADA VUKOVARA 70, 10000 Zagreb</item>
      <item>HRVATSKA RADIOTELEVIZIJA javna ustanova, OIB 68419124305, Prisavlje 3, 10000 Zagreb</item>
    </izvorni_sadrzaj>
    <derivirana_varijabla naziv="DomainObject.Predmet.StrankaListFormatedWithAdressOIB_1">
      <item>FINA ZAGREB, OIB 85821130368, ULICA GRADA VUKOVARA 70, 10000 Zagreb</item>
      <item>HRVATSKA RADIOTELEVIZIJA javna ustanova, OIB 68419124305, Prisavlje 3, 10000 Zagreb</item>
    </derivirana_varijabla>
  </DomainObject.Predmet.StrankaListFormatedWithAdressOIB>
  <DomainObject.Predmet.StrankaListNazivFormated>
    <izvorni_sadrzaj>
      <item>FINA ZAGREB</item>
      <item>HRVATSKA RADIOTELEVIZIJA javna ustanova</item>
    </izvorni_sadrzaj>
    <derivirana_varijabla naziv="DomainObject.Predmet.StrankaListNazivFormated_1">
      <item>FINA ZAGREB</item>
      <item>HRVATSKA RADIOTELEVIZIJA javna ustanova</item>
    </derivirana_varijabla>
  </DomainObject.Predmet.StrankaListNazivFormated>
  <DomainObject.Predmet.StrankaListNazivFormatedOIB>
    <izvorni_sadrzaj>
      <item>FINA ZAGREB, OIB 85821130368</item>
      <item>HRVATSKA RADIOTELEVIZIJA javna ustanova, OIB 68419124305</item>
    </izvorni_sadrzaj>
    <derivirana_varijabla naziv="DomainObject.Predmet.StrankaListNazivFormatedOIB_1">
      <item>FINA ZAGREB, OIB 85821130368</item>
      <item>HRVATSKA RADIOTELEVIZIJA javna ustanova, OIB 68419124305</item>
    </derivirana_varijabla>
  </DomainObject.Predmet.StrankaListNazivFormatedOIB>
  <DomainObject.Predmet.ProtuStrankaListFormated>
    <izvorni_sadrzaj>
      <item>GRIČ NEKRETNINE d.o.o. za savjetovanje u vezi s poslovanjem i upravljanjem</item>
    </izvorni_sadrzaj>
    <derivirana_varijabla naziv="DomainObject.Predmet.ProtuStrankaListFormated_1">
      <item>GRIČ NEKRETNINE d.o.o. za savjetovanje u vezi s poslovanjem i upravljanjem</item>
    </derivirana_varijabla>
  </DomainObject.Predmet.ProtuStrankaListFormated>
  <DomainObject.Predmet.ProtuStrankaListFormatedOIB>
    <izvorni_sadrzaj>
      <item>GRIČ NEKRETNINE d.o.o. za savjetovanje u vezi s poslovanjem i upravljanjem, OIB 23899823375</item>
    </izvorni_sadrzaj>
    <derivirana_varijabla naziv="DomainObject.Predmet.ProtuStrankaListFormatedOIB_1">
      <item>GRIČ NEKRETNINE d.o.o. za savjetovanje u vezi s poslovanjem i upravljanjem, OIB 23899823375</item>
    </derivirana_varijabla>
  </DomainObject.Predmet.ProtuStrankaListFormatedOIB>
  <DomainObject.Predmet.ProtuStrankaListFormatedWithAdress>
    <izvorni_sadrzaj>
      <item>GRIČ NEKRETNINE d.o.o. za savjetovanje u vezi s poslovanjem i upravljanjem, MIRKA KLEŠČIĆA 7, 10430 Samobor</item>
    </izvorni_sadrzaj>
    <derivirana_varijabla naziv="DomainObject.Predmet.ProtuStrankaListFormatedWithAdress_1">
      <item>GRIČ NEKRETNINE d.o.o. za savjetovanje u vezi s poslovanjem i upravljanjem, MIRKA KLEŠČIĆA 7, 10430 Samobor</item>
    </derivirana_varijabla>
  </DomainObject.Predmet.ProtuStrankaListFormatedWithAdress>
  <DomainObject.Predmet.ProtuStrankaListFormatedWithAdressOIB>
    <izvorni_sadrzaj>
      <item>GRIČ NEKRETNINE d.o.o. za savjetovanje u vezi s poslovanjem i upravljanjem, OIB 23899823375, MIRKA KLEŠČIĆA 7, 10430 Samobor</item>
    </izvorni_sadrzaj>
    <derivirana_varijabla naziv="DomainObject.Predmet.ProtuStrankaListFormatedWithAdressOIB_1">
      <item>GRIČ NEKRETNINE d.o.o. za savjetovanje u vezi s poslovanjem i upravljanjem, OIB 23899823375, MIRKA KLEŠČIĆA 7, 10430 Samobor</item>
    </derivirana_varijabla>
  </DomainObject.Predmet.ProtuStrankaListFormatedWithAdressOIB>
  <DomainObject.Predmet.ProtuStrankaListNazivFormated>
    <izvorni_sadrzaj>
      <item>GRIČ NEKRETNINE d.o.o. za savjetovanje u vezi s poslovanjem i upravljanjem</item>
    </izvorni_sadrzaj>
    <derivirana_varijabla naziv="DomainObject.Predmet.ProtuStrankaListNazivFormated_1">
      <item>GRIČ NEKRETNINE d.o.o. za savjetovanje u vezi s poslovanjem i upravljanjem</item>
    </derivirana_varijabla>
  </DomainObject.Predmet.ProtuStrankaListNazivFormated>
  <DomainObject.Predmet.ProtuStrankaListNazivFormatedOIB>
    <izvorni_sadrzaj>
      <item>GRIČ NEKRETNINE d.o.o. za savjetovanje u vezi s poslovanjem i upravljanjem, OIB 23899823375</item>
    </izvorni_sadrzaj>
    <derivirana_varijabla naziv="DomainObject.Predmet.ProtuStrankaListNazivFormatedOIB_1">
      <item>GRIČ NEKRETNINE d.o.o. za savjetovanje u vezi s poslovanjem i upravljanjem, OIB 23899823375</item>
    </derivirana_varijabla>
  </DomainObject.Predmet.ProtuStrankaListNazivFormatedOIB>
  <DomainObject.Predmet.OstaliListFormated>
    <izvorni_sadrzaj>
      <item>RAJKA JAGMAREVIĆ</item>
      <item>Hrvoje Stipić</item>
      <item>Nediljko Žaja</item>
    </izvorni_sadrzaj>
    <derivirana_varijabla naziv="DomainObject.Predmet.OstaliListFormated_1">
      <item>RAJKA JAGMAREVIĆ</item>
      <item>Hrvoje Stipić</item>
      <item>Nediljko Žaja</item>
    </derivirana_varijabla>
  </DomainObject.Predmet.OstaliListFormated>
  <DomainObject.Predmet.OstaliListFormatedOIB>
    <izvorni_sadrzaj>
      <item>RAJKA JAGMAREVIĆ, OIB 54873974132</item>
      <item>Hrvoje Stipić, OIB 09579669057</item>
      <item>Nediljko Žaja, OIB 72889448590</item>
    </izvorni_sadrzaj>
    <derivirana_varijabla naziv="DomainObject.Predmet.OstaliListFormatedOIB_1">
      <item>RAJKA JAGMAREVIĆ, OIB 54873974132</item>
      <item>Hrvoje Stipić, OIB 09579669057</item>
      <item>Nediljko Žaja, OIB 72889448590</item>
    </derivirana_varijabla>
  </DomainObject.Predmet.OstaliListFormatedOIB>
  <DomainObject.Predmet.OstaliListFormatedWithAdress>
    <izvorni_sadrzaj>
      <item>RAJKA JAGMAREVIĆ</item>
      <item>Hrvoje Stipić, Lašćinski Borovec 16 B, 10000 Zagreb</item>
      <item>Nediljko Žaja, Zrinsko-Frankopanska Ulica 30, 10430 Samobor</item>
    </izvorni_sadrzaj>
    <derivirana_varijabla naziv="DomainObject.Predmet.OstaliListFormatedWithAdress_1">
      <item>RAJKA JAGMAREVIĆ</item>
      <item>Hrvoje Stipić, Lašćinski Borovec 16 B, 10000 Zagreb</item>
      <item>Nediljko Žaja, Zrinsko-Frankopanska Ulica 30, 10430 Samobor</item>
    </derivirana_varijabla>
  </DomainObject.Predmet.OstaliListFormatedWithAdress>
  <DomainObject.Predmet.OstaliListFormatedWithAdressOIB>
    <izvorni_sadrzaj>
      <item>RAJKA JAGMAREVIĆ, OIB 54873974132</item>
      <item>Hrvoje Stipić, OIB 09579669057, Lašćinski Borovec 16 B, 10000 Zagreb</item>
      <item>Nediljko Žaja, OIB 72889448590, Zrinsko-Frankopanska Ulica 30, 10430 Samobor</item>
    </izvorni_sadrzaj>
    <derivirana_varijabla naziv="DomainObject.Predmet.OstaliListFormatedWithAdressOIB_1">
      <item>RAJKA JAGMAREVIĆ, OIB 54873974132</item>
      <item>Hrvoje Stipić, OIB 09579669057, Lašćinski Borovec 16 B, 10000 Zagreb</item>
      <item>Nediljko Žaja, OIB 72889448590, Zrinsko-Frankopanska Ulica 30, 10430 Samobor</item>
    </derivirana_varijabla>
  </DomainObject.Predmet.OstaliListFormatedWithAdressOIB>
  <DomainObject.Predmet.OstaliListNazivFormated>
    <izvorni_sadrzaj>
      <item>RAJKA JAGMAREVIĆ</item>
      <item>Hrvoje Stipić</item>
      <item>Nediljko Žaja</item>
    </izvorni_sadrzaj>
    <derivirana_varijabla naziv="DomainObject.Predmet.OstaliListNazivFormated_1">
      <item>RAJKA JAGMAREVIĆ</item>
      <item>Hrvoje Stipić</item>
      <item>Nediljko Žaja</item>
    </derivirana_varijabla>
  </DomainObject.Predmet.OstaliListNazivFormated>
  <DomainObject.Predmet.OstaliListNazivFormatedOIB>
    <izvorni_sadrzaj>
      <item>RAJKA JAGMAREVIĆ, OIB 54873974132</item>
      <item>Hrvoje Stipić, OIB 09579669057</item>
      <item>Nediljko Žaja, OIB 72889448590</item>
    </izvorni_sadrzaj>
    <derivirana_varijabla naziv="DomainObject.Predmet.OstaliListNazivFormatedOIB_1">
      <item>RAJKA JAGMAREVIĆ, OIB 54873974132</item>
      <item>Hrvoje Stipić, OIB 09579669057</item>
      <item>Nediljko Žaja, OIB 72889448590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GRIČ NEKRETNINE d.o.o. za savjetovanje u vezi s poslovanjem i upravljanjem</izvorni_sadrzaj>
    <derivirana_varijabla naziv="DomainObject.Predmet.ProtustrankaIDrugi_1">GRIČ NEKRETNINE d.o.o. za savjetovanje u vezi s poslovanjem i upravljanjem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GRIČ NEKRETNINE d.o.o. za savjetovanje u vezi s poslovanjem i upravljanjem, OIB 23899823375, MIRKA KLEŠČIĆA 7, 10430 Samobor</izvorni_sadrzaj>
    <derivirana_varijabla naziv="DomainObject.Predmet.ProtustrankaIDrugiAdressOIB_1">GRIČ NEKRETNINE d.o.o. za savjetovanje u vezi s poslovanjem i upravljanjem, OIB 23899823375, MIRKA KLEŠČIĆA 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GRIČ NEKRETNINE d.o.o. za savjetovanje u vezi s poslovanjem i upravljanjem</item>
      <item>FINA ZAGREB</item>
      <item>RAJKA JAGMAREVIĆ</item>
      <item>HRVATSKA RADIOTELEVIZIJA javna ustanova</item>
      <item>Hrvoje Stipić</item>
      <item>Nediljko Žaja</item>
    </izvorni_sadrzaj>
    <derivirana_varijabla naziv="DomainObject.Predmet.SudioniciListNaziv_1">
      <item>GRIČ NEKRETNINE d.o.o. za savjetovanje u vezi s poslovanjem i upravljanjem</item>
      <item>FINA ZAGREB</item>
      <item>RAJKA JAGMAREVIĆ</item>
      <item>HRVATSKA RADIOTELEVIZIJA javna ustanova</item>
      <item>Hrvoje Stipić</item>
      <item>Nediljko Žaja</item>
    </derivirana_varijabla>
  </DomainObject.Predmet.SudioniciListNaziv>
  <DomainObject.Predmet.SudioniciListAdressOIB>
    <izvorni_sadrzaj>
      <item>GRIČ NEKRETNINE d.o.o. za savjetovanje u vezi s poslovanjem i upravljanjem, OIB 23899823375, MIRKA KLEŠČIĆA 7,10430 Samobor</item>
      <item>FINA ZAGREB, OIB 85821130368, ULICA GRADA VUKOVARA 70,10000 Zagreb</item>
      <item>RAJKA JAGMAREVIĆ, OIB 54873974132</item>
      <item>HRVATSKA RADIOTELEVIZIJA javna ustanova, OIB 68419124305, Prisavlje 3,10000 Zagreb</item>
      <item>Hrvoje Stipić, OIB 09579669057, Lašćinski Borovec 16 B,10000 Zagreb</item>
      <item>Nediljko Žaja, OIB 72889448590, Zrinsko-Frankopanska Ulica 30,10430 Samobor</item>
    </izvorni_sadrzaj>
    <derivirana_varijabla naziv="DomainObject.Predmet.SudioniciListAdressOIB_1">
      <item>GRIČ NEKRETNINE d.o.o. za savjetovanje u vezi s poslovanjem i upravljanjem, OIB 23899823375, MIRKA KLEŠČIĆA 7,10430 Samobor</item>
      <item>FINA ZAGREB, OIB 85821130368, ULICA GRADA VUKOVARA 70,10000 Zagreb</item>
      <item>RAJKA JAGMAREVIĆ, OIB 54873974132</item>
      <item>HRVATSKA RADIOTELEVIZIJA javna ustanova, OIB 68419124305, Prisavlje 3,10000 Zagreb</item>
      <item>Hrvoje Stipić, OIB 09579669057, Lašćinski Borovec 16 B,10000 Zagreb</item>
      <item>Nediljko Žaja, OIB 72889448590, Zrinsko-Frankopanska Ulica 30,10430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23899823375</item>
      <item>, OIB 85821130368</item>
      <item>, OIB 54873974132</item>
      <item>, OIB 68419124305</item>
      <item>, OIB 09579669057</item>
      <item>, OIB 72889448590</item>
    </izvorni_sadrzaj>
    <derivirana_varijabla naziv="DomainObject.Predmet.SudioniciListNazivOIB_1">
      <item>, OIB 23899823375</item>
      <item>, OIB 85821130368</item>
      <item>, OIB 54873974132</item>
      <item>, OIB 68419124305</item>
      <item>, OIB 09579669057</item>
      <item>, OIB 72889448590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721</properties:Words>
  <properties:Characters>3840</properties:Characters>
  <properties:Lines>85</properties:Lines>
  <properties:Paragraphs>37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4896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2017-12-05T08:22:00Z</dcterms:created>
  <dc:creator>radicn</dc:creator>
  <cp:lastModifiedBy>Ivana Stampf</cp:lastModifiedBy>
  <cp:lastPrinted>2015-03-13T10:52:00Z</cp:lastPrinted>
  <dcterms:modified xmlns:xsi="http://www.w3.org/2001/XMLSchema-instance" xsi:type="dcterms:W3CDTF">2017-12-05T10:24:00Z</dcterms:modified>
  <cp:revision>6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