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e50c5" w14:paraId="3be50c5"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w:t>
      </w:r>
      <w:r w:rsidR="003F067E">
        <w:t xml:space="preserve"> </w:t>
      </w:r>
      <w:r w:rsidRPr="005759DD">
        <w:t>E</w:t>
      </w:r>
      <w:r w:rsidR="003F067E">
        <w:t xml:space="preserve"> </w:t>
      </w:r>
      <w:r w:rsidRPr="005759DD">
        <w:t>P</w:t>
      </w:r>
      <w:r w:rsidR="003F067E">
        <w:t xml:space="preserve"> </w:t>
      </w:r>
      <w:r w:rsidRPr="005759DD">
        <w:t>U</w:t>
      </w:r>
      <w:r w:rsidR="003F067E">
        <w:t xml:space="preserve"> </w:t>
      </w:r>
      <w:r w:rsidRPr="005759DD">
        <w:t>B</w:t>
      </w:r>
      <w:r w:rsidR="003F067E">
        <w:t xml:space="preserve"> </w:t>
      </w:r>
      <w:r w:rsidRPr="005759DD">
        <w:t>L</w:t>
      </w:r>
      <w:r w:rsidR="003F067E">
        <w:t xml:space="preserve"> </w:t>
      </w:r>
      <w:r w:rsidRPr="005759DD">
        <w:t>I</w:t>
      </w:r>
      <w:r w:rsidR="003F067E">
        <w:t xml:space="preserve"> </w:t>
      </w:r>
      <w:r w:rsidRPr="005759DD">
        <w:t>K</w:t>
      </w:r>
      <w:r w:rsidR="003F067E">
        <w:t xml:space="preserve"> </w:t>
      </w:r>
      <w:r w:rsidRPr="005759DD">
        <w:t>A</w:t>
      </w:r>
      <w:r w:rsidR="003F067E">
        <w:t xml:space="preserve">  </w:t>
      </w:r>
      <w:r w:rsidRPr="005759DD">
        <w:t xml:space="preserve"> H</w:t>
      </w:r>
      <w:r w:rsidR="003F067E">
        <w:t xml:space="preserve"> </w:t>
      </w:r>
      <w:r w:rsidRPr="005759DD">
        <w:t>R</w:t>
      </w:r>
      <w:r w:rsidR="003F067E">
        <w:t xml:space="preserve"> </w:t>
      </w:r>
      <w:r w:rsidRPr="005759DD">
        <w:t>V</w:t>
      </w:r>
      <w:r w:rsidR="003F067E">
        <w:t xml:space="preserve"> </w:t>
      </w:r>
      <w:r w:rsidRPr="005759DD">
        <w:t>A</w:t>
      </w:r>
      <w:r w:rsidR="003F067E">
        <w:t xml:space="preserve"> </w:t>
      </w:r>
      <w:r w:rsidRPr="005759DD">
        <w:t>T</w:t>
      </w:r>
      <w:r w:rsidR="003F067E">
        <w:t xml:space="preserve"> </w:t>
      </w:r>
      <w:r w:rsidRPr="005759DD">
        <w:t>S</w:t>
      </w:r>
      <w:r w:rsidR="003F067E">
        <w:t xml:space="preserve"> </w:t>
      </w:r>
      <w:r w:rsidRPr="005759DD">
        <w:t>K</w:t>
      </w:r>
      <w:r w:rsidR="003F067E">
        <w:t xml:space="preserve"> </w:t>
      </w:r>
      <w:r w:rsidRPr="005759DD">
        <w:t>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F80FFB" w:rsidP="00F80FFB" w:rsidR="00F80FFB">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MARIO TARNIK j.d.o.o., Ivanić-Grad, </w:t>
      </w:r>
      <w:proofErr w:type="spellStart"/>
      <w:r>
        <w:t>Barilićeva</w:t>
      </w:r>
      <w:proofErr w:type="spellEnd"/>
      <w:r>
        <w:t xml:space="preserve"> ulica 9, MBS: 081037127, OIB: 61649434728</w:t>
      </w:r>
      <w:r>
        <w:rPr>
          <w:color w:val="000000"/>
        </w:rPr>
        <w:t>, dana 28. prosinca 2018. godine</w:t>
      </w:r>
    </w:p>
    <w:p w:rsidRDefault="005E60C0" w:rsidP="005E60C0" w:rsidR="005E60C0" w:rsidRPr="005759DD">
      <w:pPr>
        <w:jc w:val="both"/>
      </w:pP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F80FFB" w:rsidRPr="00F80FFB">
        <w:t xml:space="preserve">direktoru Mariu </w:t>
      </w:r>
      <w:proofErr w:type="spellStart"/>
      <w:r w:rsidR="00F80FFB" w:rsidRPr="00F80FFB">
        <w:t>Tarnik</w:t>
      </w:r>
      <w:proofErr w:type="spellEnd"/>
      <w:r w:rsidR="00F80FFB" w:rsidRPr="00F80FFB">
        <w:t>,</w:t>
      </w:r>
      <w:r w:rsidR="00F80FFB">
        <w:t xml:space="preserve"> OIB: 23173189263, Ivanić-Grad, </w:t>
      </w:r>
      <w:proofErr w:type="spellStart"/>
      <w:r w:rsidR="00F80FFB">
        <w:t>Barilićeva</w:t>
      </w:r>
      <w:proofErr w:type="spellEnd"/>
      <w:r w:rsidR="00F80FFB">
        <w:t xml:space="preserve"> ulica 9</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F307B3">
        <w:t xml:space="preserve">MARIO TARNIK j.d.o.o., Ivanić-Grad, </w:t>
      </w:r>
      <w:proofErr w:type="spellStart"/>
      <w:r w:rsidR="00F307B3">
        <w:t>Barilićeva</w:t>
      </w:r>
      <w:proofErr w:type="spellEnd"/>
      <w:r w:rsidR="00F307B3">
        <w:t xml:space="preserve"> ulica 9</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lastRenderedPageBreak/>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F307B3" w:rsidP="00F307B3" w:rsidR="00F307B3">
      <w:pPr>
        <w:ind w:firstLine="708"/>
        <w:jc w:val="both"/>
      </w:pPr>
      <w:r>
        <w:t xml:space="preserve">Predlagatelj FINANCIJSKA AGENCIJA OIB: 85821130368, Regionalni centar Zagreb, Trg svibanjskih žrtava 1995. 1, Zagreb, podnijela je dana 16. travnja 2018. godine Trgovačkom sudu u Zagrebu zahtjev za provedbu stečajnog postupka nad dužnikom MARIO TARNIK j.d.o.o., Ivanić-Grad, </w:t>
      </w:r>
      <w:proofErr w:type="spellStart"/>
      <w:r>
        <w:t>Barilićeva</w:t>
      </w:r>
      <w:proofErr w:type="spellEnd"/>
      <w:r>
        <w:t xml:space="preserve"> ulica 9, MBS: 081037127, OIB: 61649434728 temeljem čl. 110. st. 1. Stečajnog zakona.</w:t>
      </w:r>
    </w:p>
    <w:p w:rsidRDefault="00F307B3" w:rsidP="00F307B3" w:rsidR="00F307B3">
      <w:pPr>
        <w:ind w:firstLine="708"/>
        <w:jc w:val="both"/>
      </w:pPr>
    </w:p>
    <w:p w:rsidRDefault="00F307B3" w:rsidP="00F307B3" w:rsidR="00F307B3">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FINA u svom zahtjevu navodi da na dan 1</w:t>
      </w:r>
      <w:r w:rsidR="00033CC0">
        <w:t>2</w:t>
      </w:r>
      <w:r w:rsidRPr="005759DD">
        <w:t xml:space="preserve">. travnja 2018. godine dužnik u Očevidniku redoslijeda osnova za plaćanje ima evidentirane neizvršene osnove za plaćanje u neprekinutom razdoblju od 120 dana, u ukupnom iznosu od </w:t>
      </w:r>
      <w:r w:rsidR="00033CC0">
        <w:t>60.079,46</w:t>
      </w:r>
      <w:r w:rsidRPr="005759DD">
        <w:t xml:space="preserve"> kn, u koji iznos je uračunata kamata i naknada FINE za provedbu ovrhe na novčanim sredstvima dužnika. Navodi da dužnik ima </w:t>
      </w:r>
      <w:r w:rsidR="00574902" w:rsidRPr="005759DD">
        <w:t>1</w:t>
      </w:r>
      <w:r w:rsidRPr="005759DD">
        <w:t xml:space="preserve"> zaposlen</w:t>
      </w:r>
      <w:r w:rsidR="00574902" w:rsidRPr="005759D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CF14E8" w:rsidRPr="005759DD">
        <w:t>1</w:t>
      </w:r>
      <w:r w:rsidR="009B2051">
        <w:t>2</w:t>
      </w:r>
      <w:r w:rsidRPr="005759DD">
        <w:t>. travnja 201</w:t>
      </w:r>
      <w:r w:rsidR="00CF14E8" w:rsidRPr="005759DD">
        <w:t>8</w:t>
      </w:r>
      <w:r w:rsidRPr="005759DD">
        <w:t xml:space="preserve">. te u svom podnesku od </w:t>
      </w:r>
      <w:r w:rsidR="00111624" w:rsidRPr="005759DD">
        <w:t>1</w:t>
      </w:r>
      <w:r w:rsidR="009B2051">
        <w:t>3</w:t>
      </w:r>
      <w:r w:rsidRPr="005759DD">
        <w:t>. travnja 201</w:t>
      </w:r>
      <w:r w:rsidR="00111624" w:rsidRPr="005759DD">
        <w:t>8</w:t>
      </w:r>
      <w:r w:rsidRPr="005759DD">
        <w:t xml:space="preserve">. navodi da dužnik na dan </w:t>
      </w:r>
      <w:r w:rsidR="007F12F9" w:rsidRPr="005759DD">
        <w:t>1</w:t>
      </w:r>
      <w:r w:rsidR="009B2051">
        <w:t>2</w:t>
      </w:r>
      <w:r w:rsidRPr="005759DD">
        <w:t>. travnja 201</w:t>
      </w:r>
      <w:r w:rsidR="007F12F9" w:rsidRPr="005759DD">
        <w:t>8</w:t>
      </w:r>
      <w:r w:rsidRPr="005759DD">
        <w:t xml:space="preserve">. u Jedinstvenom registru računa ima otvorene sljedeće račune i oročena novčana sredstva: </w:t>
      </w:r>
      <w:r w:rsidR="009B2051">
        <w:t xml:space="preserve">HR2924110061120014236 Jadranska banka d.d., HR9424840081135024951 </w:t>
      </w:r>
      <w:proofErr w:type="spellStart"/>
      <w:r w:rsidR="009B2051" w:rsidRPr="009A568B">
        <w:t>Raiffeisenbank</w:t>
      </w:r>
      <w:proofErr w:type="spellEnd"/>
      <w:r w:rsidR="009B2051" w:rsidRPr="009A568B">
        <w:t xml:space="preserve"> </w:t>
      </w:r>
      <w:proofErr w:type="spellStart"/>
      <w:r w:rsidR="009B2051" w:rsidRPr="009A568B">
        <w:t>Austria</w:t>
      </w:r>
      <w:proofErr w:type="spellEnd"/>
      <w:r w:rsidR="009B2051" w:rsidRPr="009A568B">
        <w:t xml:space="preserve"> d.d.</w:t>
      </w:r>
      <w:r w:rsidRPr="005759DD">
        <w:t xml:space="preserve">, te da na temelju čl. 112. st. 5. Stečajnog zakona dužnik na dan </w:t>
      </w:r>
      <w:r w:rsidR="00F21DFB" w:rsidRPr="005759DD">
        <w:t>1</w:t>
      </w:r>
      <w:r w:rsidR="009B2051">
        <w:t>2</w:t>
      </w:r>
      <w:r w:rsidRPr="005759DD">
        <w:t>. travnja 201</w:t>
      </w:r>
      <w:r w:rsidR="00F21DFB" w:rsidRPr="005759DD">
        <w:t>8</w:t>
      </w:r>
      <w:r w:rsidRPr="005759DD">
        <w:t>. godine na ime predujma za namiren</w:t>
      </w:r>
      <w:r w:rsidR="009B2051">
        <w:t>je troškova stečajnog postupka ne</w:t>
      </w:r>
      <w:r w:rsidRPr="005759DD">
        <w:t>ma zaplijenjena novčana sredstva.</w:t>
      </w:r>
    </w:p>
    <w:p w:rsidRDefault="002264A0" w:rsidP="002264A0" w:rsidR="002264A0" w:rsidRPr="005759DD">
      <w:pPr>
        <w:ind w:firstLine="708"/>
        <w:jc w:val="both"/>
      </w:pPr>
    </w:p>
    <w:p w:rsidRDefault="002264A0" w:rsidP="002264A0" w:rsidR="002264A0" w:rsidRPr="005759DD">
      <w:pPr>
        <w:ind w:firstLine="708"/>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EC41D0" w:rsidRPr="005759DD">
        <w:t>28. prosinca</w:t>
      </w:r>
      <w:r w:rsidRPr="005759DD">
        <w:t xml:space="preserve"> 2018.</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65377A" w:rsidR="0065377A" w:rsidRPr="0065377A">
      <w:pPr>
        <w:jc w:val="both"/>
        <w:rPr>
          <w:color w:val="000000"/>
        </w:rPr>
      </w:pPr>
      <w:r w:rsidRPr="005759DD">
        <w:t xml:space="preserve">1. </w:t>
      </w:r>
      <w:r w:rsidR="0065377A" w:rsidRPr="0065377A">
        <w:rPr>
          <w:color w:val="000000"/>
        </w:rPr>
        <w:t>zakonski zastupnik dužnika</w:t>
      </w:r>
      <w:r w:rsidR="0065377A">
        <w:t xml:space="preserve"> Mario </w:t>
      </w:r>
      <w:proofErr w:type="spellStart"/>
      <w:r w:rsidR="0065377A">
        <w:t>Tarnik</w:t>
      </w:r>
      <w:proofErr w:type="spellEnd"/>
      <w:r w:rsidR="0065377A">
        <w:t xml:space="preserve">, Ivanić-Grad, </w:t>
      </w:r>
      <w:proofErr w:type="spellStart"/>
      <w:r w:rsidR="0065377A">
        <w:t>Barilićeva</w:t>
      </w:r>
      <w:proofErr w:type="spellEnd"/>
      <w:r w:rsidR="0065377A">
        <w:t xml:space="preserve"> ulica 9</w:t>
      </w:r>
    </w:p>
    <w:p w:rsidRDefault="00BC548C" w:rsidP="00BC548C" w:rsidR="00175D75" w:rsidRPr="005759DD">
      <w:pPr>
        <w:jc w:val="both"/>
      </w:pPr>
      <w:r w:rsidRPr="005759DD">
        <w:t xml:space="preserve">2. </w:t>
      </w:r>
      <w:r w:rsidR="00D17B8F" w:rsidRPr="005759DD">
        <w:t>dužnik</w:t>
      </w:r>
      <w:r w:rsidR="003A6EEB" w:rsidRPr="005759DD">
        <w:t xml:space="preserve"> </w:t>
      </w:r>
      <w:r w:rsidR="0065377A">
        <w:t xml:space="preserve">MARIO TARNIK j.d.o.o., Ivanić-Grad, </w:t>
      </w:r>
      <w:proofErr w:type="spellStart"/>
      <w:r w:rsidR="0065377A">
        <w:t>Barilićeva</w:t>
      </w:r>
      <w:proofErr w:type="spellEnd"/>
      <w:r w:rsidR="0065377A">
        <w:t xml:space="preserve"> ulica 9</w:t>
      </w:r>
    </w:p>
    <w:p w:rsidRDefault="00BC548C" w:rsidP="00BC548C"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EC41D0" w:rsidRPr="005759DD">
        <w:rPr>
          <w:color w:val="000000"/>
        </w:rPr>
        <w:t>18.02.2019.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7B77" w:rsidR="002C7B77">
      <w:r>
        <w:separator/>
      </w:r>
    </w:p>
  </w:endnote>
  <w:endnote w:id="0" w:type="continuationSeparator">
    <w:p w:rsidRDefault="002C7B77" w:rsidR="002C7B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7B77" w:rsidR="002C7B77">
      <w:r>
        <w:separator/>
      </w:r>
    </w:p>
  </w:footnote>
  <w:footnote w:id="0" w:type="continuationSeparator">
    <w:p w:rsidRDefault="002C7B77" w:rsidR="002C7B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7CA1">
      <w:rPr>
        <w:rStyle w:val="Brojstranice"/>
        <w:noProof/>
      </w:rPr>
      <w:t>3</w:t>
    </w:r>
    <w:r>
      <w:rPr>
        <w:rStyle w:val="Brojstranice"/>
      </w:rPr>
      <w:fldChar w:fldCharType="end"/>
    </w:r>
  </w:p>
  <w:p w:rsidRDefault="000E5919" w:rsidP="000E5919" w:rsidR="000E5919">
    <w:pPr>
      <w:jc w:val="right"/>
    </w:pPr>
    <w:r>
      <w:t>Poslovni broj: 7 St-1431/18-11</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E5919" w:rsidP="000E5919" w:rsidR="000E5919">
    <w:pPr>
      <w:jc w:val="right"/>
    </w:pPr>
    <w:r>
      <w:t>Poslovni broj: 7 St-1431/18-11</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3CC0"/>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19"/>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C7B77"/>
    <w:rsid w:val="002D09BB"/>
    <w:rsid w:val="002D4076"/>
    <w:rsid w:val="002D4511"/>
    <w:rsid w:val="002D50AA"/>
    <w:rsid w:val="002D5E8D"/>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67E"/>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77A"/>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51"/>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07B3"/>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0FFB"/>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B7CA1"/>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59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FB7CA1"/>
    <w:rPr>
      <w:color w:val="808080"/>
      <w:bdr w:space="0" w:sz="0" w:color="auto" w:val="none"/>
      <w:shd w:fill="CCFFFF" w:color="auto" w:val="clear"/>
    </w:rPr>
  </w:style>
  <w:style w:customStyle="true" w:styleId="eSPISCCParagraphDefaultFont" w:type="character">
    <w:name w:val="eSPIS_CC_Paragraph Default Font"/>
    <w:basedOn w:val="Zadanifontodlomka"/>
    <w:rsid w:val="00FB7C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CA1"/>
    <w:rPr>
      <w:bdr w:space="0" w:sz="0" w:color="auto" w:val="none"/>
      <w:shd w:fill="FFFFCC" w:color="auto" w:val="clear"/>
      <w:lang w:val="hr-HR"/>
    </w:rPr>
  </w:style>
  <w:style w:customStyle="true" w:styleId="PozadinaSvijetloCrvena" w:type="character">
    <w:name w:val="Pozadina_SvijetloCrvena"/>
    <w:basedOn w:val="eSPISCCParagraphDefaultFont"/>
    <w:rsid w:val="00FB7C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C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591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FB7CA1"/>
    <w:rPr>
      <w:color w:val="808080"/>
      <w:bdr w:color="auto" w:space="0" w:sz="0" w:val="none"/>
      <w:shd w:color="auto" w:fill="CCFFFF" w:val="clear"/>
    </w:rPr>
  </w:style>
  <w:style w:customStyle="1" w:styleId="eSPISCCParagraphDefaultFont" w:type="character">
    <w:name w:val="eSPIS_CC_Paragraph Default Font"/>
    <w:basedOn w:val="Zadanifontodlomka"/>
    <w:rsid w:val="00FB7C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CA1"/>
    <w:rPr>
      <w:bdr w:color="auto" w:space="0" w:sz="0" w:val="none"/>
      <w:shd w:color="auto" w:fill="FFFFCC" w:val="clear"/>
      <w:lang w:val="hr-HR"/>
    </w:rPr>
  </w:style>
  <w:style w:customStyle="1" w:styleId="PozadinaSvijetloCrvena" w:type="character">
    <w:name w:val="Pozadina_SvijetloCrvena"/>
    <w:basedOn w:val="eSPISCCParagraphDefaultFont"/>
    <w:rsid w:val="00FB7C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C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0573331">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51612078">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24884318">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1431</izvorni_sadrzaj>
    <derivirana_varijabla naziv="DomainObject.Predmet.Broj_1">1431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St-1431/2018</izvorni_sadrzaj>
    <derivirana_varijabla naziv="DomainObject.Predmet.OznakaBroj_1">St-1431/2018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MARIO TARNIK j.d.o.o.</izvorni_sadrzaj>
    <derivirana_varijabla naziv="DomainObject.Predmet.ProtustrankaFormated_1">  MARIO TARNIK j.d.o.o.</derivirana_varijabla>
  </DomainObject.Predmet.ProtustrankaFormated>
  <DomainObject.Predmet.ProtustrankaFormatedOIB>
    <izvorni_sadrzaj>  MARIO TARNIK j.d.o.o., OIB 61649434728</izvorni_sadrzaj>
    <derivirana_varijabla naziv="DomainObject.Predmet.ProtustrankaFormatedOIB_1">  MARIO TARNIK j.d.o.o., OIB 61649434728</derivirana_varijabla>
  </DomainObject.Predmet.ProtustrankaFormatedOIB>
  <DomainObject.Predmet.ProtustrankaFormatedWithAdress>
    <izvorni_sadrzaj> MARIO TARNIK j.d.o.o., Barilićeva ulica 9, 10310 Ivanić-Grad</izvorni_sadrzaj>
    <derivirana_varijabla naziv="DomainObject.Predmet.ProtustrankaFormatedWithAdress_1"> MARIO TARNIK j.d.o.o., Barilićeva ulica 9, 10310 Ivanić-Grad</derivirana_varijabla>
  </DomainObject.Predmet.ProtustrankaFormatedWithAdress>
  <DomainObject.Predmet.ProtustrankaFormatedWithAdressOIB>
    <izvorni_sadrzaj> MARIO TARNIK j.d.o.o., OIB 61649434728, Barilićeva ulica 9, 10310 Ivanić-Grad</izvorni_sadrzaj>
    <derivirana_varijabla naziv="DomainObject.Predmet.ProtustrankaFormatedWithAdressOIB_1"> MARIO TARNIK j.d.o.o., OIB 61649434728, Barilićeva ulica 9, 10310 Ivanić-Grad</derivirana_varijabla>
  </DomainObject.Predmet.ProtustrankaFormatedWithAdressOIB>
  <DomainObject.Predmet.ProtustrankaWithAdress>
    <izvorni_sadrzaj>MARIO TARNIK j.d.o.o. Barilićeva ulica 9, 10310 Ivanić-Grad</izvorni_sadrzaj>
    <derivirana_varijabla naziv="DomainObject.Predmet.ProtustrankaWithAdress_1">MARIO TARNIK j.d.o.o. Barilićeva ulica 9, 10310 Ivanić-Grad</derivirana_varijabla>
  </DomainObject.Predmet.ProtustrankaWithAdress>
  <DomainObject.Predmet.ProtustrankaWithAdressOIB>
    <izvorni_sadrzaj>MARIO TARNIK j.d.o.o., OIB 61649434728, Barilićeva ulica 9, 10310 Ivanić-Grad</izvorni_sadrzaj>
    <derivirana_varijabla naziv="DomainObject.Predmet.ProtustrankaWithAdressOIB_1">MARIO TARNIK j.d.o.o., OIB 61649434728, Barilićeva ulica 9, 10310 Ivanić-Grad</derivirana_varijabla>
  </DomainObject.Predmet.ProtustrankaWithAdressOIB>
  <DomainObject.Predmet.ProtustrankaNazivFormated>
    <izvorni_sadrzaj>MARIO TARNIK j.d.o.o.</izvorni_sadrzaj>
    <derivirana_varijabla naziv="DomainObject.Predmet.ProtustrankaNazivFormated_1">MARIO TARNIK j.d.o.o.</derivirana_varijabla>
  </DomainObject.Predmet.ProtustrankaNazivFormated>
  <DomainObject.Predmet.ProtustrankaNazivFormatedOIB>
    <izvorni_sadrzaj>MARIO TARNIK j.d.o.o., OIB 61649434728</izvorni_sadrzaj>
    <derivirana_varijabla naziv="DomainObject.Predmet.ProtustrankaNazivFormatedOIB_1">MARIO TARNIK j.d.o.o., OIB 61649434728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MARIO TARNIK j.d.o.o.</item>
    </izvorni_sadrzaj>
    <derivirana_varijabla naziv="DomainObject.Predmet.ProtuStrankaListFormated_1">
      <item>MARIO TARNIK j.d.o.o.</item>
    </derivirana_varijabla>
  </DomainObject.Predmet.ProtuStrankaListFormated>
  <DomainObject.Predmet.ProtuStrankaListFormatedOIB>
    <izvorni_sadrzaj>
      <item>MARIO TARNIK j.d.o.o., OIB 61649434728</item>
    </izvorni_sadrzaj>
    <derivirana_varijabla naziv="DomainObject.Predmet.ProtuStrankaListFormatedOIB_1">
      <item>MARIO TARNIK j.d.o.o., OIB 61649434728</item>
    </derivirana_varijabla>
  </DomainObject.Predmet.ProtuStrankaListFormatedOIB>
  <DomainObject.Predmet.ProtuStrankaListFormatedWithAdress>
    <izvorni_sadrzaj>
      <item>MARIO TARNIK j.d.o.o., Barilićeva ulica 9, 10310 Ivanić-Grad</item>
    </izvorni_sadrzaj>
    <derivirana_varijabla naziv="DomainObject.Predmet.ProtuStrankaListFormatedWithAdress_1">
      <item>MARIO TARNIK j.d.o.o., Barilićeva ulica 9, 10310 Ivanić-Grad</item>
    </derivirana_varijabla>
  </DomainObject.Predmet.ProtuStrankaListFormatedWithAdress>
  <DomainObject.Predmet.ProtuStrankaListFormatedWithAdressOIB>
    <izvorni_sadrzaj>
      <item>MARIO TARNIK j.d.o.o., OIB 61649434728, Barilićeva ulica 9, 10310 Ivanić-Grad</item>
    </izvorni_sadrzaj>
    <derivirana_varijabla naziv="DomainObject.Predmet.ProtuStrankaListFormatedWithAdressOIB_1">
      <item>MARIO TARNIK j.d.o.o., OIB 61649434728, Barilićeva ulica 9, 10310 Ivanić-Grad</item>
    </derivirana_varijabla>
  </DomainObject.Predmet.ProtuStrankaListFormatedWithAdressOIB>
  <DomainObject.Predmet.ProtuStrankaListNazivFormated>
    <izvorni_sadrzaj>
      <item>MARIO TARNIK j.d.o.o.</item>
    </izvorni_sadrzaj>
    <derivirana_varijabla naziv="DomainObject.Predmet.ProtuStrankaListNazivFormated_1">
      <item>MARIO TARNIK j.d.o.o.</item>
    </derivirana_varijabla>
  </DomainObject.Predmet.ProtuStrankaListNazivFormated>
  <DomainObject.Predmet.ProtuStrankaListNazivFormatedOIB>
    <izvorni_sadrzaj>
      <item>MARIO TARNIK j.d.o.o., OIB 61649434728</item>
    </izvorni_sadrzaj>
    <derivirana_varijabla naziv="DomainObject.Predmet.ProtuStrankaListNazivFormatedOIB_1">
      <item>MARIO TARNIK j.d.o.o., OIB 61649434728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MARIO TARNIK j.d.o.o.</izvorni_sadrzaj>
    <derivirana_varijabla naziv="DomainObject.Predmet.ProtustrankaIDrugi_1">MARIO TARNIK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MARIO TARNIK j.d.o.o., OIB 61649434728, Barilićeva ulica 9, 10310 Ivanić-Grad</izvorni_sadrzaj>
    <derivirana_varijabla naziv="DomainObject.Predmet.ProtustrankaIDrugiAdressOIB_1">MARIO TARNIK j.d.o.o., OIB 61649434728, Barilićeva ulica 9,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TARNIK j.d.o.o.</item>
      <item>FINA Regionalni centar Zagreb</item>
    </izvorni_sadrzaj>
    <derivirana_varijabla naziv="DomainObject.Predmet.SudioniciListNaziv_1">
      <item>MARIO TARNIK j.d.o.o.</item>
      <item>FINA Regionalni centar Zagreb</item>
    </derivirana_varijabla>
  </DomainObject.Predmet.SudioniciListNaziv>
  <DomainObject.Predmet.SudioniciListAdressOIB>
    <izvorni_sadrzaj>
      <item>MARIO TARNIK j.d.o.o., OIB 61649434728, Barilićeva ulica 9,10310 Ivanić-Grad</item>
      <item>FINA Regionalni centar Zagreb, OIB 85821130368, Trg svibanjskih žrtava 1995.1,10000 Zagreb</item>
    </izvorni_sadrzaj>
    <derivirana_varijabla naziv="DomainObject.Predmet.SudioniciListAdressOIB_1">
      <item>MARIO TARNIK j.d.o.o., OIB 61649434728, Barilićeva ulica 9,10310 Ivanić-Grad</item>
      <item>FINA Regionalni centar Zagreb, OIB 85821130368, Trg svibanjskih žrtava 1995.1,10000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61649434728</item>
      <item>, OIB 85821130368</item>
    </izvorni_sadrzaj>
    <derivirana_varijabla naziv="DomainObject.Predmet.SudioniciListNazivOIB_1">
      <item>, OIB 61649434728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28. prosinca 2018.</izvorni_sadrzaj>
    <derivirana_varijabla naziv="DomainObject.PredzadnjaOdlukaIzPredmeta.DatumDonosenjaOdluke_1">28. prosinca 2018.</derivirana_varijabla>
  </DomainObject.PredzadnjaOdlukaIzPredmeta.DatumDonosenjaOdluke>
  <DomainObject.PredzadnjaOdlukaIzPredmeta.Oznaka>
    <izvorni_sadrzaj>St-1431/2018-9</izvorni_sadrzaj>
    <derivirana_varijabla naziv="DomainObject.PredzadnjaOdlukaIzPredmeta.Oznaka_1">St-1431/2018-9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F14007-1F22-4C7C-97F7-563F4458C2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886</properties:Words>
  <properties:Characters>4821</properties:Characters>
  <properties:Lines>142</properties:Lines>
  <properties:Paragraphs>44</properties:Paragraphs>
  <properties:TotalTime>728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2018-12-28T12:18:00Z</dcterms:modified>
  <cp:revision>778</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(1431-18 (-11) ZK.docx)</vt:lpwstr>
  </prop:property>
  <prop:property name="CC_coloring" pid="4" fmtid="{D5CDD505-2E9C-101B-9397-08002B2CF9AE}">
    <vt:bool>true</vt:bool>
  </prop:property>
  <prop:property name="BrojStranica" pid="5" fmtid="{D5CDD505-2E9C-101B-9397-08002B2CF9AE}">
    <vt:i4>3</vt:i4>
  </prop:property>
</prop:Properties>
</file>