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a89f" w14:paraId="2d4a89f" w:rsidRDefault="00AE649C" w:rsidP="00FA5B5E" w:rsidR="00AE649C" w:rsidRPr="00B76F3C">
      <w:pPr>
        <w:pStyle w:val="Naslov3"/>
        <w15:collapsed w:val="false"/>
      </w:pPr>
    </w:p>
    <w:p w:rsidRDefault="002766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66AF" w:rsidP="002766AF" w:rsidR="002766AF">
      <w:pPr>
        <w:jc w:val="right"/>
      </w:pPr>
      <w:r>
        <w:t>Poslovni broj: 3 St-597/2015-6</w:t>
      </w:r>
    </w:p>
    <w:p w:rsidRDefault="002766AF" w:rsidP="002766AF" w:rsidR="002766AF">
      <w:pPr>
        <w:ind w:firstLine="708"/>
        <w:jc w:val="both"/>
        <w:rPr>
          <w:bCs/>
        </w:rPr>
      </w:pPr>
    </w:p>
    <w:p w:rsidRDefault="002766AF" w:rsidP="002766AF" w:rsidR="002766AF">
      <w:pPr>
        <w:jc w:val="both"/>
        <w:rPr>
          <w:bCs/>
        </w:rPr>
      </w:pPr>
    </w:p>
    <w:p w:rsidRDefault="002766AF" w:rsidP="002766AF" w:rsidR="002766A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766AF" w:rsidP="002766AF" w:rsidR="002766A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766AF" w:rsidP="002766AF" w:rsidR="002766A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766AF" w:rsidP="002766AF" w:rsidR="002766AF">
      <w:pPr>
        <w:jc w:val="both"/>
      </w:pPr>
      <w:r>
        <w:tab/>
      </w:r>
      <w:r>
        <w:tab/>
      </w:r>
      <w:r>
        <w:tab/>
      </w:r>
    </w:p>
    <w:p w:rsidRDefault="002766AF" w:rsidP="002766AF" w:rsidR="002766AF">
      <w:pPr>
        <w:jc w:val="both"/>
      </w:pPr>
    </w:p>
    <w:p w:rsidRDefault="002766AF" w:rsidP="002766AF" w:rsidR="002766AF">
      <w:pPr>
        <w:jc w:val="center"/>
      </w:pPr>
      <w:r>
        <w:t>R E P U B L I K A   H R V A T S K A</w:t>
      </w:r>
    </w:p>
    <w:p w:rsidRDefault="002766AF" w:rsidP="002766AF" w:rsidR="002766AF">
      <w:pPr>
        <w:jc w:val="center"/>
      </w:pPr>
    </w:p>
    <w:p w:rsidRDefault="002766AF" w:rsidP="002766AF" w:rsidR="002766AF">
      <w:pPr>
        <w:jc w:val="center"/>
      </w:pPr>
      <w:r>
        <w:t>O G L A S</w:t>
      </w:r>
    </w:p>
    <w:p w:rsidRDefault="002766AF" w:rsidP="002766AF" w:rsidR="002766AF">
      <w:pPr>
        <w:jc w:val="center"/>
      </w:pPr>
    </w:p>
    <w:p w:rsidRDefault="002766AF" w:rsidP="002766AF" w:rsidR="002766A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MARIN-ZADAR d.o.o. Zadar, Ulica Gospe Maslinske 50, Zadar, OIB: 13461427045, povodom zahtjeva Financijske agencije, Regionalnog centra Split, Podružnice Zadar, Ivana Danila 4, OIB: 85821130368 od 10. studenoga 2015., 27. siječnja 2016. objavio je </w:t>
      </w:r>
    </w:p>
    <w:p w:rsidRDefault="002766AF" w:rsidP="002766AF" w:rsidR="002766AF">
      <w:pPr>
        <w:ind w:firstLine="720"/>
        <w:jc w:val="both"/>
      </w:pPr>
    </w:p>
    <w:p w:rsidRDefault="002766AF" w:rsidP="002766AF" w:rsidR="002766AF">
      <w:pPr>
        <w:jc w:val="center"/>
      </w:pPr>
      <w:r>
        <w:t>o g l a s</w:t>
      </w:r>
    </w:p>
    <w:p w:rsidRDefault="002766AF" w:rsidP="002766AF" w:rsidR="002766AF">
      <w:pPr>
        <w:jc w:val="center"/>
      </w:pPr>
    </w:p>
    <w:p w:rsidRDefault="002766AF" w:rsidP="002766AF" w:rsidR="002766AF">
      <w:pPr>
        <w:ind w:firstLine="315"/>
        <w:jc w:val="both"/>
      </w:pPr>
      <w:r>
        <w:tab/>
        <w:t xml:space="preserve">1.  Utvrđuje se da ukupni iznos evidentiranog duga dužnika MARIN-ZADAR d.o.o. Zadar, Ulica Gospe Maslinske 50, Zadar, OIB: 13461427045, na temelju neizvršenih osnova za plaćanje iznosi 5.272,20 kn. </w:t>
      </w:r>
    </w:p>
    <w:p w:rsidRDefault="002766AF" w:rsidP="002766AF" w:rsidR="002766AF">
      <w:pPr>
        <w:ind w:firstLine="315"/>
        <w:jc w:val="both"/>
      </w:pPr>
    </w:p>
    <w:p w:rsidRDefault="002766AF" w:rsidP="002766AF" w:rsidR="002766AF">
      <w:pPr>
        <w:jc w:val="both"/>
      </w:pPr>
      <w:r>
        <w:t xml:space="preserve">      </w:t>
      </w:r>
      <w:r>
        <w:tab/>
        <w:t xml:space="preserve">2.  Poziva se osoba ovlaštena za zastupanje dužnika po zakonu Rosana </w:t>
      </w:r>
      <w:proofErr w:type="spellStart"/>
      <w:r>
        <w:t>Peša</w:t>
      </w:r>
      <w:proofErr w:type="spellEnd"/>
      <w:r>
        <w:t xml:space="preserve">, Zadar, Ulica Gospe Maslinske 50, da u roku od 15 (petnaest) dana od dana objave ovog oglasa na e-oglasnoj ploči ovog suda, podnesu istom javnobilježnički ovjerovljen popis imovine i obveza dužnika na propisanom obrascu. </w:t>
      </w:r>
    </w:p>
    <w:p w:rsidRDefault="002766AF" w:rsidP="002766AF" w:rsidR="002766AF">
      <w:pPr>
        <w:jc w:val="both"/>
      </w:pPr>
    </w:p>
    <w:p w:rsidRDefault="002766AF" w:rsidP="002766AF" w:rsidR="002766A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211-597-2015, sve u skladu s odredbama čl. 430. i čl. 431. Stečajnog zakona (Narodne novine broj  71/15).</w:t>
      </w:r>
    </w:p>
    <w:p w:rsidRDefault="002766AF" w:rsidP="002766AF" w:rsidR="002766AF">
      <w:pPr>
        <w:jc w:val="both"/>
      </w:pPr>
    </w:p>
    <w:p w:rsidRDefault="002766AF" w:rsidP="002766AF" w:rsidR="002766AF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766AF" w:rsidP="002766AF" w:rsidR="002766AF">
      <w:pPr>
        <w:tabs>
          <w:tab w:pos="0" w:val="left"/>
        </w:tabs>
        <w:jc w:val="both"/>
      </w:pPr>
    </w:p>
    <w:p w:rsidRDefault="002766AF" w:rsidP="002766AF" w:rsidR="002766AF">
      <w:pPr>
        <w:jc w:val="center"/>
      </w:pPr>
      <w:r>
        <w:t>U Zadru 27. siječnja 2016.</w:t>
      </w:r>
    </w:p>
    <w:p w:rsidRDefault="002766AF" w:rsidP="002766AF" w:rsidR="002766AF">
      <w:pPr>
        <w:jc w:val="center"/>
      </w:pPr>
    </w:p>
    <w:p w:rsidRDefault="002766AF" w:rsidP="002766AF" w:rsidR="002766AF">
      <w:pPr>
        <w:tabs>
          <w:tab w:pos="6840" w:val="left"/>
        </w:tabs>
        <w:jc w:val="right"/>
      </w:pPr>
      <w:r>
        <w:t xml:space="preserve">                                                       Sutkinja:</w:t>
      </w:r>
    </w:p>
    <w:p w:rsidRDefault="002766AF" w:rsidP="002766AF" w:rsidR="002766AF">
      <w:pPr>
        <w:tabs>
          <w:tab w:pos="0" w:val="left"/>
        </w:tabs>
        <w:jc w:val="right"/>
      </w:pPr>
      <w:r>
        <w:t xml:space="preserve">                                                                                  Tina Grgas</w:t>
      </w:r>
    </w:p>
    <w:p w:rsidRDefault="002766AF" w:rsidP="002766AF" w:rsidR="002766AF">
      <w:pPr>
        <w:tabs>
          <w:tab w:pos="0" w:val="left"/>
        </w:tabs>
        <w:jc w:val="right"/>
      </w:pPr>
    </w:p>
    <w:p w:rsidRDefault="002766AF" w:rsidP="002766AF" w:rsidR="002766AF">
      <w:pPr>
        <w:jc w:val="right"/>
      </w:pPr>
      <w:r>
        <w:tab/>
      </w:r>
    </w:p>
    <w:p w:rsidRDefault="002766AF" w:rsidP="002766AF" w:rsidR="002766AF">
      <w:pPr>
        <w:ind w:firstLine="708"/>
        <w:jc w:val="both"/>
      </w:pPr>
      <w:r>
        <w:t>DNA:</w:t>
      </w:r>
    </w:p>
    <w:p w:rsidRDefault="002766AF" w:rsidP="002766AF" w:rsidR="002766AF">
      <w:pPr>
        <w:ind w:firstLine="708"/>
        <w:jc w:val="both"/>
      </w:pPr>
      <w:r>
        <w:t>1. e-oglasna ploča suda</w:t>
      </w:r>
    </w:p>
    <w:p w:rsidRDefault="002766AF" w:rsidP="002766AF" w:rsidR="002766AF">
      <w:pPr>
        <w:ind w:firstLine="708"/>
        <w:jc w:val="both"/>
      </w:pPr>
      <w:r>
        <w:t>2. računovodstvo suda</w:t>
      </w:r>
    </w:p>
    <w:p w:rsidRDefault="002766AF" w:rsidP="002766AF" w:rsidR="002766AF">
      <w:pPr>
        <w:ind w:firstLine="708"/>
        <w:jc w:val="both"/>
      </w:pPr>
      <w:r>
        <w:t>3. u spis</w:t>
      </w:r>
    </w:p>
    <w:p w:rsidRDefault="002766AF" w:rsidP="002766AF" w:rsidR="002766AF">
      <w:pPr>
        <w:ind w:firstLine="720"/>
        <w:jc w:val="both"/>
      </w:pPr>
    </w:p>
    <w:p w:rsidRDefault="002766AF" w:rsidP="002766AF" w:rsidR="002766AF">
      <w:pPr>
        <w:ind w:firstLine="720"/>
        <w:jc w:val="both"/>
      </w:pPr>
    </w:p>
    <w:p w:rsidRDefault="002766AF" w:rsidP="002766AF" w:rsidR="002766AF"/>
    <w:p w:rsidRDefault="002766AF" w:rsidP="002766AF" w:rsidR="002766AF"/>
    <w:p w:rsidRDefault="002766AF" w:rsidP="002766AF" w:rsidR="002766AF"/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6AF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St-597/2015-4</izvorni_sadrzaj>
    <derivirana_varijabla naziv="DomainObject.Oznaka_1">St-597/2015-4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MARIN-ZADAR d.o.o. za proizvodnju, trgovinu i usluge</izvorni_sadrzaj>
    <derivirana_varijabla naziv="DomainObject.Predmet.ProtustrankaFormated_1">  MARIN-ZADAR d.o.o. za proizvodnju, trgovinu i usluge</derivirana_varijabla>
  </DomainObject.Predmet.ProtustrankaFormated>
  <DomainObject.Predmet.ProtustrankaFormatedOIB>
    <izvorni_sadrzaj>  MARIN-ZADAR d.o.o. za proizvodnju, trgovinu i usluge, OIB 13461427045</izvorni_sadrzaj>
    <derivirana_varijabla naziv="DomainObject.Predmet.ProtustrankaFormatedOIB_1">  MARIN-ZADAR d.o.o. za proizvodnju, trgovinu i usluge, OIB 13461427045</derivirana_varijabla>
  </DomainObject.Predmet.ProtustrankaFormatedOIB>
  <DomainObject.Predmet.ProtustrankaFormatedWithAdress>
    <izvorni_sadrzaj> MARIN-ZADAR d.o.o. za proizvodnju, trgovinu i usluge, Ulica Gospe Maslinske 50, 23000 Zadar</izvorni_sadrzaj>
    <derivirana_varijabla naziv="DomainObject.Predmet.ProtustrankaFormatedWithAdress_1"> MARIN-ZADAR d.o.o. za proizvodnju, trgovinu i usluge, Ulica Gospe Maslinske 50, 23000 Zadar</derivirana_varijabla>
  </DomainObject.Predmet.ProtustrankaFormatedWithAdress>
  <DomainObject.Predmet.ProtustrankaFormatedWithAdressOIB>
    <izvorni_sadrzaj> MARIN-ZADAR d.o.o. za proizvodnju, trgovinu i usluge, OIB 13461427045, Ulica Gospe Maslinske 50, 23000 Zadar</izvorni_sadrzaj>
    <derivirana_varijabla naziv="DomainObject.Predmet.ProtustrankaFormatedWithAdressOIB_1"> MARIN-ZADAR d.o.o. za proizvodnju, trgovinu i usluge, OIB 13461427045, Ulica Gospe Maslinske 50, 23000 Zadar</derivirana_varijabla>
  </DomainObject.Predmet.ProtustrankaFormatedWithAdressOIB>
  <DomainObject.Predmet.ProtustrankaWithAdress>
    <izvorni_sadrzaj>MARIN-ZADAR d.o.o. za proizvodnju, trgovinu i usluge Ulica Gospe Maslinske 50, 23000 Zadar</izvorni_sadrzaj>
    <derivirana_varijabla naziv="DomainObject.Predmet.ProtustrankaWithAdress_1">MARIN-ZADAR d.o.o. za proizvodnju, trgovinu i usluge Ulica Gospe Maslinske 50, 23000 Zadar</derivirana_varijabla>
  </DomainObject.Predmet.ProtustrankaWithAdress>
  <DomainObject.Predmet.ProtustrankaWithAdressOIB>
    <izvorni_sadrzaj>MARIN-ZADAR d.o.o. za proizvodnju, trgovinu i usluge, OIB 13461427045, Ulica Gospe Maslinske 50, 23000 Zadar</izvorni_sadrzaj>
    <derivirana_varijabla naziv="DomainObject.Predmet.ProtustrankaWithAdressOIB_1">MARIN-ZADAR d.o.o. za proizvodnju, trgovinu i usluge, OIB 13461427045, Ulica Gospe Maslinske 50, 23000 Zadar</derivirana_varijabla>
  </DomainObject.Predmet.ProtustrankaWithAdressOIB>
  <DomainObject.Predmet.ProtustrankaNazivFormated>
    <izvorni_sadrzaj>MARIN-ZADAR d.o.o. za proizvodnju, trgovinu i usluge</izvorni_sadrzaj>
    <derivirana_varijabla naziv="DomainObject.Predmet.ProtustrankaNazivFormated_1">MARIN-ZADAR d.o.o. za proizvodnju, trgovinu i usluge</derivirana_varijabla>
  </DomainObject.Predmet.ProtustrankaNazivFormated>
  <DomainObject.Predmet.ProtustrankaNazivFormatedOIB>
    <izvorni_sadrzaj>MARIN-ZADAR d.o.o. za proizvodnju, trgovinu i usluge, OIB 13461427045</izvorni_sadrzaj>
    <derivirana_varijabla naziv="DomainObject.Predmet.ProtustrankaNazivFormatedOIB_1">MARIN-ZADAR d.o.o. za proizvodnju, trgovinu i usluge, OIB 13461427045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5272.20</izvorni_sadrzaj>
    <derivirana_varijabla naziv="DomainObject.Predmet.TrenutnaVrijednost_1">5272.20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MARIN-ZADAR d.o.o. za proizvodnju, trgovinu i usluge</item>
    </izvorni_sadrzaj>
    <derivirana_varijabla naziv="DomainObject.Predmet.ProtuStrankaListFormated_1">
      <item>MARIN-ZADAR d.o.o. za proizvodnju, trgovinu i usluge</item>
    </derivirana_varijabla>
  </DomainObject.Predmet.ProtuStrankaListFormated>
  <DomainObject.Predmet.ProtuStrankaListFormatedOIB>
    <izvorni_sadrzaj>
      <item>MARIN-ZADAR d.o.o. za proizvodnju, trgovinu i usluge, OIB 13461427045</item>
    </izvorni_sadrzaj>
    <derivirana_varijabla naziv="DomainObject.Predmet.ProtuStrankaListFormatedOIB_1">
      <item>MARIN-ZADAR d.o.o. za proizvodnju, trgovinu i usluge, OIB 13461427045</item>
    </derivirana_varijabla>
  </DomainObject.Predmet.ProtuStrankaListFormatedOIB>
  <DomainObject.Predmet.ProtuStrankaListFormatedWithAdress>
    <izvorni_sadrzaj>
      <item>MARIN-ZADAR d.o.o. za proizvodnju, trgovinu i usluge, Ulica Gospe Maslinske 50, 23000 Zadar</item>
    </izvorni_sadrzaj>
    <derivirana_varijabla naziv="DomainObject.Predmet.ProtuStrankaListFormatedWithAdress_1">
      <item>MARIN-ZADAR d.o.o. za proizvodnju, trgovinu i usluge, Ulica Gospe Maslinske 50, 23000 Zadar</item>
    </derivirana_varijabla>
  </DomainObject.Predmet.ProtuStrankaListFormatedWithAdress>
  <DomainObject.Predmet.ProtuStrankaListFormatedWithAdressOIB>
    <izvorni_sadrzaj>
      <item>MARIN-ZADAR d.o.o. za proizvodnju, trgovinu i usluge, OIB 13461427045, Ulica Gospe Maslinske 50, 23000 Zadar</item>
    </izvorni_sadrzaj>
    <derivirana_varijabla naziv="DomainObject.Predmet.ProtuStrankaListFormatedWithAdressOIB_1">
      <item>MARIN-ZADAR d.o.o. za proizvodnju, trgovinu i usluge, OIB 13461427045, Ulica Gospe Maslinske 50, 23000 Zadar</item>
    </derivirana_varijabla>
  </DomainObject.Predmet.ProtuStrankaListFormatedWithAdressOIB>
  <DomainObject.Predmet.ProtuStrankaListNazivFormated>
    <izvorni_sadrzaj>
      <item>MARIN-ZADAR d.o.o. za proizvodnju, trgovinu i usluge</item>
    </izvorni_sadrzaj>
    <derivirana_varijabla naziv="DomainObject.Predmet.ProtuStrankaListNazivFormated_1">
      <item>MARIN-ZADAR d.o.o. za proizvodnju, trgovinu i usluge</item>
    </derivirana_varijabla>
  </DomainObject.Predmet.ProtuStrankaListNazivFormated>
  <DomainObject.Predmet.ProtuStrankaListNazivFormatedOIB>
    <izvorni_sadrzaj>
      <item>MARIN-ZADAR d.o.o. za proizvodnju, trgovinu i usluge, OIB 13461427045</item>
    </izvorni_sadrzaj>
    <derivirana_varijabla naziv="DomainObject.Predmet.ProtuStrankaListNazivFormatedOIB_1">
      <item>MARIN-ZADAR d.o.o. za proizvodnju, trgovinu i usluge, OIB 13461427045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St-597/2015-4</izvorni_sadrzaj>
    <derivirana_varijabla naziv="DomainObject.PoslovniBrojDokumenta_1">St-597/2015-4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MARIN-ZADAR d.o.o. za proizvodnju, trgovinu i usluge</izvorni_sadrzaj>
    <derivirana_varijabla naziv="DomainObject.Predmet.ProtustrankaIDrugi_1">MARIN-ZADAR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MARIN-ZADAR d.o.o. za proizvodnju, trgovinu i usluge, OIB 13461427045, Ulica Gospe Maslinske 50, 23000 Zadar</izvorni_sadrzaj>
    <derivirana_varijabla naziv="DomainObject.Predmet.ProtustrankaIDrugiAdressOIB_1">MARIN-ZADAR d.o.o. za proizvodnju, trgovinu i usluge, OIB 13461427045, Ulica Gospe Maslinske 50,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MARIN-ZADAR d.o.o. za proizvodnju, trgovinu i usluge</item>
    </izvorni_sadrzaj>
    <derivirana_varijabla naziv="DomainObject.Predmet.SudioniciListNaziv_1">
      <item>FINA</item>
      <item>MARIN-ZADAR d.o.o. za proizvodnju, trgovinu i usluge</item>
    </derivirana_varijabla>
  </DomainObject.Predmet.SudioniciListNaziv>
  <DomainObject.Predmet.SudioniciListAdressOIB>
    <izvorni_sadrzaj>
      <item>FINA, OIB 85821130368</item>
      <item>MARIN-ZADAR d.o.o. za proizvodnju, trgovinu i usluge, OIB 13461427045, Ulica Gospe Maslinske 50,23000 Zadar</item>
    </izvorni_sadrzaj>
    <derivirana_varijabla naziv="DomainObject.Predmet.SudioniciListAdressOIB_1">
      <item>FINA, OIB 85821130368</item>
      <item>MARIN-ZADAR d.o.o. za proizvodnju, trgovinu i usluge, OIB 13461427045, Ulica Gospe Maslinske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264B9-DEBF-4043-A859-E59CC9132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2063</properties:Characters>
  <properties:Lines>68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