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8eac" w14:paraId="c358ea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050111">
        <w:rPr>
          <w:b/>
        </w:rPr>
        <w:t>50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050111">
        <w:rPr>
          <w:lang w:val="hr-HR"/>
        </w:rPr>
        <w:t xml:space="preserve"> </w:t>
      </w:r>
      <w:r w:rsidR="00050111" w:rsidRPr="00050111">
        <w:rPr>
          <w:lang w:val="hr-HR"/>
        </w:rPr>
        <w:t>MACOVIĆ, društvo s ograničenom odgovornošću za građenje i trgovinu</w:t>
      </w:r>
      <w:r w:rsidR="003901CA">
        <w:rPr>
          <w:lang w:val="hr-HR"/>
        </w:rPr>
        <w:t>,</w:t>
      </w:r>
      <w:r w:rsidR="00050111">
        <w:rPr>
          <w:lang w:val="hr-HR"/>
        </w:rPr>
        <w:t>OIB:</w:t>
      </w:r>
      <w:r w:rsidR="00050111" w:rsidRPr="00050111">
        <w:t xml:space="preserve"> </w:t>
      </w:r>
      <w:r w:rsidR="00050111" w:rsidRPr="00050111">
        <w:rPr>
          <w:lang w:val="hr-HR"/>
        </w:rPr>
        <w:t>94066807585</w:t>
      </w:r>
      <w:r w:rsidR="00050111">
        <w:rPr>
          <w:lang w:val="hr-HR"/>
        </w:rPr>
        <w:t>,Runović ,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50111" w:rsidRPr="00050111">
        <w:rPr>
          <w:lang w:val="hr-HR"/>
        </w:rPr>
        <w:t xml:space="preserve"> MACOVIĆ, društvo s ograničenom odgovornošću za građenje i trgovinu</w:t>
      </w:r>
      <w:r w:rsidR="00050111">
        <w:rPr>
          <w:lang w:val="hr-HR"/>
        </w:rPr>
        <w:t>,OIB:</w:t>
      </w:r>
      <w:r w:rsidR="00050111" w:rsidRPr="00050111">
        <w:t xml:space="preserve"> </w:t>
      </w:r>
      <w:r w:rsidR="00050111" w:rsidRPr="00050111">
        <w:rPr>
          <w:lang w:val="hr-HR"/>
        </w:rPr>
        <w:t>94066807585</w:t>
      </w:r>
      <w:r w:rsidR="00050111">
        <w:rPr>
          <w:lang w:val="hr-HR"/>
        </w:rPr>
        <w:t xml:space="preserve">, Runović 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050111">
        <w:rPr>
          <w:rFonts w:eastAsia="Calibri"/>
        </w:rPr>
        <w:t>2038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050111">
        <w:rPr>
          <w:rFonts w:eastAsia="Calibri"/>
        </w:rPr>
        <w:t xml:space="preserve">234.619,80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36C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St-1450/2016-3</izvorni_sadrzaj>
    <derivirana_varijabla naziv="DomainObject.Oznaka_1">St-1450/2016-3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MACOVIĆ, društvo s ograničenom odgovornošću za građenje i trgovinu</izvorni_sadrzaj>
    <derivirana_varijabla naziv="DomainObject.Predmet.ProtustrankaFormated_1">  MACOVIĆ, društvo s ograničenom odgovornošću za građenje i trgovinu</derivirana_varijabla>
  </DomainObject.Predmet.ProtustrankaFormated>
  <DomainObject.Predmet.ProtustrankaFormatedOIB>
    <izvorni_sadrzaj>  MACOVIĆ, društvo s ograničenom odgovornošću za građenje i trgovinu, OIB 94066807585</izvorni_sadrzaj>
    <derivirana_varijabla naziv="DomainObject.Predmet.ProtustrankaFormatedOIB_1">  MACOVIĆ, društvo s ograničenom odgovornošću za građenje i trgovinu, OIB 94066807585</derivirana_varijabla>
  </DomainObject.Predmet.ProtustrankaFormatedOIB>
  <DomainObject.Predmet.ProtustrankaFormatedWithAdress>
    <izvorni_sadrzaj> MACOVIĆ, društvo s ograničenom odgovornošću za građenje i trgovinu, Runović, 21260 Runović</izvorni_sadrzaj>
    <derivirana_varijabla naziv="DomainObject.Predmet.ProtustrankaFormatedWithAdress_1"> MACOVIĆ, društvo s ograničenom odgovornošću za građenje i trgovinu, Runović, 21260 Runović</derivirana_varijabla>
  </DomainObject.Predmet.ProtustrankaFormatedWithAdress>
  <DomainObject.Predmet.ProtustrankaFormatedWithAdressOIB>
    <izvorni_sadrzaj> MACOVIĆ, društvo s ograničenom odgovornošću za građenje i trgovinu, OIB 94066807585, Runović, 21260 Runović</izvorni_sadrzaj>
    <derivirana_varijabla naziv="DomainObject.Predmet.ProtustrankaFormatedWithAdressOIB_1"> MACOVIĆ, društvo s ograničenom odgovornošću za građenje i trgovinu, OIB 94066807585, Runović, 21260 Runović</derivirana_varijabla>
  </DomainObject.Predmet.ProtustrankaFormatedWithAdressOIB>
  <DomainObject.Predmet.ProtustrankaWithAdress>
    <izvorni_sadrzaj>MACOVIĆ, društvo s ograničenom odgovornošću za građenje i trgovinu Runović, 21260 Runović</izvorni_sadrzaj>
    <derivirana_varijabla naziv="DomainObject.Predmet.ProtustrankaWithAdress_1">MACOVIĆ, društvo s ograničenom odgovornošću za građenje i trgovinu Runović, 21260 Runović</derivirana_varijabla>
  </DomainObject.Predmet.ProtustrankaWithAdress>
  <DomainObject.Predmet.ProtustrankaWithAdressOIB>
    <izvorni_sadrzaj>MACOVIĆ, društvo s ograničenom odgovornošću za građenje i trgovinu, OIB 94066807585, Runović, 21260 Runović</izvorni_sadrzaj>
    <derivirana_varijabla naziv="DomainObject.Predmet.ProtustrankaWithAdressOIB_1">MACOVIĆ, društvo s ograničenom odgovornošću za građenje i trgovinu, OIB 94066807585, Runović, 21260 Runović</derivirana_varijabla>
  </DomainObject.Predmet.ProtustrankaWithAdressOIB>
  <DomainObject.Predmet.ProtustrankaNazivFormated>
    <izvorni_sadrzaj>MACOVIĆ, društvo s ograničenom odgovornošću za građenje i trgovinu</izvorni_sadrzaj>
    <derivirana_varijabla naziv="DomainObject.Predmet.ProtustrankaNazivFormated_1">MACOVIĆ, društvo s ograničenom odgovornošću za građenje i trgovinu</derivirana_varijabla>
  </DomainObject.Predmet.ProtustrankaNazivFormated>
  <DomainObject.Predmet.ProtustrankaNazivFormatedOIB>
    <izvorni_sadrzaj>MACOVIĆ, društvo s ograničenom odgovornošću za građenje i trgovinu, OIB 94066807585</izvorni_sadrzaj>
    <derivirana_varijabla naziv="DomainObject.Predmet.ProtustrankaNazivFormatedOIB_1">MACOVIĆ, društvo s ograničenom odgovornošću za građenje i trgovinu, OIB 94066807585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236619.82</izvorni_sadrzaj>
    <derivirana_varijabla naziv="DomainObject.Predmet.TrenutnaVrijednost_1">236619.82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MACOVIĆ, društvo s ograničenom odgovornošću za građenje i trgovinu</item>
    </izvorni_sadrzaj>
    <derivirana_varijabla naziv="DomainObject.Predmet.ProtuStrankaListFormated_1">
      <item>MACOVIĆ, društvo s ograničenom odgovornošću za građenje i trgovinu</item>
    </derivirana_varijabla>
  </DomainObject.Predmet.ProtuStrankaListFormated>
  <DomainObject.Predmet.ProtuStrankaListFormatedOIB>
    <izvorni_sadrzaj>
      <item>MACOVIĆ, društvo s ograničenom odgovornošću za građenje i trgovinu, OIB 94066807585</item>
    </izvorni_sadrzaj>
    <derivirana_varijabla naziv="DomainObject.Predmet.ProtuStrankaListFormatedOIB_1">
      <item>MACOVIĆ, društvo s ograničenom odgovornošću za građenje i trgovinu, OIB 94066807585</item>
    </derivirana_varijabla>
  </DomainObject.Predmet.ProtuStrankaListFormatedOIB>
  <DomainObject.Predmet.ProtuStrankaListFormatedWithAdress>
    <izvorni_sadrzaj>
      <item>MACOVIĆ, društvo s ograničenom odgovornošću za građenje i trgovinu, Runović, 21260 Runović</item>
    </izvorni_sadrzaj>
    <derivirana_varijabla naziv="DomainObject.Predmet.ProtuStrankaListFormatedWithAdress_1">
      <item>MACOVIĆ, društvo s ograničenom odgovornošću za građenje i trgovinu, Runović, 21260 Runović</item>
    </derivirana_varijabla>
  </DomainObject.Predmet.ProtuStrankaListFormatedWithAdress>
  <DomainObject.Predmet.ProtuStrankaListFormatedWithAdressOIB>
    <izvorni_sadrzaj>
      <item>MACOVIĆ, društvo s ograničenom odgovornošću za građenje i trgovinu, OIB 94066807585, Runović, 21260 Runović</item>
    </izvorni_sadrzaj>
    <derivirana_varijabla naziv="DomainObject.Predmet.ProtuStrankaListFormatedWithAdressOIB_1">
      <item>MACOVIĆ, društvo s ograničenom odgovornošću za građenje i trgovinu, OIB 94066807585, Runović, 21260 Runović</item>
    </derivirana_varijabla>
  </DomainObject.Predmet.ProtuStrankaListFormatedWithAdressOIB>
  <DomainObject.Predmet.ProtuStrankaListNazivFormated>
    <izvorni_sadrzaj>
      <item>MACOVIĆ, društvo s ograničenom odgovornošću za građenje i trgovinu</item>
    </izvorni_sadrzaj>
    <derivirana_varijabla naziv="DomainObject.Predmet.ProtuStrankaListNazivFormated_1">
      <item>MACOVIĆ, društvo s ograničenom odgovornošću za građenje i trgovinu</item>
    </derivirana_varijabla>
  </DomainObject.Predmet.ProtuStrankaListNazivFormated>
  <DomainObject.Predmet.ProtuStrankaListNazivFormatedOIB>
    <izvorni_sadrzaj>
      <item>MACOVIĆ, društvo s ograničenom odgovornošću za građenje i trgovinu, OIB 94066807585</item>
    </izvorni_sadrzaj>
    <derivirana_varijabla naziv="DomainObject.Predmet.ProtuStrankaListNazivFormatedOIB_1">
      <item>MACOVIĆ, društvo s ograničenom odgovornošću za građenje i trgovinu, OIB 94066807585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St-1450/2016-3</izvorni_sadrzaj>
    <derivirana_varijabla naziv="DomainObject.PoslovniBrojDokumenta_1">St-1450/2016-3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MACOVIĆ, društvo s ograničenom odgovornošću za građenje i trgovinu</izvorni_sadrzaj>
    <derivirana_varijabla naziv="DomainObject.Predmet.ProtustrankaIDrugi_1">MACOVIĆ,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MACOVIĆ, društvo s ograničenom odgovornošću za građenje i trgovinu, OIB 94066807585, Runović, 21260 Runović</izvorni_sadrzaj>
    <derivirana_varijabla naziv="DomainObject.Predmet.ProtustrankaIDrugiAdressOIB_1">MACOVIĆ, društvo s ograničenom odgovornošću za građenje i trgovinu, OIB 94066807585, Runović,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MACOVIĆ, društvo s ograničenom odgovornošću za građenje i trgovinu</item>
      <item>FINANCIJSKA AGENCIJA, RC SPLIT</item>
    </izvorni_sadrzaj>
    <derivirana_varijabla naziv="DomainObject.Predmet.SudioniciListNaziv_1">
      <item>MACOVIĆ, društvo s ograničenom odgovornošću za građenje i trgovinu</item>
      <item>FINANCIJSKA AGENCIJA, RC SPLIT</item>
    </derivirana_varijabla>
  </DomainObject.Predmet.SudioniciListNaziv>
  <DomainObject.Predmet.SudioniciListAdressOIB>
    <izvorni_sadrzaj>
      <item>MACOVIĆ, društvo s ograničenom odgovornošću za građenje i trgovinu, OIB 94066807585, Runović,21260 Runović</item>
      <item>FINANCIJSKA AGENCIJA, RC SPLIT, OIB 85821130368, Mažuranićevo šetalište 24 b,21000 Split</item>
    </izvorni_sadrzaj>
    <derivirana_varijabla naziv="DomainObject.Predmet.SudioniciListAdressOIB_1">
      <item>MACOVIĆ, društvo s ograničenom odgovornošću za građenje i trgovinu, OIB 94066807585, Runović,21260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94066807585</item>
      <item>, OIB 85821130368</item>
    </izvorni_sadrzaj>
    <derivirana_varijabla naziv="DomainObject.Predmet.SudioniciListNazivOIB_1">
      <item>, OIB 94066807585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0E8FB-FCEB-4EAA-9F22-51E48AFEB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1907</properties:Characters>
  <properties:Lines>48</properties:Lines>
  <properties:Paragraphs>16</properties:Paragraphs>
  <properties:TotalTime>544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2017-01-04T08:48:00Z</cp:lastPrinted>
  <dcterms:modified xmlns:xsi="http://www.w3.org/2001/XMLSchema-instance" xsi:type="dcterms:W3CDTF">2017-01-04T08:49:00Z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