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feda" w14:paraId="a31fed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0383" w:rsidP="00F80383" w:rsidR="00F8038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St-1228/2016-8.</w:t>
      </w:r>
    </w:p>
    <w:p w:rsidRDefault="00F80383" w:rsidP="00F80383" w:rsidR="00F80383">
      <w:pPr>
        <w:jc w:val="right"/>
        <w:rPr>
          <w:rFonts w:hAnsi="Arial" w:ascii="Arial"/>
        </w:rPr>
      </w:pPr>
    </w:p>
    <w:p w:rsidRDefault="00F80383" w:rsidP="00F80383" w:rsidR="00F80383">
      <w:pPr>
        <w:jc w:val="center"/>
        <w:rPr>
          <w:rFonts w:hAnsi="Arial" w:ascii="Arial"/>
          <w:b/>
        </w:rPr>
      </w:pPr>
    </w:p>
    <w:p w:rsidRDefault="00F80383" w:rsidP="00F80383" w:rsidR="00F8038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F80383" w:rsidP="00F80383" w:rsidR="00F80383">
      <w:pPr>
        <w:jc w:val="center"/>
        <w:rPr>
          <w:rFonts w:hAnsi="Arial" w:ascii="Arial"/>
          <w:b/>
        </w:rPr>
      </w:pPr>
    </w:p>
    <w:p w:rsidRDefault="00F80383" w:rsidP="00F80383" w:rsidR="00F8038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F80383" w:rsidP="00F80383" w:rsidR="00F80383">
      <w:pPr>
        <w:rPr>
          <w:rFonts w:hAnsi="Arial" w:ascii="Arial"/>
          <w:b/>
        </w:rPr>
      </w:pP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 FG-TIM d.o.o. za trgovinu i usluge iz Karlovca, Stjepana Seljana 8, MBS 020035392, OIB 68240008871, dana 02. ožujka 2017. godine</w:t>
      </w:r>
    </w:p>
    <w:p w:rsidRDefault="00F80383" w:rsidP="00F80383" w:rsidR="00F80383">
      <w:pPr>
        <w:jc w:val="both"/>
        <w:rPr>
          <w:rFonts w:hAnsi="Arial" w:ascii="Arial"/>
        </w:rPr>
      </w:pPr>
    </w:p>
    <w:p w:rsidRDefault="00F80383" w:rsidP="00F80383" w:rsidR="00F8038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80383" w:rsidP="00F80383" w:rsidR="00F80383">
      <w:pPr>
        <w:jc w:val="center"/>
        <w:rPr>
          <w:rFonts w:hAnsi="Arial" w:ascii="Arial"/>
          <w:b/>
        </w:rPr>
      </w:pPr>
    </w:p>
    <w:p w:rsidRDefault="00F80383" w:rsidP="00F80383" w:rsidR="00F8038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FG-TIM d.o.o. za trgovinu i usluge iz Karlovca, Stjepana Seljana 8, MBS 020035392, OIB 68240008871.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BORIS LJUBANOVIĆ iz Osijeka, Šetalište </w:t>
      </w:r>
      <w:proofErr w:type="spellStart"/>
      <w:r>
        <w:rPr>
          <w:rFonts w:hAnsi="Arial" w:ascii="Arial"/>
        </w:rPr>
        <w:t>kar</w:t>
      </w:r>
      <w:proofErr w:type="spellEnd"/>
      <w:r>
        <w:rPr>
          <w:rFonts w:hAnsi="Arial" w:ascii="Arial"/>
        </w:rPr>
        <w:t xml:space="preserve">. Franje </w:t>
      </w:r>
      <w:proofErr w:type="spellStart"/>
      <w:r>
        <w:rPr>
          <w:rFonts w:hAnsi="Arial" w:ascii="Arial"/>
        </w:rPr>
        <w:t>Šepera</w:t>
      </w:r>
      <w:proofErr w:type="spellEnd"/>
      <w:r>
        <w:rPr>
          <w:rFonts w:hAnsi="Arial" w:ascii="Arial"/>
        </w:rPr>
        <w:t xml:space="preserve"> 8/c, OIB 193116558460. 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FG-TIM d.o.o. za trgovinu i usluge iz Karlovca, Stjepana Seljana 8, MBS 020035392, OIB 68240008871. </w:t>
      </w:r>
    </w:p>
    <w:p w:rsidRDefault="00F80383" w:rsidP="00F80383" w:rsidR="00F80383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02. ožujka 2017. godine u 14,30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</w:r>
    </w:p>
    <w:p w:rsidRDefault="00F80383" w:rsidP="00F80383" w:rsidR="00F8038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Ulica Pavla Vitezovića 1, za otvaranje stečajnog postupka nad dužnikom FG-TIM d.o.o. iz Karlovca sud je pokrenuo postupak radi utvrđivanja uvjeta za </w:t>
      </w:r>
      <w:r>
        <w:rPr>
          <w:rFonts w:hAnsi="Arial" w:ascii="Arial"/>
        </w:rPr>
        <w:lastRenderedPageBreak/>
        <w:t xml:space="preserve">otvaranje stečajnog postupka nad dužnikom, te u tom postupku utvrdio da dužnik nema imovine kojom bi se mogli pokriti troškovi stečajnog postupka, slijedom čega je svojim rješenjem 7 St-1228/2016-6 od dana 03.02.2017.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03.02.2017.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F80383" w:rsidP="00F80383" w:rsidR="00F80383">
      <w:pPr>
        <w:jc w:val="both"/>
        <w:rPr>
          <w:rFonts w:hAnsi="Arial" w:ascii="Arial"/>
        </w:rPr>
      </w:pPr>
    </w:p>
    <w:p w:rsidRDefault="00F80383" w:rsidP="00F80383" w:rsidR="00F8038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F80383" w:rsidP="00F80383" w:rsidR="00F80383">
      <w:pPr>
        <w:ind w:firstLine="720"/>
        <w:jc w:val="center"/>
        <w:rPr>
          <w:rFonts w:hAnsi="Arial" w:ascii="Arial"/>
        </w:rPr>
      </w:pPr>
    </w:p>
    <w:p w:rsidRDefault="00F80383" w:rsidP="00F80383" w:rsidR="00F803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F80383" w:rsidP="00F80383" w:rsidR="00F803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F80383" w:rsidP="00F80383" w:rsidR="00F803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F80383" w:rsidP="00F80383" w:rsidR="00F8038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F80383" w:rsidP="00F80383" w:rsidR="00F80383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F80383" w:rsidP="00F80383" w:rsidR="00F8038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F80383" w:rsidP="00F80383" w:rsidR="00F8038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F80383" w:rsidP="00F80383" w:rsidR="00F80383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383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St-1228/2016-8</izvorni_sadrzaj>
    <derivirana_varijabla naziv="DomainObject.Oznaka_1">St-1228/2016-8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FG-TIM d.o.o. zastupanog po punomoćniku Jasmina Brletić</izvorni_sadrzaj>
    <derivirana_varijabla naziv="DomainObject.Predmet.ProtustrankaFormated_1">  FG-TIM d.o.o. zastupanog po punomoćniku Jasmina Brletić</derivirana_varijabla>
  </DomainObject.Predmet.ProtustrankaFormated>
  <DomainObject.Predmet.ProtustrankaFormatedOIB>
    <izvorni_sadrzaj>  FG-TIM d.o.o., OIB 68240008871 zastupanog po punomoćniku Jasmina Brletić</izvorni_sadrzaj>
    <derivirana_varijabla naziv="DomainObject.Predmet.ProtustrankaFormatedOIB_1">  FG-TIM d.o.o., OIB 68240008871 zastupanog po punomoćniku Jasmina Brletić</derivirana_varijabla>
  </DomainObject.Predmet.ProtustrankaFormatedOIB>
  <DomainObject.Predmet.ProtustrankaFormatedWithAdress>
    <izvorni_sadrzaj> FG-TIM d.o.o., Stjepana Seljana 8, 47000 Karlovac zastupanog po punomoćniku Jasmina Brletić</izvorni_sadrzaj>
    <derivirana_varijabla naziv="DomainObject.Predmet.ProtustrankaFormatedWithAdress_1"> FG-TIM d.o.o., Stjepana Seljana 8, 47000 Karlovac zastupanog po punomoćniku Jasmina Brletić</derivirana_varijabla>
  </DomainObject.Predmet.ProtustrankaFormatedWithAdress>
  <DomainObject.Predmet.ProtustrankaFormatedWithAdressOIB>
    <izvorni_sadrzaj> FG-TIM d.o.o., OIB 68240008871, Stjepana Seljana 8, 47000 Karlovac zastupanog po punomoćniku Jasmina Brletić</izvorni_sadrzaj>
    <derivirana_varijabla naziv="DomainObject.Predmet.ProtustrankaFormatedWithAdressOIB_1"> FG-TIM d.o.o., OIB 68240008871, Stjepana Seljana 8, 47000 Karlovac zastupanog po punomoćniku Jasmina Brletić</derivirana_varijabla>
  </DomainObject.Predmet.ProtustrankaFormatedWithAdressOIB>
  <DomainObject.Predmet.ProtustrankaWithAdress>
    <izvorni_sadrzaj>FG-TIM d.o.o. Stjepana Seljana 8, 47000 Karlovac</izvorni_sadrzaj>
    <derivirana_varijabla naziv="DomainObject.Predmet.ProtustrankaWithAdress_1">FG-TIM d.o.o. Stjepana Seljana 8, 47000 Karlovac</derivirana_varijabla>
  </DomainObject.Predmet.ProtustrankaWithAdress>
  <DomainObject.Predmet.ProtustrankaWithAdressOIB>
    <izvorni_sadrzaj>FG-TIM d.o.o., OIB 68240008871, Stjepana Seljana 8, 47000 Karlovac</izvorni_sadrzaj>
    <derivirana_varijabla naziv="DomainObject.Predmet.ProtustrankaWithAdressOIB_1">FG-TIM d.o.o., OIB 68240008871, Stjepana Seljana 8, 47000 Karlovac</derivirana_varijabla>
  </DomainObject.Predmet.ProtustrankaWithAdressOIB>
  <DomainObject.Predmet.ProtustrankaNazivFormated>
    <izvorni_sadrzaj>FG-TIM d.o.o.</izvorni_sadrzaj>
    <derivirana_varijabla naziv="DomainObject.Predmet.ProtustrankaNazivFormated_1">FG-TIM d.o.o.</derivirana_varijabla>
  </DomainObject.Predmet.ProtustrankaNazivFormated>
  <DomainObject.Predmet.ProtustrankaNazivFormatedOIB>
    <izvorni_sadrzaj>FG-TIM d.o.o., OIB 68240008871</izvorni_sadrzaj>
    <derivirana_varijabla naziv="DomainObject.Predmet.ProtustrankaNazivFormatedOIB_1">FG-TIM d.o.o., OIB 68240008871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FG-TIM d.o.o. zastupanog po punomoćniku Jasmina Brletić</item>
    </izvorni_sadrzaj>
    <derivirana_varijabla naziv="DomainObject.Predmet.ProtuStrankaListFormated_1">
      <item>FG-TIM d.o.o. zastupanog po punomoćniku Jasmina Brletić</item>
    </derivirana_varijabla>
  </DomainObject.Predmet.ProtuStrankaListFormated>
  <DomainObject.Predmet.ProtuStrankaListFormatedOIB>
    <izvorni_sadrzaj>
      <item>FG-TIM d.o.o., OIB 68240008871 zastupanog po punomoćniku Jasmina Brletić</item>
    </izvorni_sadrzaj>
    <derivirana_varijabla naziv="DomainObject.Predmet.ProtuStrankaListFormatedOIB_1">
      <item>FG-TIM d.o.o., OIB 68240008871 zastupanog po punomoćniku Jasmina Brletić</item>
    </derivirana_varijabla>
  </DomainObject.Predmet.ProtuStrankaListFormatedOIB>
  <DomainObject.Predmet.ProtuStrankaListFormatedWithAdress>
    <izvorni_sadrzaj>
      <item>FG-TIM d.o.o., Stjepana Seljana 8, 47000 Karlovac zastupanog po punomoćniku Jasmina Brletić</item>
    </izvorni_sadrzaj>
    <derivirana_varijabla naziv="DomainObject.Predmet.ProtuStrankaListFormatedWithAdress_1">
      <item>FG-TIM d.o.o., Stjepana Seljana 8, 47000 Karlovac zastupanog po punomoćniku Jasmina Brletić</item>
    </derivirana_varijabla>
  </DomainObject.Predmet.ProtuStrankaListFormatedWithAdress>
  <DomainObject.Predmet.ProtuStrankaListFormatedWithAdressOIB>
    <izvorni_sadrzaj>
      <item>FG-TIM d.o.o., OIB 68240008871, Stjepana Seljana 8, 47000 Karlovac zastupanog po punomoćniku Jasmina Brletić</item>
    </izvorni_sadrzaj>
    <derivirana_varijabla naziv="DomainObject.Predmet.ProtuStrankaListFormatedWithAdressOIB_1">
      <item>FG-TIM d.o.o., OIB 68240008871, Stjepana Seljana 8, 47000 Karlovac zastupanog po punomoćniku Jasmina Brletić</item>
    </derivirana_varijabla>
  </DomainObject.Predmet.ProtuStrankaListFormatedWithAdressOIB>
  <DomainObject.Predmet.ProtuStrankaListNazivFormated>
    <izvorni_sadrzaj>
      <item>FG-TIM d.o.o.</item>
    </izvorni_sadrzaj>
    <derivirana_varijabla naziv="DomainObject.Predmet.ProtuStrankaListNazivFormated_1">
      <item>FG-TIM d.o.o.</item>
    </derivirana_varijabla>
  </DomainObject.Predmet.ProtuStrankaListNazivFormated>
  <DomainObject.Predmet.ProtuStrankaListNazivFormatedOIB>
    <izvorni_sadrzaj>
      <item>FG-TIM d.o.o., OIB 68240008871</item>
    </izvorni_sadrzaj>
    <derivirana_varijabla naziv="DomainObject.Predmet.ProtuStrankaListNazivFormatedOIB_1">
      <item>FG-TIM d.o.o., OIB 68240008871</item>
    </derivirana_varijabla>
  </DomainObject.Predmet.ProtuStrankaListNazivFormatedOIB>
  <DomainObject.Predmet.OstaliListFormated>
    <izvorni_sadrzaj>
      <item>Jasmina Brletić punomoćnik sudionika u postupku FG-TIM d.o.o.</item>
    </izvorni_sadrzaj>
    <derivirana_varijabla naziv="DomainObject.Predmet.OstaliListFormated_1">
      <item>Jasmina Brletić punomoćnik sudionika u postupku FG-TIM d.o.o.</item>
    </derivirana_varijabla>
  </DomainObject.Predmet.OstaliListFormated>
  <DomainObject.Predmet.OstaliListFormatedOIB>
    <izvorni_sadrzaj>
      <item>Jasmina Brletić, OIB 53301953703 punomoćnik sudionika u postupku FG-TIM d.o.o.</item>
    </izvorni_sadrzaj>
    <derivirana_varijabla naziv="DomainObject.Predmet.OstaliListFormatedOIB_1">
      <item>Jasmina Brletić, OIB 53301953703 punomoćnik sudionika u postupku FG-TIM d.o.o.</item>
    </derivirana_varijabla>
  </DomainObject.Predmet.OstaliListFormatedOIB>
  <DomainObject.Predmet.OstaliListFormatedWithAdress>
    <izvorni_sadrzaj>
      <item>Jasmina Brletić, Stjepana Seljana 8., 47000 Karlovac punomoćnik sudionika u postupku FG-TIM d.o.o.</item>
    </izvorni_sadrzaj>
    <derivirana_varijabla naziv="DomainObject.Predmet.OstaliListFormatedWithAdress_1">
      <item>Jasmina Brletić, Stjepana Seljana 8., 47000 Karlovac punomoćnik sudionika u postupku FG-TIM d.o.o.</item>
    </derivirana_varijabla>
  </DomainObject.Predmet.OstaliListFormatedWithAdress>
  <DomainObject.Predmet.OstaliListFormatedWithAdressOIB>
    <izvorni_sadrzaj>
      <item>Jasmina Brletić, OIB 53301953703, Stjepana Seljana 8., 47000 Karlovac punomoćnik sudionika u postupku FG-TIM d.o.o.</item>
    </izvorni_sadrzaj>
    <derivirana_varijabla naziv="DomainObject.Predmet.OstaliListFormatedWithAdressOIB_1">
      <item>Jasmina Brletić, OIB 53301953703, Stjepana Seljana 8., 47000 Karlovac punomoćnik sudionika u postupku FG-TIM d.o.o.</item>
    </derivirana_varijabla>
  </DomainObject.Predmet.OstaliListFormatedWithAdressOIB>
  <DomainObject.Predmet.OstaliListNazivFormated>
    <izvorni_sadrzaj>
      <item>Jasmina Brletić</item>
    </izvorni_sadrzaj>
    <derivirana_varijabla naziv="DomainObject.Predmet.OstaliListNazivFormated_1">
      <item>Jasmina Brletić</item>
    </derivirana_varijabla>
  </DomainObject.Predmet.OstaliListNazivFormated>
  <DomainObject.Predmet.OstaliListNazivFormatedOIB>
    <izvorni_sadrzaj>
      <item>Jasmina Brletić, OIB 53301953703</item>
    </izvorni_sadrzaj>
    <derivirana_varijabla naziv="DomainObject.Predmet.OstaliListNazivFormatedOIB_1">
      <item>Jasmina Brletić, OIB 53301953703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St-1228/2016-8</izvorni_sadrzaj>
    <derivirana_varijabla naziv="DomainObject.PoslovniBrojDokumenta_1">St-1228/2016-8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FG-TIM d.o.o.</izvorni_sadrzaj>
    <derivirana_varijabla naziv="DomainObject.Predmet.ProtustrankaIDrugi_1">FG-TIM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FG-TIM d.o.o., OIB 68240008871, Stjepana Seljana 8, 47000 Karlovac</izvorni_sadrzaj>
    <derivirana_varijabla naziv="DomainObject.Predmet.ProtustrankaIDrugiAdressOIB_1">FG-TIM d.o.o., OIB 68240008871, Stjepana Seljana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FG-TIM d.o.o.</item>
      <item>Jasmina Brletić</item>
    </izvorni_sadrzaj>
    <derivirana_varijabla naziv="DomainObject.Predmet.SudioniciListNaziv_1">
      <item>FINA regionalni centar Zagreb, podružnica Karlovac</item>
      <item>FG-TIM d.o.o.</item>
      <item>Jasmina Brletić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FG-TIM d.o.o., OIB 68240008871, Stjepana Seljana 8,47000 Karlovac</item>
      <item>Jasmina Brletić, OIB 53301953703, Stjepana Seljana 8.,47000 Karlovac</item>
    </izvorni_sadrzaj>
    <derivirana_varijabla naziv="DomainObject.Predmet.SudioniciListAdressOIB_1">
      <item>FINA regionalni centar Zagreb, podružnica Karlovac, OIB 85821130368, Vitezovićeva 1,47000 Karlovac</item>
      <item>FG-TIM d.o.o., OIB 68240008871, Stjepana Seljana 8,47000 Karlovac</item>
      <item>Jasmina Brletić, OIB 53301953703, Stjepana Seljana 8.,47000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D7568-A8C8-410F-93F9-56D2CBB23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535</properties:Words>
  <properties:Characters>2902</properties:Characters>
  <properties:Lines>76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2017-03-02T13:26:00Z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St-1228/2016-8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