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58c4d" w14:paraId="9158c4d"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652673">
        <w:t>ĐULA HAŠIMOVIĆ j.d.o.o., Dumovec, Franjčevićeva 10, OIB: 02975008540</w:t>
      </w:r>
      <w:r w:rsidR="00FE120F">
        <w:rPr>
          <w:lang w:val="hr-HR"/>
        </w:rPr>
        <w:t>, dana 27</w:t>
      </w:r>
      <w:r w:rsidRPr="00FC4281">
        <w:rPr>
          <w:lang w:val="hr-HR"/>
        </w:rPr>
        <w:t>. studenog 2017. godine</w:t>
      </w:r>
    </w:p>
    <w:p w:rsidRDefault="00652673" w:rsidP="00FE120F" w:rsidR="00652673" w:rsidRPr="00FE120F">
      <w:pPr>
        <w:ind w:firstLine="720"/>
        <w:jc w:val="both"/>
        <w:rPr>
          <w:lang w:val="hr-HR"/>
        </w:rPr>
      </w:pP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652673">
        <w:t>Đula Hašimović iz Austrije, Herrnbaumgarten, Mistelbach, Poysbrunner str. 8, OIB: 52951398056</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652673">
        <w:t>ĐULA HAŠIMOVIĆ j.d.o.o., Dumovec, Franjčevićeva 10, OIB: 02975008540</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652673">
        <w:t>Đula Hašimović iz Austrije, Herrnbaumgarten, Mistelbach, Poysbrunner str. 8, OIB: 52951398056</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652673"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U Zagrebu, 27</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652673">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652673">
        <w:t>,v.r.</w:t>
      </w:r>
    </w:p>
    <w:p w:rsidRDefault="00652673" w:rsidP="00D338FD" w:rsidR="00652673">
      <w:pPr>
        <w:pStyle w:val="Uvuenotijeloteksta"/>
        <w:ind w:firstLine="141" w:left="1983"/>
        <w:jc w:val="right"/>
      </w:pPr>
      <w:r>
        <w:t>Za točnost otpravka</w:t>
      </w:r>
    </w:p>
    <w:p w:rsidRDefault="00652673" w:rsidP="00652673" w:rsidR="005F2216"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C91209">
          <w:t>300</w:t>
        </w:r>
        <w:r w:rsidR="00652673">
          <w:t>5</w:t>
        </w:r>
        <w:r w:rsidR="00FE120F">
          <w:t>/17</w:t>
        </w:r>
      </w:p>
      <w:p w:rsidRDefault="00846FDE" w:rsidR="00846FDE">
        <w:pPr>
          <w:pStyle w:val="Zaglavlje"/>
          <w:jc w:val="center"/>
        </w:pPr>
        <w:r>
          <w:fldChar w:fldCharType="begin"/>
        </w:r>
        <w:r>
          <w:instrText>PAGE   \* MERGEFORMAT</w:instrText>
        </w:r>
        <w:r>
          <w:fldChar w:fldCharType="separate"/>
        </w:r>
        <w:r w:rsidR="009C43EC" w:rsidRPr="009C43EC">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C91209">
      <w:t>300</w:t>
    </w:r>
    <w:r w:rsidR="00652673">
      <w:t>5</w:t>
    </w:r>
    <w:r w:rsidR="00FE120F">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52673"/>
    <w:rsid w:val="006A1AB6"/>
    <w:rsid w:val="006B58D2"/>
    <w:rsid w:val="006D4FC7"/>
    <w:rsid w:val="006E68C9"/>
    <w:rsid w:val="007169F5"/>
    <w:rsid w:val="0073599A"/>
    <w:rsid w:val="0074721E"/>
    <w:rsid w:val="007618F3"/>
    <w:rsid w:val="007A663C"/>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C43EC"/>
    <w:rsid w:val="009E4079"/>
    <w:rsid w:val="009F7032"/>
    <w:rsid w:val="00A206D1"/>
    <w:rsid w:val="00A262AD"/>
    <w:rsid w:val="00A5527D"/>
    <w:rsid w:val="00AC3B2C"/>
    <w:rsid w:val="00AE2349"/>
    <w:rsid w:val="00AE31DB"/>
    <w:rsid w:val="00B12819"/>
    <w:rsid w:val="00B352B2"/>
    <w:rsid w:val="00B441F5"/>
    <w:rsid w:val="00B7604C"/>
    <w:rsid w:val="00B8376D"/>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3005</izvorni_sadrzaj>
    <derivirana_varijabla naziv="DomainObject.Predmet.Broj_1">3005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St-3005/2017</izvorni_sadrzaj>
    <derivirana_varijabla naziv="DomainObject.Predmet.OznakaBroj_1">St-3005/2017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ĐULA HAŠIMOVIĆ j.d.o.o.</izvorni_sadrzaj>
    <derivirana_varijabla naziv="DomainObject.Predmet.ProtustrankaFormated_1">  ĐULA HAŠIMOVIĆ j.d.o.o.</derivirana_varijabla>
  </DomainObject.Predmet.ProtustrankaFormated>
  <DomainObject.Predmet.ProtustrankaFormatedOIB>
    <izvorni_sadrzaj>  ĐULA HAŠIMOVIĆ j.d.o.o., OIB 02975008540</izvorni_sadrzaj>
    <derivirana_varijabla naziv="DomainObject.Predmet.ProtustrankaFormatedOIB_1">  ĐULA HAŠIMOVIĆ j.d.o.o., OIB 02975008540</derivirana_varijabla>
  </DomainObject.Predmet.ProtustrankaFormatedOIB>
  <DomainObject.Predmet.ProtustrankaFormatedWithAdress>
    <izvorni_sadrzaj> ĐULA HAŠIMOVIĆ j.d.o.o., Franjčevićeva 10, 10361 Dumovec</izvorni_sadrzaj>
    <derivirana_varijabla naziv="DomainObject.Predmet.ProtustrankaFormatedWithAdress_1"> ĐULA HAŠIMOVIĆ j.d.o.o., Franjčevićeva 10, 10361 Dumovec</derivirana_varijabla>
  </DomainObject.Predmet.ProtustrankaFormatedWithAdress>
  <DomainObject.Predmet.ProtustrankaFormatedWithAdressOIB>
    <izvorni_sadrzaj> ĐULA HAŠIMOVIĆ j.d.o.o., OIB 02975008540, Franjčevićeva 10, 10361 Dumovec</izvorni_sadrzaj>
    <derivirana_varijabla naziv="DomainObject.Predmet.ProtustrankaFormatedWithAdressOIB_1"> ĐULA HAŠIMOVIĆ j.d.o.o., OIB 02975008540, Franjčevićeva 10, 10361 Dumovec</derivirana_varijabla>
  </DomainObject.Predmet.ProtustrankaFormatedWithAdressOIB>
  <DomainObject.Predmet.ProtustrankaWithAdress>
    <izvorni_sadrzaj>ĐULA HAŠIMOVIĆ j.d.o.o. Franjčevićeva 10, 10361 Dumovec</izvorni_sadrzaj>
    <derivirana_varijabla naziv="DomainObject.Predmet.ProtustrankaWithAdress_1">ĐULA HAŠIMOVIĆ j.d.o.o. Franjčevićeva 10, 10361 Dumovec</derivirana_varijabla>
  </DomainObject.Predmet.ProtustrankaWithAdress>
  <DomainObject.Predmet.ProtustrankaWithAdressOIB>
    <izvorni_sadrzaj>ĐULA HAŠIMOVIĆ j.d.o.o., OIB 02975008540, Franjčevićeva 10, 10361 Dumovec</izvorni_sadrzaj>
    <derivirana_varijabla naziv="DomainObject.Predmet.ProtustrankaWithAdressOIB_1">ĐULA HAŠIMOVIĆ j.d.o.o., OIB 02975008540, Franjčevićeva 10, 10361 Dumovec</derivirana_varijabla>
  </DomainObject.Predmet.ProtustrankaWithAdressOIB>
  <DomainObject.Predmet.ProtustrankaNazivFormated>
    <izvorni_sadrzaj>ĐULA HAŠIMOVIĆ j.d.o.o.</izvorni_sadrzaj>
    <derivirana_varijabla naziv="DomainObject.Predmet.ProtustrankaNazivFormated_1">ĐULA HAŠIMOVIĆ j.d.o.o.</derivirana_varijabla>
  </DomainObject.Predmet.ProtustrankaNazivFormated>
  <DomainObject.Predmet.ProtustrankaNazivFormatedOIB>
    <izvorni_sadrzaj>ĐULA HAŠIMOVIĆ j.d.o.o., OIB 02975008540</izvorni_sadrzaj>
    <derivirana_varijabla naziv="DomainObject.Predmet.ProtustrankaNazivFormatedOIB_1">ĐULA HAŠIMOVIĆ j.d.o.o., OIB 02975008540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ĐULA HAŠIMOVIĆ j.d.o.o.</item>
    </izvorni_sadrzaj>
    <derivirana_varijabla naziv="DomainObject.Predmet.ProtuStrankaListFormated_1">
      <item>ĐULA HAŠIMOVIĆ j.d.o.o.</item>
    </derivirana_varijabla>
  </DomainObject.Predmet.ProtuStrankaListFormated>
  <DomainObject.Predmet.ProtuStrankaListFormatedOIB>
    <izvorni_sadrzaj>
      <item>ĐULA HAŠIMOVIĆ j.d.o.o., OIB 02975008540</item>
    </izvorni_sadrzaj>
    <derivirana_varijabla naziv="DomainObject.Predmet.ProtuStrankaListFormatedOIB_1">
      <item>ĐULA HAŠIMOVIĆ j.d.o.o., OIB 02975008540</item>
    </derivirana_varijabla>
  </DomainObject.Predmet.ProtuStrankaListFormatedOIB>
  <DomainObject.Predmet.ProtuStrankaListFormatedWithAdress>
    <izvorni_sadrzaj>
      <item>ĐULA HAŠIMOVIĆ j.d.o.o., Franjčevićeva 10, 10361 Dumovec</item>
    </izvorni_sadrzaj>
    <derivirana_varijabla naziv="DomainObject.Predmet.ProtuStrankaListFormatedWithAdress_1">
      <item>ĐULA HAŠIMOVIĆ j.d.o.o., Franjčevićeva 10, 10361 Dumovec</item>
    </derivirana_varijabla>
  </DomainObject.Predmet.ProtuStrankaListFormatedWithAdress>
  <DomainObject.Predmet.ProtuStrankaListFormatedWithAdressOIB>
    <izvorni_sadrzaj>
      <item>ĐULA HAŠIMOVIĆ j.d.o.o., OIB 02975008540, Franjčevićeva 10, 10361 Dumovec</item>
    </izvorni_sadrzaj>
    <derivirana_varijabla naziv="DomainObject.Predmet.ProtuStrankaListFormatedWithAdressOIB_1">
      <item>ĐULA HAŠIMOVIĆ j.d.o.o., OIB 02975008540, Franjčevićeva 10, 10361 Dumovec</item>
    </derivirana_varijabla>
  </DomainObject.Predmet.ProtuStrankaListFormatedWithAdressOIB>
  <DomainObject.Predmet.ProtuStrankaListNazivFormated>
    <izvorni_sadrzaj>
      <item>ĐULA HAŠIMOVIĆ j.d.o.o.</item>
    </izvorni_sadrzaj>
    <derivirana_varijabla naziv="DomainObject.Predmet.ProtuStrankaListNazivFormated_1">
      <item>ĐULA HAŠIMOVIĆ j.d.o.o.</item>
    </derivirana_varijabla>
  </DomainObject.Predmet.ProtuStrankaListNazivFormated>
  <DomainObject.Predmet.ProtuStrankaListNazivFormatedOIB>
    <izvorni_sadrzaj>
      <item>ĐULA HAŠIMOVIĆ j.d.o.o., OIB 02975008540</item>
    </izvorni_sadrzaj>
    <derivirana_varijabla naziv="DomainObject.Predmet.ProtuStrankaListNazivFormatedOIB_1">
      <item>ĐULA HAŠIMOVIĆ j.d.o.o., OIB 02975008540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ĐULA HAŠIMOVIĆ j.d.o.o.</izvorni_sadrzaj>
    <derivirana_varijabla naziv="DomainObject.Predmet.ProtustrankaIDrugi_1">ĐULA HAŠIMOVIĆ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ĐULA HAŠIMOVIĆ j.d.o.o., OIB 02975008540, Franjčevićeva 10, 10361 Dumovec</izvorni_sadrzaj>
    <derivirana_varijabla naziv="DomainObject.Predmet.ProtustrankaIDrugiAdressOIB_1">ĐULA HAŠIMOVIĆ j.d.o.o., OIB 02975008540, Franjčevićeva 10,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ĐULA HAŠIMOVIĆ j.d.o.o.</item>
    </izvorni_sadrzaj>
    <derivirana_varijabla naziv="DomainObject.Predmet.SudioniciListNaziv_1">
      <item>FINA Regionalni centar Zagreb</item>
      <item>ĐULA HAŠIMOVIĆ j.d.o.o.</item>
    </derivirana_varijabla>
  </DomainObject.Predmet.SudioniciListNaziv>
  <DomainObject.Predmet.SudioniciListAdressOIB>
    <izvorni_sadrzaj>
      <item>FINA Regionalni centar Zagreb, OIB 85821130368, Trg svibanjskih žrtava 1995. br. 1,10000 Zagreb</item>
      <item>ĐULA HAŠIMOVIĆ j.d.o.o., OIB 02975008540, Franjčevićeva 10,10361 Dumovec</item>
    </izvorni_sadrzaj>
    <derivirana_varijabla naziv="DomainObject.Predmet.SudioniciListAdressOIB_1">
      <item>FINA Regionalni centar Zagreb, OIB 85821130368, Trg svibanjskih žrtava 1995. br. 1,10000 Zagreb</item>
      <item>ĐULA HAŠIMOVIĆ j.d.o.o., OIB 02975008540, Franjčevićeva 10,10361 Dumovec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02975008540</item>
    </izvorni_sadrzaj>
    <derivirana_varijabla naziv="DomainObject.Predmet.SudioniciListNazivOIB_1">
      <item>, OIB 85821130368</item>
      <item>, OIB 02975008540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2378</properties:Characters>
  <properties:Lines>60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2017-11-27T12:34:00Z</dcterms:created>
  <dc:creator>MINISTARSTVO PRAVOSUĐA</dc:creator>
  <cp:lastModifiedBy>Matea Bizjak</cp:lastModifiedBy>
  <cp:lastPrinted>2017-11-27T12:35:00Z</cp:lastPrinted>
  <dcterms:modified xmlns:xsi="http://www.w3.org/2001/XMLSchema-instance" xsi:type="dcterms:W3CDTF">2017-11-27T12:36:00Z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