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630ab" w14:paraId="aa630ab" w:rsidRDefault="008615FD" w:rsidP="008615FD" w:rsidR="008615FD" w:rsidRPr="002A0C8C">
      <w:pPr>
        <w15:collapsed w:val="false"/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2A0C8C"/>
    <w:p w:rsidRDefault="008615FD" w:rsidP="008615FD" w:rsidR="008615FD" w:rsidRPr="002A0C8C">
      <w:pPr>
        <w:ind w:hanging="720" w:left="360"/>
        <w:rPr>
          <w:b/>
        </w:rPr>
      </w:pPr>
      <w:r w:rsidRPr="002A0C8C">
        <w:rPr>
          <w:b/>
        </w:rPr>
        <w:t xml:space="preserve">     </w:t>
      </w:r>
      <w:r w:rsidR="00A8162D" w:rsidRPr="002A0C8C">
        <w:rPr>
          <w:b/>
        </w:rPr>
        <w:t xml:space="preserve">   </w:t>
      </w:r>
      <w:r w:rsidRPr="002A0C8C">
        <w:rPr>
          <w:b/>
        </w:rPr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8615FD" w:rsidP="008615FD" w:rsidR="008615FD"/>
    <w:p w:rsidRDefault="00407D0A" w:rsidP="008615FD" w:rsidR="00407D0A" w:rsidRPr="002A0C8C"/>
    <w:p w:rsidRDefault="002A0C8C" w:rsidP="00407D0A" w:rsidR="002A0C8C" w:rsidRPr="002A0C8C">
      <w:pPr>
        <w:jc w:val="center"/>
      </w:pPr>
      <w:r w:rsidRPr="002A0C8C">
        <w:t>R E P U B L I K A  H R V A T S K A</w:t>
      </w:r>
    </w:p>
    <w:p w:rsidRDefault="002A0C8C" w:rsidP="002A0C8C" w:rsidR="002A0C8C" w:rsidRPr="002A0C8C">
      <w:pPr>
        <w:jc w:val="center"/>
      </w:pPr>
      <w:r w:rsidRPr="002A0C8C">
        <w:t>R J E Š E N J E</w:t>
      </w: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rPr>
          <w:b/>
        </w:rPr>
      </w:pPr>
    </w:p>
    <w:p w:rsidRDefault="002A0C8C" w:rsidP="002A0C8C" w:rsidR="002A0C8C" w:rsidRPr="002A0C8C">
      <w:pPr>
        <w:ind w:firstLine="708"/>
        <w:jc w:val="both"/>
      </w:pPr>
      <w:r w:rsidRPr="002A0C8C">
        <w:tab/>
        <w:t>Trgovački sud u Osijeku, po stečajnoj sutkinji Nadi Roso, u s</w:t>
      </w:r>
      <w:r w:rsidR="00B1351D">
        <w:t>tečajnom predmetu predlagatelja</w:t>
      </w:r>
      <w:r w:rsidRPr="002A0C8C">
        <w:t xml:space="preserve"> </w:t>
      </w:r>
      <w:r w:rsidR="00B1351D" w:rsidRPr="00B1351D">
        <w:t xml:space="preserve"> </w:t>
      </w:r>
      <w:r w:rsidR="00141148">
        <w:t xml:space="preserve">FINA RC Osijek Podružnica Osijek za otvaranje stečajnog postupka nad dužnikom </w:t>
      </w:r>
      <w:r w:rsidR="00141148" w:rsidRPr="00141148">
        <w:t>LIKOVNA GRAFIČKA UDRUGA BOJE DOMA, Osijek, Sunčana 3, OIB : 36630631197, Registarski broj : 14003181</w:t>
      </w:r>
      <w:r w:rsidRPr="002A0C8C">
        <w:t xml:space="preserve">, dana </w:t>
      </w:r>
      <w:r w:rsidR="00141148">
        <w:t>11</w:t>
      </w:r>
      <w:r w:rsidR="00E12EC7">
        <w:t>. siječnja 2017</w:t>
      </w:r>
      <w:r w:rsidRPr="002A0C8C">
        <w:t>. g.,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center"/>
      </w:pPr>
      <w:r w:rsidRPr="002A0C8C">
        <w:t>r i j e š i o   j e</w:t>
      </w:r>
    </w:p>
    <w:p w:rsidRDefault="002A0C8C" w:rsidP="002A0C8C" w:rsidR="002A0C8C" w:rsidRPr="002A0C8C">
      <w:pPr>
        <w:pStyle w:val="Tijeloteksta"/>
        <w:rPr>
          <w:sz w:val="24"/>
        </w:rPr>
      </w:pPr>
      <w:r w:rsidRPr="002A0C8C">
        <w:rPr>
          <w:sz w:val="24"/>
        </w:rPr>
        <w:tab/>
      </w:r>
    </w:p>
    <w:p w:rsidRDefault="002A0C8C" w:rsidP="002A0C8C" w:rsidR="002A0C8C" w:rsidRPr="002A0C8C">
      <w:pPr>
        <w:pStyle w:val="Tijeloteksta"/>
        <w:rPr>
          <w:b/>
          <w:bCs/>
          <w:sz w:val="24"/>
        </w:rPr>
      </w:pPr>
    </w:p>
    <w:p w:rsidRDefault="002A0C8C" w:rsidP="002A0C8C" w:rsidR="002A0C8C" w:rsidRPr="002A0C8C">
      <w:pPr>
        <w:jc w:val="both"/>
      </w:pPr>
      <w:r w:rsidRPr="002A0C8C">
        <w:rPr>
          <w:b/>
          <w:bCs/>
        </w:rPr>
        <w:tab/>
      </w:r>
      <w:r w:rsidRPr="002A0C8C">
        <w:t>1.</w:t>
      </w:r>
      <w:r w:rsidRPr="002A0C8C">
        <w:tab/>
        <w:t xml:space="preserve">Pozivaju se osobe koje imaju pravni interes da se provede stečajni postupak nad dužnikom </w:t>
      </w:r>
      <w:r w:rsidR="00141148" w:rsidRPr="00141148">
        <w:t>LIKOVNA GRAFIČKA UDRUGA BOJE DOMA, Osijek, Sunčana 3, OIB : 36630631197, Registarski broj : 14003181</w:t>
      </w:r>
      <w:r w:rsidR="00E677A0">
        <w:t xml:space="preserve"> </w:t>
      </w:r>
      <w:r w:rsidRPr="002A0C8C">
        <w:t>da u roku od 15 dana od dana objave ovog rješenja na e-oglasnoj ploči Trgovačkog suda u Osijeku solidarno uplate na sudski depozit ovog suda broj HR31 2390 0011 3000 0020 0 s pozivom na broj HR05 272-</w:t>
      </w:r>
      <w:r w:rsidR="00141148">
        <w:t>673</w:t>
      </w:r>
      <w:r w:rsidR="00E677A0" w:rsidRPr="00E677A0">
        <w:t>-16</w:t>
      </w:r>
      <w:r w:rsidRPr="002A0C8C">
        <w:t xml:space="preserve"> kod Hrvatske poštanske banke iznos od </w:t>
      </w:r>
      <w:r w:rsidR="00141148">
        <w:t>20</w:t>
      </w:r>
      <w:r w:rsidR="00E677A0" w:rsidRPr="00E677A0">
        <w:t>.000,00</w:t>
      </w:r>
      <w:r w:rsidRPr="00E677A0">
        <w:t xml:space="preserve"> kn</w:t>
      </w:r>
      <w:r w:rsidRPr="002A0C8C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2A0C8C">
      <w:pPr>
        <w:ind w:firstLine="720"/>
        <w:jc w:val="both"/>
      </w:pPr>
      <w:r w:rsidRPr="002A0C8C">
        <w:t>2.</w:t>
      </w:r>
      <w:r w:rsidRPr="002A0C8C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2A0C8C">
      <w:pPr>
        <w:ind w:firstLine="720"/>
        <w:jc w:val="both"/>
      </w:pPr>
      <w:r w:rsidRPr="002A0C8C">
        <w:t>3.</w:t>
      </w:r>
      <w:r w:rsidRPr="002A0C8C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2A0C8C">
      <w:pPr>
        <w:tabs>
          <w:tab w:pos="7455" w:val="left"/>
          <w:tab w:pos="9072" w:val="right"/>
        </w:tabs>
      </w:pPr>
    </w:p>
    <w:p w:rsidRDefault="002A0C8C" w:rsidP="002A0C8C" w:rsidR="002A0C8C" w:rsidRPr="002A0C8C">
      <w:pPr>
        <w:jc w:val="both"/>
      </w:pPr>
    </w:p>
    <w:p w:rsidRDefault="002A0C8C" w:rsidP="002A0C8C" w:rsidR="002A0C8C" w:rsidRPr="00FB127A">
      <w:pPr>
        <w:jc w:val="center"/>
      </w:pPr>
      <w:r w:rsidRPr="00FB127A">
        <w:t>Obrazloženje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jc w:val="both"/>
      </w:pPr>
    </w:p>
    <w:p w:rsidRDefault="002A0C8C" w:rsidP="00E677A0" w:rsidR="002A0C8C" w:rsidRPr="002A0C8C">
      <w:pPr>
        <w:tabs>
          <w:tab w:pos="4050" w:val="left"/>
        </w:tabs>
        <w:jc w:val="both"/>
      </w:pPr>
      <w:r w:rsidRPr="002A0C8C">
        <w:t xml:space="preserve">           Predlagatelj </w:t>
      </w:r>
      <w:r w:rsidR="00141148">
        <w:t>FINA RC Osijek Podružnica Osijek</w:t>
      </w:r>
      <w:r w:rsidRPr="002A0C8C">
        <w:t xml:space="preserve">,  podnio je dana </w:t>
      </w:r>
      <w:r w:rsidR="00141148">
        <w:t>21. ožujka</w:t>
      </w:r>
      <w:r w:rsidR="00EB6671">
        <w:t xml:space="preserve"> 2016</w:t>
      </w:r>
      <w:r w:rsidRPr="002A0C8C">
        <w:t xml:space="preserve">. g. prijedlog za otvaranje  stečajnog postupka nad dužnikom </w:t>
      </w:r>
      <w:r w:rsidR="00141148" w:rsidRPr="00141148">
        <w:t>LIKOVNA GRAFIČKA UDRUGA BOJE DOMA, Osijek, Sunčana 3, OIB : 36630631197, Registarski broj : 14003181</w:t>
      </w:r>
      <w:r w:rsidR="00E677A0">
        <w:t>.</w:t>
      </w:r>
      <w:r w:rsidRPr="002A0C8C">
        <w:tab/>
      </w:r>
    </w:p>
    <w:p w:rsidRDefault="002A0C8C" w:rsidP="00E12EC7" w:rsidR="002A0C8C" w:rsidRPr="002A0C8C">
      <w:pPr>
        <w:tabs>
          <w:tab w:pos="4050" w:val="left"/>
        </w:tabs>
        <w:jc w:val="both"/>
      </w:pPr>
      <w:r w:rsidRPr="002A0C8C">
        <w:tab/>
      </w:r>
    </w:p>
    <w:p w:rsidRDefault="002A0C8C" w:rsidP="002A0C8C" w:rsidR="002A0C8C" w:rsidRPr="002A0C8C">
      <w:pPr>
        <w:ind w:firstLine="720"/>
        <w:jc w:val="both"/>
      </w:pPr>
      <w:r w:rsidRPr="002A0C8C">
        <w:t xml:space="preserve">Sukladno </w:t>
      </w:r>
      <w:r w:rsidR="00E12EC7">
        <w:t xml:space="preserve">izvješću zakonskog zastupnika stečajnog dužnika od </w:t>
      </w:r>
      <w:r w:rsidR="00141148">
        <w:t>29. prosinca</w:t>
      </w:r>
      <w:r w:rsidR="00E12EC7">
        <w:t xml:space="preserve"> 2016 te dostavljenoj dokumentaciji,</w:t>
      </w:r>
      <w:r w:rsidR="000A42C8">
        <w:t xml:space="preserve"> razvidno je da su kod </w:t>
      </w:r>
      <w:r w:rsidRPr="002A0C8C">
        <w:t xml:space="preserve">stečajnog dužnika ostvareni stečajni razlozi predviđeni člankom 5. Stečajnog zakona </w:t>
      </w:r>
      <w:r w:rsidR="000A42C8">
        <w:t xml:space="preserve">budući je stečajni dužnik nesposoban za plaćanje iz </w:t>
      </w:r>
      <w:r w:rsidR="000A42C8">
        <w:lastRenderedPageBreak/>
        <w:t xml:space="preserve">razloga što ima evidentiranih naloga za plaćanje za čije izvršenje nema pokriće u razdoblju duljem od 60 dana, odnosno društvo je blokirano neprekidno u razdoblju od </w:t>
      </w:r>
      <w:r w:rsidR="00141148">
        <w:t>1351 dan</w:t>
      </w:r>
      <w:r w:rsidR="000A42C8">
        <w:t xml:space="preserve">. </w:t>
      </w:r>
      <w:r w:rsidRPr="002A0C8C">
        <w:t>Sukladno materijalnoj</w:t>
      </w:r>
      <w:r w:rsidR="000A42C8">
        <w:t xml:space="preserve"> dokumentaciji u spisu </w:t>
      </w:r>
      <w:r w:rsidRPr="002A0C8C">
        <w:t xml:space="preserve">dužnik ne posjeduje nikakvu imovinu, niti financijsku, niti materijalnu. Predvidivi troškovi stečajnog postupka prema ocijeni ovoga suda iznosili bi </w:t>
      </w:r>
      <w:r w:rsidR="00141148">
        <w:t>20</w:t>
      </w:r>
      <w:r w:rsidR="000A42C8">
        <w:t>.000,00 kn</w:t>
      </w:r>
      <w:r w:rsidRPr="002A0C8C">
        <w:t>.</w:t>
      </w:r>
    </w:p>
    <w:p w:rsidRDefault="002A0C8C" w:rsidP="002A0C8C" w:rsidR="002A0C8C" w:rsidRPr="002A0C8C">
      <w:pPr>
        <w:jc w:val="both"/>
      </w:pPr>
    </w:p>
    <w:p w:rsidRDefault="002A0C8C" w:rsidP="002A0C8C" w:rsidR="002A0C8C" w:rsidRPr="002A0C8C">
      <w:pPr>
        <w:ind w:firstLine="720"/>
        <w:jc w:val="both"/>
      </w:pPr>
      <w:r w:rsidRPr="002A0C8C">
        <w:t>Sukladno članku 132</w:t>
      </w:r>
      <w:r w:rsidR="00416CBF">
        <w:t>.</w:t>
      </w:r>
      <w:r w:rsidRPr="002A0C8C">
        <w:t xml:space="preserve"> st. 1. i 2.  Stečajnog zakona stečajni sudac riješio je kao u izreci.</w:t>
      </w:r>
    </w:p>
    <w:p w:rsidRDefault="002A0C8C" w:rsidP="002A0C8C" w:rsidR="002A0C8C">
      <w:pPr>
        <w:pStyle w:val="Tijeloteksta"/>
        <w:rPr>
          <w:sz w:val="24"/>
        </w:rPr>
      </w:pPr>
    </w:p>
    <w:p w:rsidRDefault="00840334" w:rsidP="002A0C8C" w:rsidR="00840334" w:rsidRPr="002A0C8C">
      <w:pPr>
        <w:pStyle w:val="Tijeloteksta"/>
        <w:rPr>
          <w:sz w:val="24"/>
        </w:rPr>
      </w:pPr>
    </w:p>
    <w:p w:rsidRDefault="002A0C8C" w:rsidP="002A0C8C" w:rsidR="002A0C8C" w:rsidRPr="002A0C8C">
      <w:pPr>
        <w:pStyle w:val="Tijeloteksta"/>
        <w:jc w:val="center"/>
        <w:rPr>
          <w:sz w:val="24"/>
        </w:rPr>
      </w:pPr>
      <w:r w:rsidRPr="002A0C8C">
        <w:rPr>
          <w:sz w:val="24"/>
        </w:rPr>
        <w:t xml:space="preserve">U Osijeku </w:t>
      </w:r>
      <w:r w:rsidR="00141148">
        <w:rPr>
          <w:sz w:val="24"/>
        </w:rPr>
        <w:t>11</w:t>
      </w:r>
      <w:r w:rsidR="00D515A1">
        <w:rPr>
          <w:sz w:val="24"/>
        </w:rPr>
        <w:t>. siječnja 2017</w:t>
      </w:r>
      <w:r w:rsidRPr="002A0C8C">
        <w:rPr>
          <w:sz w:val="24"/>
        </w:rPr>
        <w:t>. g.</w:t>
      </w:r>
    </w:p>
    <w:p w:rsidRDefault="00DC5E34" w:rsidP="002A0C8C" w:rsidR="00DC5E34" w:rsidRPr="002A0C8C">
      <w:pPr>
        <w:pStyle w:val="Tijeloteksta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5910AB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="00DC5E34" w:rsidRPr="002A0C8C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</w:t>
      </w:r>
      <w:r w:rsidR="006F3F27">
        <w:rPr>
          <w:sz w:val="24"/>
        </w:rPr>
        <w:t xml:space="preserve">  </w:t>
      </w:r>
      <w:r w:rsidRPr="002A0C8C">
        <w:rPr>
          <w:sz w:val="24"/>
        </w:rPr>
        <w:t xml:space="preserve"> Nada Roso</w:t>
      </w:r>
    </w:p>
    <w:p w:rsidRDefault="000D3505" w:rsidP="00DC5E34" w:rsidR="000D3505" w:rsidRPr="002A0C8C">
      <w:pPr>
        <w:pStyle w:val="Tijeloteksta"/>
        <w:jc w:val="left"/>
        <w:rPr>
          <w:sz w:val="24"/>
        </w:rPr>
      </w:pPr>
    </w:p>
    <w:p w:rsidRDefault="00840334" w:rsidP="00DC5E34" w:rsidR="00DC5E34" w:rsidRPr="002A0C8C">
      <w:pPr>
        <w:pStyle w:val="Tijeloteksta"/>
        <w:jc w:val="left"/>
        <w:rPr>
          <w:sz w:val="24"/>
        </w:rPr>
      </w:pPr>
      <w:r>
        <w:rPr>
          <w:sz w:val="24"/>
        </w:rPr>
        <w:t>Zapisničar: Žana Bem</w:t>
      </w:r>
      <w:r w:rsidR="005910AB" w:rsidRPr="002A0C8C">
        <w:rPr>
          <w:sz w:val="24"/>
        </w:rPr>
        <w:tab/>
      </w:r>
    </w:p>
    <w:p w:rsidRDefault="00DC5E34" w:rsidP="00DC5E34" w:rsidR="00DC5E34" w:rsidRPr="002A0C8C">
      <w:pPr>
        <w:pStyle w:val="Tijeloteksta"/>
        <w:jc w:val="left"/>
        <w:rPr>
          <w:sz w:val="24"/>
        </w:rPr>
      </w:pPr>
    </w:p>
    <w:p w:rsidRDefault="00DC5E34" w:rsidP="00DC5E34" w:rsidR="00DC5E34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>DNA</w:t>
      </w:r>
    </w:p>
    <w:p w:rsidRDefault="00DC5E34" w:rsidP="00DC5E34" w:rsidR="00DC5E34" w:rsidRPr="002A0C8C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>e-oglasna ploča</w:t>
      </w:r>
    </w:p>
    <w:p w:rsidRDefault="00DC5E34" w:rsidP="00DC5E34" w:rsidR="00DC5E34" w:rsidRPr="002A0C8C">
      <w:pPr>
        <w:numPr>
          <w:ilvl w:val="0"/>
          <w:numId w:val="9"/>
        </w:numPr>
        <w:jc w:val="both"/>
      </w:pPr>
      <w:r w:rsidRPr="002A0C8C">
        <w:t xml:space="preserve">kal. </w:t>
      </w:r>
      <w:r w:rsidR="00141148">
        <w:t>11</w:t>
      </w:r>
      <w:r w:rsidR="00D515A1">
        <w:t>/2</w:t>
      </w:r>
    </w:p>
    <w:p w:rsidRDefault="008615FD" w:rsidP="008615FD" w:rsidR="008615FD" w:rsidRPr="002A0C8C">
      <w:pPr>
        <w:jc w:val="both"/>
      </w:pPr>
    </w:p>
    <w:p w:rsidRDefault="008615FD" w:rsidP="008615FD" w:rsidR="008615FD" w:rsidRPr="002A0C8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54D5" w:rsidR="003654D5">
      <w:r>
        <w:separator/>
      </w:r>
    </w:p>
  </w:endnote>
  <w:endnote w:id="0" w:type="continuationSeparator">
    <w:p w:rsidRDefault="003654D5" w:rsidR="0036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54D5" w:rsidR="003654D5">
      <w:r>
        <w:separator/>
      </w:r>
    </w:p>
  </w:footnote>
  <w:footnote w:id="0" w:type="continuationSeparator">
    <w:p w:rsidRDefault="003654D5" w:rsidR="0036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543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750F69">
      <w:t>6 St-</w:t>
    </w:r>
    <w:r w:rsidR="00141148">
      <w:t>673</w:t>
    </w:r>
    <w:r w:rsidR="00E12EC7">
      <w:t>/16-14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141148">
      <w:t>673/16-14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1A65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1148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4D5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22A0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0334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6A3B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1543F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5A1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86C42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2EC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677A0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3F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81A6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1A6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1A6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3F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1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1A6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1A6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LIKOVNA GRAFIČKA UDRUGA BOJE DOMA</izvorni_sadrzaj>
    <derivirana_varijabla naziv="DomainObject.Predmet.ProtustrankaFormated_1">  LIKOVNA GRAFIČKA UDRUGA BOJE DOMA</derivirana_varijabla>
  </DomainObject.Predmet.ProtustrankaFormated>
  <DomainObject.Predmet.ProtustrankaFormatedOIB>
    <izvorni_sadrzaj>  LIKOVNA GRAFIČKA UDRUGA BOJE DOMA, OIB 36630631197</izvorni_sadrzaj>
    <derivirana_varijabla naziv="DomainObject.Predmet.ProtustrankaFormatedOIB_1">  LIKOVNA GRAFIČKA UDRUGA BOJE DOMA, OIB 36630631197</derivirana_varijabla>
  </DomainObject.Predmet.ProtustrankaFormatedOIB>
  <DomainObject.Predmet.ProtustrankaFormatedWithAdress>
    <izvorni_sadrzaj> LIKOVNA GRAFIČKA UDRUGA BOJE DOMA, Sunčana 3, 31000 Osijek</izvorni_sadrzaj>
    <derivirana_varijabla naziv="DomainObject.Predmet.ProtustrankaFormatedWithAdress_1"> LIKOVNA GRAFIČKA UDRUGA BOJE DOMA, Sunčana 3, 31000 Osijek</derivirana_varijabla>
  </DomainObject.Predmet.ProtustrankaFormatedWithAdress>
  <DomainObject.Predmet.ProtustrankaFormatedWithAdressOIB>
    <izvorni_sadrzaj> LIKOVNA GRAFIČKA UDRUGA BOJE DOMA, OIB 36630631197, Sunčana 3, 31000 Osijek</izvorni_sadrzaj>
    <derivirana_varijabla naziv="DomainObject.Predmet.ProtustrankaFormatedWithAdressOIB_1"> LIKOVNA GRAFIČKA UDRUGA BOJE DOMA, OIB 36630631197, Sunčana 3, 31000 Osijek</derivirana_varijabla>
  </DomainObject.Predmet.ProtustrankaFormatedWithAdressOIB>
  <DomainObject.Predmet.ProtustrankaWithAdress>
    <izvorni_sadrzaj>LIKOVNA GRAFIČKA UDRUGA BOJE DOMA Sunčana 3, 31000 Osijek</izvorni_sadrzaj>
    <derivirana_varijabla naziv="DomainObject.Predmet.ProtustrankaWithAdress_1">LIKOVNA GRAFIČKA UDRUGA BOJE DOMA Sunčana 3, 31000 Osijek</derivirana_varijabla>
  </DomainObject.Predmet.ProtustrankaWithAdress>
  <DomainObject.Predmet.ProtustrankaWithAdressOIB>
    <izvorni_sadrzaj>LIKOVNA GRAFIČKA UDRUGA BOJE DOMA, OIB 36630631197, Sunčana 3, 31000 Osijek</izvorni_sadrzaj>
    <derivirana_varijabla naziv="DomainObject.Predmet.ProtustrankaWithAdressOIB_1">LIKOVNA GRAFIČKA UDRUGA BOJE DOMA, OIB 36630631197, Sunčana 3, 31000 Osijek</derivirana_varijabla>
  </DomainObject.Predmet.ProtustrankaWithAdressOIB>
  <DomainObject.Predmet.ProtustrankaNazivFormated>
    <izvorni_sadrzaj>LIKOVNA GRAFIČKA UDRUGA BOJE DOMA</izvorni_sadrzaj>
    <derivirana_varijabla naziv="DomainObject.Predmet.ProtustrankaNazivFormated_1">LIKOVNA GRAFIČKA UDRUGA BOJE DOMA</derivirana_varijabla>
  </DomainObject.Predmet.ProtustrankaNazivFormated>
  <DomainObject.Predmet.ProtustrankaNazivFormatedOIB>
    <izvorni_sadrzaj>LIKOVNA GRAFIČKA UDRUGA BOJE DOMA, OIB 36630631197</izvorni_sadrzaj>
    <derivirana_varijabla naziv="DomainObject.Predmet.ProtustrankaNazivFormatedOIB_1">LIKOVNA GRAFIČKA UDRUGA BOJE DOMA, OIB 36630631197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LIKOVNA GRAFIČKA UDRUGA BOJE DOMA</item>
    </izvorni_sadrzaj>
    <derivirana_varijabla naziv="DomainObject.Predmet.ProtuStrankaListFormated_1">
      <item>LIKOVNA GRAFIČKA UDRUGA BOJE DOMA</item>
    </derivirana_varijabla>
  </DomainObject.Predmet.ProtuStrankaListFormated>
  <DomainObject.Predmet.ProtuStrankaListFormatedOIB>
    <izvorni_sadrzaj>
      <item>LIKOVNA GRAFIČKA UDRUGA BOJE DOMA, OIB 36630631197</item>
    </izvorni_sadrzaj>
    <derivirana_varijabla naziv="DomainObject.Predmet.ProtuStrankaListFormatedOIB_1">
      <item>LIKOVNA GRAFIČKA UDRUGA BOJE DOMA, OIB 36630631197</item>
    </derivirana_varijabla>
  </DomainObject.Predmet.ProtuStrankaListFormatedOIB>
  <DomainObject.Predmet.ProtuStrankaListFormatedWithAdress>
    <izvorni_sadrzaj>
      <item>LIKOVNA GRAFIČKA UDRUGA BOJE DOMA, Sunčana 3, 31000 Osijek</item>
    </izvorni_sadrzaj>
    <derivirana_varijabla naziv="DomainObject.Predmet.ProtuStrankaListFormatedWithAdress_1">
      <item>LIKOVNA GRAFIČKA UDRUGA BOJE DOMA, Sunčana 3, 31000 Osijek</item>
    </derivirana_varijabla>
  </DomainObject.Predmet.ProtuStrankaListFormatedWithAdress>
  <DomainObject.Predmet.ProtuStrankaListFormatedWithAdressOIB>
    <izvorni_sadrzaj>
      <item>LIKOVNA GRAFIČKA UDRUGA BOJE DOMA, OIB 36630631197, Sunčana 3, 31000 Osijek</item>
    </izvorni_sadrzaj>
    <derivirana_varijabla naziv="DomainObject.Predmet.ProtuStrankaListFormatedWithAdressOIB_1">
      <item>LIKOVNA GRAFIČKA UDRUGA BOJE DOMA, OIB 36630631197, Sunčana 3, 31000 Osijek</item>
    </derivirana_varijabla>
  </DomainObject.Predmet.ProtuStrankaListFormatedWithAdressOIB>
  <DomainObject.Predmet.ProtuStrankaListNazivFormated>
    <izvorni_sadrzaj>
      <item>LIKOVNA GRAFIČKA UDRUGA BOJE DOMA</item>
    </izvorni_sadrzaj>
    <derivirana_varijabla naziv="DomainObject.Predmet.ProtuStrankaListNazivFormated_1">
      <item>LIKOVNA GRAFIČKA UDRUGA BOJE DOMA</item>
    </derivirana_varijabla>
  </DomainObject.Predmet.ProtuStrankaListNazivFormated>
  <DomainObject.Predmet.ProtuStrankaListNazivFormatedOIB>
    <izvorni_sadrzaj>
      <item>LIKOVNA GRAFIČKA UDRUGA BOJE DOMA, OIB 36630631197</item>
    </izvorni_sadrzaj>
    <derivirana_varijabla naziv="DomainObject.Predmet.ProtuStrankaListNazivFormatedOIB_1">
      <item>LIKOVNA GRAFIČKA UDRUGA BOJE DOMA, OIB 36630631197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LIKOVNA GRAFIČKA UDRUGA BOJE DOMA</izvorni_sadrzaj>
    <derivirana_varijabla naziv="DomainObject.Predmet.ProtustrankaIDrugi_1">LIKOVNA GRAFIČKA UDRUGA BOJE DOMA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LIKOVNA GRAFIČKA UDRUGA BOJE DOMA, OIB 36630631197, Sunčana 3, 31000 Osijek</izvorni_sadrzaj>
    <derivirana_varijabla naziv="DomainObject.Predmet.ProtustrankaIDrugiAdressOIB_1">LIKOVNA GRAFIČKA UDRUGA BOJE DOMA, OIB 36630631197, Sunčana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LIKOVNA GRAFIČKA UDRUGA BOJE DOMA</item>
    </izvorni_sadrzaj>
    <derivirana_varijabla naziv="DomainObject.Predmet.SudioniciListNaziv_1">
      <item>FINA RC OSIJEK</item>
      <item>LIKOVNA GRAFIČKA UDRUGA BOJE DOMA</item>
    </derivirana_varijabla>
  </DomainObject.Predmet.SudioniciListNaziv>
  <DomainObject.Predmet.SudioniciListAdressOIB>
    <izvorni_sadrzaj>
      <item>FINA RC OSIJEK, OIB 85821130368</item>
      <item>LIKOVNA GRAFIČKA UDRUGA BOJE DOMA, OIB 36630631197, Sunčana 3,31000 Osijek</item>
    </izvorni_sadrzaj>
    <derivirana_varijabla naziv="DomainObject.Predmet.SudioniciListAdressOIB_1">
      <item>FINA RC OSIJEK, OIB 85821130368</item>
      <item>LIKOVNA GRAFIČKA UDRUGA BOJE DOMA, OIB 36630631197, Sunčana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36630631197</item>
    </izvorni_sadrzaj>
    <derivirana_varijabla naziv="DomainObject.Predmet.SudioniciListNazivOIB_1">
      <item>, OIB 85821130368</item>
      <item>, OIB 36630631197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8EB7D-F7C6-4242-9389-C9A31F556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425</properties:Words>
  <properties:Characters>2199</properties:Characters>
  <properties:Lines>138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2017-01-11T07:54:00Z</dcterms:created>
  <dc:creator>Baran Mirjana</dc:creator>
  <cp:lastModifiedBy>Žana Bem</cp:lastModifiedBy>
  <cp:lastPrinted>2016-12-28T06:44:00Z</cp:lastPrinted>
  <dcterms:modified xmlns:xsi="http://www.w3.org/2001/XMLSchema-instance" xsi:type="dcterms:W3CDTF">2017-01-11T07:55:00Z</dcterms:modified>
  <cp:revision>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