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dda4" w14:paraId="92fdda4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7705A0" w:rsidP="007705A0" w:rsidR="007705A0">
      <w:pPr>
        <w:jc w:val="both"/>
      </w:pPr>
      <w:r w:rsidRPr="00C164FD">
        <w:t>Trgovački sud u Zagrebu, po sucu Nikoli Ribariću, u stečajnom predmetu u povodu zahtjeva FINANCIJSKE AGENCIJE, za provedbu</w:t>
      </w:r>
      <w:r>
        <w:t xml:space="preserve"> skraćenog</w:t>
      </w:r>
      <w:r w:rsidRPr="00C164FD">
        <w:t xml:space="preserve"> stečajnog postupka nad dužnikom </w:t>
      </w:r>
      <w:r>
        <w:t xml:space="preserve">HORIZONT INTERNATIONAL d.o.o. Zagreb, </w:t>
      </w:r>
      <w:proofErr w:type="spellStart"/>
      <w:r>
        <w:t>Horvaćanska</w:t>
      </w:r>
      <w:proofErr w:type="spellEnd"/>
      <w:r>
        <w:t xml:space="preserve"> cesta 75, OIB: 98929682622, MBS: 040192256</w:t>
      </w:r>
      <w:r w:rsidRPr="000524EE">
        <w:t xml:space="preserve">, </w:t>
      </w:r>
      <w:r>
        <w:t>dana 4</w:t>
      </w:r>
      <w:r w:rsidRPr="001225F3">
        <w:t>.</w:t>
      </w:r>
      <w:r>
        <w:t xml:space="preserve"> siječnja</w:t>
      </w:r>
      <w:r w:rsidRPr="001225F3">
        <w:t xml:space="preserve"> 201</w:t>
      </w:r>
      <w:r>
        <w:t>8</w:t>
      </w:r>
      <w:r w:rsidRPr="001225F3">
        <w:t>.,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98030D" w:rsidP="0098030D" w:rsidR="00D07F22">
      <w:pPr>
        <w:ind w:firstLine="555"/>
        <w:jc w:val="both"/>
      </w:pPr>
      <w:r w:rsidRPr="00E56243">
        <w:t xml:space="preserve"> </w:t>
      </w:r>
      <w:r w:rsidR="007705A0">
        <w:t xml:space="preserve">HORIZONT INTERNATIONAL d.o.o. Zagreb, </w:t>
      </w:r>
      <w:proofErr w:type="spellStart"/>
      <w:r w:rsidR="007705A0">
        <w:t>Horvaćanska</w:t>
      </w:r>
      <w:proofErr w:type="spellEnd"/>
      <w:r w:rsidR="007705A0">
        <w:t xml:space="preserve"> cesta 75, OIB: 98929682622, MBS: 040192256</w:t>
      </w:r>
      <w:r w:rsidR="007F6DB2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7705A0">
        <w:t>2612-17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705A0" w:rsidP="007705A0" w:rsidR="007705A0">
      <w:pPr>
        <w:jc w:val="both"/>
      </w:pPr>
      <w:r>
        <w:t>Zahtjev za provedbu skraćenog stečajnog postupka nad gore navedenom pravnom osobom podnijela je ovome sudu Financijska agencija, Zagreb, Trg svibanjskih žrtava 1995. br. 1,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705A0" w:rsidP="007705A0" w:rsidR="007705A0">
      <w:pPr>
        <w:jc w:val="both"/>
      </w:pPr>
    </w:p>
    <w:p w:rsidRDefault="007705A0" w:rsidP="007705A0" w:rsidR="007705A0">
      <w:pPr>
        <w:jc w:val="both"/>
      </w:pPr>
      <w: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duljem od 120 dana te da ukupni iznos duga evidentiranog na temelju neizvršenih osnova za plaćanje iznosi 25.822,57 kuna na dan 10. veljače 2016.</w:t>
      </w:r>
    </w:p>
    <w:p w:rsidRDefault="007705A0" w:rsidP="007705A0" w:rsidR="007705A0">
      <w:pPr>
        <w:jc w:val="both"/>
      </w:pPr>
    </w:p>
    <w:p w:rsidRDefault="007705A0" w:rsidP="007705A0" w:rsidR="007705A0">
      <w:pPr>
        <w:jc w:val="both"/>
      </w:pPr>
      <w:r>
        <w:tab/>
        <w:t xml:space="preserve">Oglasom od 15. veljače 2016. godine pozvan je zakonski zastupnik dostaviti javnobilježnički ovjerovljeni popis imovine i obaveza, te su pozvani vjerovnici dužnika da u </w:t>
      </w:r>
      <w:r>
        <w:lastRenderedPageBreak/>
        <w:t>roku od 45 dana od dana objave oglasa na mrežnoj stranici E oglasna ploča predlože otvaranje stečajnog postupka nad dužnikom.</w:t>
      </w:r>
    </w:p>
    <w:p w:rsidRDefault="007705A0" w:rsidP="007705A0" w:rsidR="007705A0">
      <w:pPr>
        <w:ind w:firstLine="720"/>
        <w:jc w:val="both"/>
      </w:pPr>
    </w:p>
    <w:p w:rsidRDefault="007705A0" w:rsidP="007705A0" w:rsidR="007705A0">
      <w:pPr>
        <w:ind w:firstLine="720"/>
        <w:jc w:val="both"/>
      </w:pPr>
      <w:r>
        <w:t>Vjerovnik dužnika, Republika Hrvatska po Županijskom državnom odvjetništvu u Zagrebu je podneskom od 21.03.2016.g. obavijestila sud da dužnik ima imovinu i to da je vlasnik motornog vozila (osobnog automobila) CITROEN 1.4 I, 16 V/C4, god. proizvodnje 2006., reg. oznake ZG 2266 BL, te je vjerovnik dužnika utvrdio vrijednost vozila prema katalogu rabljenih vozila RH i drugih dostupnih evidencija te da ona iznosi 24.500,00 kn, te je podnijela prijedlog za otvaranje stečajnog postupka nad dužnikom te navodi da prema dužniku ima potraživanje u iznosu 2.775,10 kuna.</w:t>
      </w:r>
    </w:p>
    <w:p w:rsidRDefault="007705A0" w:rsidP="007705A0" w:rsidR="007705A0">
      <w:pPr>
        <w:jc w:val="both"/>
      </w:pPr>
      <w:r>
        <w:tab/>
      </w:r>
    </w:p>
    <w:p w:rsidRDefault="007705A0" w:rsidP="007705A0" w:rsidR="007705A0">
      <w:pPr>
        <w:ind w:firstLine="720"/>
        <w:jc w:val="both"/>
      </w:pPr>
      <w:r>
        <w:t>Republika Hrvatska je, sukladno članku 114. stavak 3. SZ-a, oslobođena predujmljivanja iznosa od 1.000,00 kuna u fond za namirenje troškova stečajnog postupka te dodatnog iznosa koji ne može biti veći od 20.000,00 kuna u smislu stavka 1. navedenog članka.</w:t>
      </w:r>
    </w:p>
    <w:p w:rsidRDefault="007705A0" w:rsidP="007705A0" w:rsidR="007705A0">
      <w:pPr>
        <w:ind w:firstLine="720"/>
        <w:jc w:val="both"/>
      </w:pPr>
    </w:p>
    <w:p w:rsidRDefault="007705A0" w:rsidP="007705A0" w:rsidR="007705A0">
      <w:pPr>
        <w:ind w:firstLine="720"/>
        <w:jc w:val="both"/>
      </w:pPr>
      <w:r>
        <w:t xml:space="preserve"> </w:t>
      </w:r>
      <w:r w:rsidRPr="00E05F88"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705A0" w:rsidP="007705A0" w:rsidR="007705A0">
      <w:pPr>
        <w:jc w:val="both"/>
      </w:pPr>
    </w:p>
    <w:p w:rsidRDefault="007705A0" w:rsidP="007705A0" w:rsidR="007705A0">
      <w:pPr>
        <w:jc w:val="both"/>
      </w:pPr>
      <w:r>
        <w:tab/>
        <w:t>Nadalje, odredbom čl. 433. SZ-a propisano je da a</w:t>
      </w:r>
      <w:r w:rsidRPr="00711333"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t>.</w:t>
      </w:r>
      <w:r>
        <w:tab/>
      </w:r>
    </w:p>
    <w:p w:rsidRDefault="007705A0" w:rsidP="007705A0" w:rsidR="007705A0">
      <w:pPr>
        <w:jc w:val="both"/>
      </w:pPr>
    </w:p>
    <w:p w:rsidRDefault="007705A0" w:rsidP="007705A0" w:rsidR="007705A0">
      <w:pPr>
        <w:jc w:val="both"/>
        <w:rPr>
          <w:lang w:val="en-GB"/>
        </w:rPr>
      </w:pPr>
      <w:r>
        <w:tab/>
        <w:t>Stoga je sud Rješenjem od 8. studenoga 2016. godine obustavio skraćeni stečajni postupak nad dužnikom.</w:t>
      </w:r>
    </w:p>
    <w:p w:rsidRDefault="007705A0" w:rsidP="007705A0" w:rsidR="007705A0">
      <w:pPr>
        <w:ind w:firstLine="708"/>
        <w:jc w:val="both"/>
        <w:rPr>
          <w:lang w:val="en-GB"/>
        </w:rPr>
      </w:pPr>
    </w:p>
    <w:p w:rsidRDefault="007705A0" w:rsidP="007705A0" w:rsidR="007705A0" w:rsidRPr="00FF7B6E">
      <w:pPr>
        <w:ind w:firstLine="708"/>
        <w:jc w:val="both"/>
      </w:pPr>
      <w:proofErr w:type="spellStart"/>
      <w:r>
        <w:rPr>
          <w:lang w:val="en-GB"/>
        </w:rPr>
        <w:t>Rješenje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od</w:t>
      </w:r>
      <w:proofErr w:type="gramEnd"/>
      <w:r>
        <w:rPr>
          <w:lang w:val="en-GB"/>
        </w:rPr>
        <w:t xml:space="preserve"> 8. </w:t>
      </w:r>
      <w:proofErr w:type="spellStart"/>
      <w:proofErr w:type="gramStart"/>
      <w:r>
        <w:rPr>
          <w:lang w:val="en-GB"/>
        </w:rPr>
        <w:t>sudenoga</w:t>
      </w:r>
      <w:proofErr w:type="spellEnd"/>
      <w:proofErr w:type="gramEnd"/>
      <w:r>
        <w:rPr>
          <w:lang w:val="en-GB"/>
        </w:rPr>
        <w:t xml:space="preserve"> 2016. </w:t>
      </w:r>
      <w:proofErr w:type="spellStart"/>
      <w:proofErr w:type="gramStart"/>
      <w:r>
        <w:rPr>
          <w:lang w:val="en-GB"/>
        </w:rPr>
        <w:t>godine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postalo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pravomoćno</w:t>
      </w:r>
      <w:proofErr w:type="spellEnd"/>
      <w:r>
        <w:rPr>
          <w:lang w:val="en-GB"/>
        </w:rPr>
        <w:t xml:space="preserve"> dana 25. </w:t>
      </w:r>
      <w:proofErr w:type="spellStart"/>
      <w:proofErr w:type="gramStart"/>
      <w:r>
        <w:rPr>
          <w:lang w:val="en-GB"/>
        </w:rPr>
        <w:t>studenoga</w:t>
      </w:r>
      <w:proofErr w:type="spellEnd"/>
      <w:proofErr w:type="gramEnd"/>
      <w:r>
        <w:rPr>
          <w:lang w:val="en-GB"/>
        </w:rPr>
        <w:t xml:space="preserve"> 2016. </w:t>
      </w:r>
    </w:p>
    <w:p w:rsidRDefault="007705A0" w:rsidP="007705A0" w:rsidR="007705A0">
      <w:pPr>
        <w:jc w:val="both"/>
      </w:pPr>
    </w:p>
    <w:p w:rsidRDefault="007705A0" w:rsidP="007705A0" w:rsidR="007705A0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>
        <w:t>dio pod poslovnim brojem St-1421/2016</w:t>
      </w:r>
      <w:r w:rsidRPr="00B77765">
        <w:t xml:space="preserve">, navela da je dužnik na dan 1. rujna 2015. u Očevidniku redoslijeda osnova za plaćanje imao evidentirane neizvršene osnove za plaćanje u neprekinutom razdoblju </w:t>
      </w:r>
      <w:r>
        <w:t>duljem od 120 dana</w:t>
      </w:r>
      <w:r w:rsidRPr="00B77765">
        <w:t xml:space="preserve"> te kako navedena agencija vodi Očevidnik redoslijeda osnova za plaćanje, </w:t>
      </w:r>
      <w:r w:rsidRPr="00B77765">
        <w:rPr>
          <w:lang w:val="en-GB"/>
        </w:rPr>
        <w:t xml:space="preserve">sud je </w:t>
      </w:r>
      <w:proofErr w:type="spellStart"/>
      <w:r w:rsidRPr="00B77765">
        <w:rPr>
          <w:lang w:val="en-GB"/>
        </w:rPr>
        <w:t>prihvatio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tvrdnje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Financijske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agencije</w:t>
      </w:r>
      <w:proofErr w:type="spellEnd"/>
      <w:r w:rsidRPr="00B77765">
        <w:rPr>
          <w:lang w:val="en-GB"/>
        </w:rPr>
        <w:t xml:space="preserve"> o </w:t>
      </w:r>
      <w:proofErr w:type="spellStart"/>
      <w:r w:rsidRPr="00B77765">
        <w:rPr>
          <w:lang w:val="en-GB"/>
        </w:rPr>
        <w:t>neprekinutom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razdoblju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evidentiranih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neizvršenih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osnova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plaćanje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koji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su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zavedeni</w:t>
      </w:r>
      <w:proofErr w:type="spellEnd"/>
      <w:r w:rsidRPr="00B77765">
        <w:rPr>
          <w:lang w:val="en-GB"/>
        </w:rPr>
        <w:t xml:space="preserve"> u </w:t>
      </w:r>
      <w:proofErr w:type="spellStart"/>
      <w:r w:rsidRPr="00B77765">
        <w:rPr>
          <w:lang w:val="en-GB"/>
        </w:rPr>
        <w:t>Očevidniku</w:t>
      </w:r>
      <w:proofErr w:type="spellEnd"/>
      <w:r w:rsidRPr="00B77765">
        <w:rPr>
          <w:lang w:val="en-GB"/>
        </w:rPr>
        <w:t xml:space="preserve">  </w:t>
      </w:r>
      <w:proofErr w:type="spellStart"/>
      <w:r w:rsidRPr="00B77765">
        <w:rPr>
          <w:lang w:val="en-GB"/>
        </w:rPr>
        <w:t>redoslijeda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osnova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za</w:t>
      </w:r>
      <w:proofErr w:type="spellEnd"/>
      <w:r w:rsidRPr="00B77765">
        <w:rPr>
          <w:lang w:val="en-GB"/>
        </w:rPr>
        <w:t xml:space="preserve"> </w:t>
      </w:r>
      <w:proofErr w:type="spellStart"/>
      <w:r w:rsidRPr="00B77765">
        <w:rPr>
          <w:lang w:val="en-GB"/>
        </w:rPr>
        <w:t>plaćanje</w:t>
      </w:r>
      <w:proofErr w:type="spellEnd"/>
      <w:r w:rsidRPr="00B77765">
        <w:rPr>
          <w:lang w:val="en-GB"/>
        </w:rPr>
        <w:t xml:space="preserve">. </w:t>
      </w:r>
    </w:p>
    <w:p w:rsidRDefault="007705A0" w:rsidP="007705A0" w:rsidR="007705A0" w:rsidRPr="00B77765">
      <w:pPr>
        <w:jc w:val="both"/>
        <w:rPr>
          <w:lang w:val="en-GB"/>
        </w:rPr>
      </w:pPr>
    </w:p>
    <w:p w:rsidRDefault="007705A0" w:rsidP="007705A0" w:rsidR="007705A0" w:rsidRPr="00B77765">
      <w:pPr>
        <w:ind w:firstLine="709"/>
        <w:jc w:val="both"/>
      </w:pPr>
      <w:r w:rsidRPr="00B77765">
        <w:rPr>
          <w:lang w:val="en-GB"/>
        </w:rPr>
        <w:tab/>
      </w: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705A0" w:rsidP="00A57E11" w:rsidR="00A57E11" w:rsidRPr="00B3101F">
      <w:pPr>
        <w:ind w:firstLine="708"/>
        <w:jc w:val="both"/>
      </w:pPr>
      <w:r>
        <w:lastRenderedPageBreak/>
        <w:t>Rješenjem od 2</w:t>
      </w:r>
      <w:r w:rsidR="00A57E11" w:rsidRPr="00B3101F">
        <w:t>.</w:t>
      </w:r>
      <w:r w:rsidR="00DB26E8"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7705A0">
        <w:t>16</w:t>
      </w:r>
      <w:r w:rsidR="00193B40">
        <w:t>.</w:t>
      </w:r>
      <w:r w:rsidR="007705A0">
        <w:t xml:space="preserve"> studenoga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46E3D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7705A0">
        <w:t>16</w:t>
      </w:r>
      <w:r w:rsidR="00161054">
        <w:t>.</w:t>
      </w:r>
      <w:r w:rsidR="007705A0">
        <w:t xml:space="preserve"> studenoga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>pročitan</w:t>
      </w:r>
      <w:r w:rsidR="007705A0">
        <w:t xml:space="preserve"> podnesak dužnika od 7.11.2017. iz kojeg proizlazi kako predloženi stečajni dužnik nema imovine. </w:t>
      </w:r>
    </w:p>
    <w:p w:rsidRDefault="00946E3D" w:rsidP="00DB26E8" w:rsidR="00946E3D">
      <w:pPr>
        <w:ind w:firstLine="720"/>
        <w:jc w:val="both"/>
      </w:pPr>
    </w:p>
    <w:p w:rsidRDefault="00946E3D" w:rsidP="00DB26E8" w:rsidR="00946E3D">
      <w:pPr>
        <w:ind w:firstLine="720"/>
        <w:jc w:val="both"/>
      </w:pPr>
      <w:r>
        <w:t>Osim navedenoga, sud je po službenoj dužnosti (čl.11.st.2. SZ-a), pribavio i izvršio uvidu u</w:t>
      </w:r>
      <w:r w:rsidR="00DB26E8" w:rsidRPr="00DB26E8">
        <w:t xml:space="preserve">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5E4260">
        <w:t xml:space="preserve"> (list </w:t>
      </w:r>
      <w:r>
        <w:t>46</w:t>
      </w:r>
      <w:r w:rsidR="00DB26E8" w:rsidRPr="00DB26E8">
        <w:t xml:space="preserve"> spisa).</w:t>
      </w:r>
      <w:r w:rsidR="005E4260">
        <w:t xml:space="preserve"> </w:t>
      </w:r>
      <w:proofErr w:type="spellStart"/>
      <w:r>
        <w:t>Takđer</w:t>
      </w:r>
      <w:proofErr w:type="spellEnd"/>
      <w:r>
        <w:t xml:space="preserve"> je sud izvršio uvid u Potvrdu MUP-a od 23.11.2017., Broj: 511-19-22/4-73-3229/2017 PUZ, Sektor upravnih i inspekcijskih poslova, Služba za upravne poslove, iz koje je vidljivo kako predloženi stečajni dužnik nije evidentiran kao vlasnik vozila.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392AC2">
        <w:t>4</w:t>
      </w:r>
      <w:r w:rsidR="0000412E">
        <w:t>.</w:t>
      </w:r>
      <w:r w:rsidR="00392AC2">
        <w:t xml:space="preserve"> siječnja</w:t>
      </w:r>
      <w:r w:rsidR="00E21980">
        <w:t xml:space="preserve"> </w:t>
      </w:r>
      <w:r>
        <w:t>201</w:t>
      </w:r>
      <w:r w:rsidR="00392AC2">
        <w:t>8</w:t>
      </w:r>
      <w:r w:rsidR="00795B3B"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7705A0">
      <w:t>2612/2017</w:t>
    </w:r>
    <w:r w:rsidR="00B95761"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92AC2"/>
    <w:rsid w:val="003A0BB1"/>
    <w:rsid w:val="003F5890"/>
    <w:rsid w:val="00495665"/>
    <w:rsid w:val="005D44E8"/>
    <w:rsid w:val="005E4260"/>
    <w:rsid w:val="005E7FCF"/>
    <w:rsid w:val="005F4A3E"/>
    <w:rsid w:val="006524D3"/>
    <w:rsid w:val="006C4B59"/>
    <w:rsid w:val="007705A0"/>
    <w:rsid w:val="007841DE"/>
    <w:rsid w:val="00795B3B"/>
    <w:rsid w:val="007D120C"/>
    <w:rsid w:val="007D1AC1"/>
    <w:rsid w:val="007E737C"/>
    <w:rsid w:val="007F6DB2"/>
    <w:rsid w:val="008D1E10"/>
    <w:rsid w:val="008E718C"/>
    <w:rsid w:val="009052B6"/>
    <w:rsid w:val="00946E3D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95761"/>
    <w:rsid w:val="00BA5652"/>
    <w:rsid w:val="00C274FB"/>
    <w:rsid w:val="00C95F99"/>
    <w:rsid w:val="00D07F22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7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5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57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5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St-2612/2017</izvorni_sadrzaj>
    <derivirana_varijabla naziv="DomainObject.Predmet.OznakaBroj_1">St-2612/2017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HORIZONT INTERNACIONAL d.o.o.</izvorni_sadrzaj>
    <derivirana_varijabla naziv="DomainObject.Predmet.ProtustrankaFormated_1">  HORIZONT INTERNACIONAL d.o.o.</derivirana_varijabla>
  </DomainObject.Predmet.ProtustrankaFormated>
  <DomainObject.Predmet.ProtustrankaFormatedOIB>
    <izvorni_sadrzaj>  HORIZONT INTERNACIONAL d.o.o., OIB 98929682622</izvorni_sadrzaj>
    <derivirana_varijabla naziv="DomainObject.Predmet.ProtustrankaFormatedOIB_1">  HORIZONT INTERNACIONAL d.o.o., OIB 98929682622</derivirana_varijabla>
  </DomainObject.Predmet.ProtustrankaFormatedOIB>
  <DomainObject.Predmet.ProtustrankaFormatedWithAdress>
    <izvorni_sadrzaj> HORIZONT INTERNACIONAL d.o.o., Horvaćanska cesta 75, 10000 Zagreb</izvorni_sadrzaj>
    <derivirana_varijabla naziv="DomainObject.Predmet.ProtustrankaFormatedWithAdress_1"> HORIZONT INTERNACIONAL d.o.o., Horvaćanska cesta 75, 10000 Zagreb</derivirana_varijabla>
  </DomainObject.Predmet.ProtustrankaFormatedWithAdress>
  <DomainObject.Predmet.ProtustrankaFormatedWithAdressOIB>
    <izvorni_sadrzaj> HORIZONT INTERNACIONAL d.o.o., OIB 98929682622, Horvaćanska cesta 75, 10000 Zagreb</izvorni_sadrzaj>
    <derivirana_varijabla naziv="DomainObject.Predmet.ProtustrankaFormatedWithAdressOIB_1"> HORIZONT INTERNACIONAL d.o.o., OIB 98929682622, Horvaćanska cesta 75, 10000 Zagreb</derivirana_varijabla>
  </DomainObject.Predmet.ProtustrankaFormatedWithAdressOIB>
  <DomainObject.Predmet.ProtustrankaWithAdress>
    <izvorni_sadrzaj>HORIZONT INTERNACIONAL d.o.o. Horvaćanska cesta 75, 10000 Zagreb</izvorni_sadrzaj>
    <derivirana_varijabla naziv="DomainObject.Predmet.ProtustrankaWithAdress_1">HORIZONT INTERNACIONAL d.o.o. Horvaćanska cesta 75, 10000 Zagreb</derivirana_varijabla>
  </DomainObject.Predmet.ProtustrankaWithAdress>
  <DomainObject.Predmet.ProtustrankaWithAdressOIB>
    <izvorni_sadrzaj>HORIZONT INTERNACIONAL d.o.o., OIB 98929682622, Horvaćanska cesta 75, 10000 Zagreb</izvorni_sadrzaj>
    <derivirana_varijabla naziv="DomainObject.Predmet.ProtustrankaWithAdressOIB_1">HORIZONT INTERNACIONAL d.o.o., OIB 98929682622, Horvaćanska cesta 75, 10000 Zagreb</derivirana_varijabla>
  </DomainObject.Predmet.ProtustrankaWithAdressOIB>
  <DomainObject.Predmet.ProtustrankaNazivFormated>
    <izvorni_sadrzaj>HORIZONT INTERNACIONAL d.o.o.</izvorni_sadrzaj>
    <derivirana_varijabla naziv="DomainObject.Predmet.ProtustrankaNazivFormated_1">HORIZONT INTERNACIONAL d.o.o.</derivirana_varijabla>
  </DomainObject.Predmet.ProtustrankaNazivFormated>
  <DomainObject.Predmet.ProtustrankaNazivFormatedOIB>
    <izvorni_sadrzaj>HORIZONT INTERNACIONAL d.o.o., OIB 98929682622</izvorni_sadrzaj>
    <derivirana_varijabla naziv="DomainObject.Predmet.ProtustrankaNazivFormatedOIB_1">HORIZONT INTERNACIONAL d.o.o., OIB 98929682622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HORIZONT INTERNACIONAL d.o.o.</item>
    </izvorni_sadrzaj>
    <derivirana_varijabla naziv="DomainObject.Predmet.ProtuStrankaListFormated_1">
      <item>HORIZONT INTERNACIONAL d.o.o.</item>
    </derivirana_varijabla>
  </DomainObject.Predmet.ProtuStrankaListFormated>
  <DomainObject.Predmet.ProtuStrankaListFormatedOIB>
    <izvorni_sadrzaj>
      <item>HORIZONT INTERNACIONAL d.o.o., OIB 98929682622</item>
    </izvorni_sadrzaj>
    <derivirana_varijabla naziv="DomainObject.Predmet.ProtuStrankaListFormatedOIB_1">
      <item>HORIZONT INTERNACIONAL d.o.o., OIB 98929682622</item>
    </derivirana_varijabla>
  </DomainObject.Predmet.ProtuStrankaListFormatedOIB>
  <DomainObject.Predmet.ProtuStrankaListFormatedWithAdress>
    <izvorni_sadrzaj>
      <item>HORIZONT INTERNACIONAL d.o.o., Horvaćanska cesta 75, 10000 Zagreb</item>
    </izvorni_sadrzaj>
    <derivirana_varijabla naziv="DomainObject.Predmet.ProtuStrankaListFormatedWithAdress_1">
      <item>HORIZONT INTERNACIONAL d.o.o., Horvaćanska cesta 75, 10000 Zagreb</item>
    </derivirana_varijabla>
  </DomainObject.Predmet.ProtuStrankaListFormatedWithAdress>
  <DomainObject.Predmet.ProtuStrankaListFormatedWithAdressOIB>
    <izvorni_sadrzaj>
      <item>HORIZONT INTERNACIONAL d.o.o., OIB 98929682622, Horvaćanska cesta 75, 10000 Zagreb</item>
    </izvorni_sadrzaj>
    <derivirana_varijabla naziv="DomainObject.Predmet.ProtuStrankaListFormatedWithAdressOIB_1">
      <item>HORIZONT INTERNACIONAL d.o.o., OIB 98929682622, Horvaćanska cesta 75, 10000 Zagreb</item>
    </derivirana_varijabla>
  </DomainObject.Predmet.ProtuStrankaListFormatedWithAdressOIB>
  <DomainObject.Predmet.ProtuStrankaListNazivFormated>
    <izvorni_sadrzaj>
      <item>HORIZONT INTERNACIONAL d.o.o.</item>
    </izvorni_sadrzaj>
    <derivirana_varijabla naziv="DomainObject.Predmet.ProtuStrankaListNazivFormated_1">
      <item>HORIZONT INTERNACIONAL d.o.o.</item>
    </derivirana_varijabla>
  </DomainObject.Predmet.ProtuStrankaListNazivFormated>
  <DomainObject.Predmet.ProtuStrankaListNazivFormatedOIB>
    <izvorni_sadrzaj>
      <item>HORIZONT INTERNACIONAL d.o.o., OIB 98929682622</item>
    </izvorni_sadrzaj>
    <derivirana_varijabla naziv="DomainObject.Predmet.ProtuStrankaListNazivFormatedOIB_1">
      <item>HORIZONT INTERNACIONAL d.o.o., OIB 98929682622</item>
    </derivirana_varijabla>
  </DomainObject.Predmet.ProtuStrankaListNazivFormatedOIB>
  <DomainObject.Predmet.OstaliListFormated>
    <izvorni_sadrzaj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  <item>RH MJP</item>
    </izvorni_sadrzaj>
    <derivirana_varijabla naziv="DomainObject.Predmet.OstaliListFormated_1">
      <item>ŽDO u Zagrebu punomoćnik sudionika u postupku RH MF Porezna uprava Zagreb</item>
      <item>Samir Vreto</item>
      <item>Željko Zoričić</item>
      <item>Roland Cinkopan</item>
      <item>ERSTE&amp;STEIERMÄRKISCHE BANKA dioničko društvo</item>
      <item>Sberbank d.d.</item>
      <item>RH MJP</item>
    </derivirana_varijabla>
  </DomainObject.Predmet.OstaliListFormated>
  <DomainObject.Predmet.OstaliListFormatedOIB>
    <izvorni_sadrzaj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izvorni_sadrzaj>
    <derivirana_varijabla naziv="DomainObject.Predmet.OstaliListFormatedOIB_1">
      <item>ŽDO u Zagrebu, OIB 16488001145 punomoćnik sudionika u postupku RH MF Porezna uprava Zagreb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  <item>RH MJP, Heinzelova 98, 10000 Zagreb</item>
    </izvorni_sadrzaj>
    <derivirana_varijabla naziv="DomainObject.Predmet.OstaliListFormatedWithAdress_1">
      <item>ŽDO u Zagrebu, Savska cesta 41, 10000 Zagreb punomoćnik sudionika u postupku RH MF Porezna uprava Zagreb</item>
      <item>Samir Vreto, Palinovečka Ulica 31, 10000 Zagreb</item>
      <item>Željko Zoričić, Dugane 2a, 10000 Zagreb</item>
      <item>Roland Cinkopan, Ulica Karšiole 2, 52100 Pula</item>
      <item>ERSTE&amp;STEIERMÄRKISCHE BANKA dioničko društvo, Jadranski Trg 3a, 51000 Rijeka</item>
      <item>Sberbank d.d., Varšavska 9, 10000 Zagreb</item>
      <item>RH MJP, Heinzelova 98,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  <item>RH MJP, Heinzelova 98,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Samir Vreto, OIB 66966760155, Palinovečka Ulica 31, 10000 Zagreb</item>
      <item>Željko Zoričić, OIB 66211630986, Dugane 2a, 10000 Zagreb</item>
      <item>Roland Cinkopan, OIB 96158876988, Ulica Karšiole 2, 52100 Pula</item>
      <item>ERSTE&amp;STEIERMÄRKISCHE BANKA dioničko društvo, OIB 23057039320, Jadranski Trg 3a, 51000 Rijeka</item>
      <item>Sberbank d.d., OIB 78427478595, Varšavska 9, 10000 Zagreb</item>
      <item>RH MJP, Heinzelova 98, 10000 Zagreb</item>
    </derivirana_varijabla>
  </DomainObject.Predmet.OstaliListFormatedWithAdressOIB>
  <DomainObject.Predmet.OstaliListNazivFormated>
    <izvorni_sadrzaj>
      <item>ŽDO u Zagrebu</item>
      <item>Samir Vreto</item>
      <item>Željko Zoričić</item>
      <item>Roland Cinkopan</item>
      <item>ERSTE&amp;STEIERMÄRKISCHE BANKA dioničko društvo</item>
      <item>Sberbank d.d.</item>
      <item>RH MJP</item>
    </izvorni_sadrzaj>
    <derivirana_varijabla naziv="DomainObject.Predmet.OstaliListNazivFormated_1">
      <item>ŽDO u Zagrebu</item>
      <item>Samir Vreto</item>
      <item>Željko Zoričić</item>
      <item>Roland Cinkopan</item>
      <item>ERSTE&amp;STEIERMÄRKISCHE BANKA dioničko društvo</item>
      <item>Sberbank d.d.</item>
      <item>RH MJP</item>
    </derivirana_varijabla>
  </DomainObject.Predmet.OstaliListNazivFormated>
  <DomainObject.Predmet.OstaliListNazivFormatedOIB>
    <izvorni_sadrzaj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izvorni_sadrzaj>
    <derivirana_varijabla naziv="DomainObject.Predmet.OstaliListNazivFormatedOIB_1">
      <item>ŽDO u Zagrebu, OIB 16488001145</item>
      <item>Samir Vreto, OIB 66966760155</item>
      <item>Željko Zoričić, OIB 66211630986</item>
      <item>Roland Cinkopan, OIB 96158876988</item>
      <item>ERSTE&amp;STEIERMÄRKISCHE BANKA dioničko društvo, OIB 23057039320</item>
      <item>Sberbank d.d., OIB 78427478595</item>
      <item>RH MJP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HORIZONT INTERNACIONAL d.o.o.</izvorni_sadrzaj>
    <derivirana_varijabla naziv="DomainObject.Predmet.ProtustrankaIDrugi_1">HORIZONT INTERNACIONAL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HORIZONT INTERNACIONAL d.o.o., OIB 98929682622, Horvaćanska cesta 75, 10000 Zagreb</izvorni_sadrzaj>
    <derivirana_varijabla naziv="DomainObject.Predmet.ProtustrankaIDrugiAdressOIB_1">HORIZONT INTERNACIONAL d.o.o., OIB 98929682622,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  <item>RH MJP</item>
    </izvorni_sadrzaj>
    <derivirana_varijabla naziv="DomainObject.Predmet.SudioniciListNaziv_1">
      <item>HORIZONT INTERNACIONAL d.o.o.</item>
      <item>FINA Regionalni centar Zagreb</item>
      <item>RH MF Porezna uprava Zagreb</item>
      <item>ŽDO u Zagrebu</item>
      <item>Samir Vreto</item>
      <item>Željko Zoričić</item>
      <item>Roland Cinkopan</item>
      <item>ERSTE&amp;STEIERMÄRKISCHE BANKA dioničko društvo</item>
      <item>Sberbank d.d.</item>
      <item>RH MJP</item>
    </derivirana_varijabla>
  </DomainObject.Predmet.SudioniciListNaziv>
  <DomainObject.Predmet.SudioniciListAdressOIB>
    <izvorni_sadrzaj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  <item>RH MJP, Heinzelova 98,10000 Zagreb</item>
    </izvorni_sadrzaj>
    <derivirana_varijabla naziv="DomainObject.Predmet.SudioniciListAdressOIB_1">
      <item>HORIZONT INTERNACIONAL d.o.o., OIB 98929682622, Horvaćanska cesta 75,10000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Samir Vreto, OIB 66966760155, Palinovečka Ulica 31,10000 Zagreb</item>
      <item>Željko Zoričić, OIB 66211630986, Dugane 2a,10000 Zagreb</item>
      <item>Roland Cinkopan, OIB 96158876988, Ulica Karšiole 2,52100 Pula</item>
      <item>ERSTE&amp;STEIERMÄRKISCHE BANKA dioničko društvo, OIB 23057039320, Jadranski Trg 3a,51000 Rijeka</item>
      <item>Sberbank d.d., OIB 78427478595, Varšavska 9,10000 Zagreb</item>
      <item>RH MJP,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  <item>, OIB null</item>
    </izvorni_sadrzaj>
    <derivirana_varijabla naziv="DomainObject.Predmet.SudioniciListNazivOIB_1">
      <item>, OIB 98929682622</item>
      <item>, OIB 85821130368</item>
      <item>, OIB 18683136487</item>
      <item>, OIB 16488001145</item>
      <item>, OIB 66966760155</item>
      <item>, OIB 66211630986</item>
      <item>, OIB 96158876988</item>
      <item>, OIB 23057039320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1235</properties:Words>
  <properties:Characters>7014</properties:Characters>
  <properties:Lines>146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2018-01-04T13:38:00Z</dcterms:created>
  <dc:creator>Nikola Ribarić</dc:creator>
  <cp:lastModifiedBy>Jadranka Zelić</cp:lastModifiedBy>
  <cp:lastPrinted>2018-01-05T07:35:00Z</cp:lastPrinted>
  <dcterms:modified xmlns:xsi="http://www.w3.org/2001/XMLSchema-instance" xsi:type="dcterms:W3CDTF">2018-01-05T07:35:00Z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